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10d22" w14:paraId="f410d22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354F4A">
        <w:t>274</w:t>
      </w:r>
      <w:r>
        <w:t>/2018-</w:t>
      </w:r>
      <w:r w:rsidR="00354F4A">
        <w:t>3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 xml:space="preserve">užnikom </w:t>
      </w:r>
      <w:r w:rsidR="00A065E7">
        <w:t>POZICIJA SPLIT d.o.o. za usluge i rekreaciju, OIB: 61765906697, Split, Vinogradska 78</w:t>
      </w:r>
      <w:r>
        <w:rPr>
          <w:lang w:val="en-US"/>
        </w:rPr>
        <w:t>,</w:t>
      </w:r>
      <w:r>
        <w:t xml:space="preserve"> </w:t>
      </w:r>
      <w:r w:rsidR="00DA2C78">
        <w:t>24.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8935C9" w:rsidR="008935C9">
      <w:pPr>
        <w:jc w:val="both"/>
      </w:pPr>
      <w:r>
        <w:tab/>
        <w:t xml:space="preserve">Poziva se </w:t>
      </w:r>
      <w:r w:rsidR="00A065E7">
        <w:t>Dario Jurišić iz Splita, Šegedinova 23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24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613D52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47502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 </w:t>
      </w:r>
      <w:r w:rsidR="00D05F05">
        <w:t xml:space="preserve">  </w:t>
      </w:r>
      <w:r w:rsidR="00DA2C78">
        <w:t>Velimir Vuković</w:t>
      </w:r>
      <w:r w:rsidR="000933F1">
        <w:t>,</w:t>
      </w:r>
      <w:r w:rsidR="00475029">
        <w:t>v.r.</w:t>
      </w:r>
    </w:p>
    <w:p w:rsidRDefault="00475029" w:rsidP="003A7A5B" w:rsidR="00475029">
      <w:pPr>
        <w:ind w:left="4956"/>
        <w:jc w:val="both"/>
      </w:pPr>
      <w:r>
        <w:t>Za točnost otpravka – ovlašteni službenik</w:t>
      </w:r>
    </w:p>
    <w:p w:rsidRDefault="00475029" w:rsidP="003A7A5B" w:rsidR="00475029">
      <w:pPr>
        <w:ind w:firstLine="708" w:left="5664"/>
        <w:jc w:val="both"/>
      </w:pPr>
      <w:r>
        <w:t xml:space="preserve"> Željana Buzov</w:t>
      </w: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p w:rsidRDefault="008935C9" w:rsidP="008935C9" w:rsidR="008935C9">
      <w:pPr>
        <w:jc w:val="both"/>
        <w:rPr>
          <w:rFonts w:eastAsia="Times New Roman"/>
          <w:szCs w:val="24"/>
          <w:lang w:eastAsia="hr-HR"/>
        </w:rPr>
      </w:pPr>
    </w:p>
    <w:p w:rsidRDefault="008935C9" w:rsidP="008935C9" w:rsidR="008935C9">
      <w:pPr>
        <w:jc w:val="both"/>
        <w:rPr>
          <w:rFonts w:eastAsia="Times New Roman"/>
          <w:szCs w:val="24"/>
          <w:lang w:eastAsia="hr-HR"/>
        </w:rPr>
      </w:pPr>
    </w:p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256D3"/>
    <w:rsid w:val="000933F1"/>
    <w:rsid w:val="000A1228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D0542"/>
    <w:rsid w:val="002D2D01"/>
    <w:rsid w:val="00322DE3"/>
    <w:rsid w:val="00354F4A"/>
    <w:rsid w:val="003A4819"/>
    <w:rsid w:val="003A7A5B"/>
    <w:rsid w:val="00407DC1"/>
    <w:rsid w:val="00435F9B"/>
    <w:rsid w:val="00440A7C"/>
    <w:rsid w:val="00442272"/>
    <w:rsid w:val="00454D6B"/>
    <w:rsid w:val="00475029"/>
    <w:rsid w:val="004B5450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F0EF1"/>
    <w:rsid w:val="005F20F8"/>
    <w:rsid w:val="00613D52"/>
    <w:rsid w:val="006406F5"/>
    <w:rsid w:val="006A3B07"/>
    <w:rsid w:val="00735D8B"/>
    <w:rsid w:val="007766AB"/>
    <w:rsid w:val="007B3A11"/>
    <w:rsid w:val="007E18B0"/>
    <w:rsid w:val="0089171A"/>
    <w:rsid w:val="008935C9"/>
    <w:rsid w:val="0089652C"/>
    <w:rsid w:val="008A10ED"/>
    <w:rsid w:val="008B35AF"/>
    <w:rsid w:val="008D5DF1"/>
    <w:rsid w:val="0092602F"/>
    <w:rsid w:val="009334F0"/>
    <w:rsid w:val="0098309B"/>
    <w:rsid w:val="00A05026"/>
    <w:rsid w:val="00A065E7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24B82"/>
    <w:rsid w:val="00C362EB"/>
    <w:rsid w:val="00C655DC"/>
    <w:rsid w:val="00CD066E"/>
    <w:rsid w:val="00D03299"/>
    <w:rsid w:val="00D05F05"/>
    <w:rsid w:val="00D41B11"/>
    <w:rsid w:val="00D4730E"/>
    <w:rsid w:val="00D47954"/>
    <w:rsid w:val="00D948F5"/>
    <w:rsid w:val="00DA2C78"/>
    <w:rsid w:val="00DB228F"/>
    <w:rsid w:val="00DE53A8"/>
    <w:rsid w:val="00E02077"/>
    <w:rsid w:val="00E72187"/>
    <w:rsid w:val="00E85A06"/>
    <w:rsid w:val="00E87843"/>
    <w:rsid w:val="00E9030A"/>
    <w:rsid w:val="00EF5686"/>
    <w:rsid w:val="00F82D1F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65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65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65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5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5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65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65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5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5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5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Odbačen prijedlog za sklapanje predstečajne nagodbe</izvorni_sadrzaj>
    <derivirana_varijabla naziv="DomainObject.Predmet.Opis_1">Odbačen 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St-274/2018</izvorni_sadrzaj>
    <derivirana_varijabla naziv="DomainObject.Predmet.OznakaBroj_1">St-274/2018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POZICIJA SPLIT d.o.o. za usluge i rekreaciju</izvorni_sadrzaj>
    <derivirana_varijabla naziv="DomainObject.Predmet.ProtustrankaFormated_1">  POZICIJA SPLIT d.o.o. za usluge i rekreaciju</derivirana_varijabla>
  </DomainObject.Predmet.ProtustrankaFormated>
  <DomainObject.Predmet.ProtustrankaFormatedOIB>
    <izvorni_sadrzaj>  POZICIJA SPLIT d.o.o. za usluge i rekreaciju, OIB 61765906697</izvorni_sadrzaj>
    <derivirana_varijabla naziv="DomainObject.Predmet.ProtustrankaFormatedOIB_1">  POZICIJA SPLIT d.o.o. za usluge i rekreaciju, OIB 61765906697</derivirana_varijabla>
  </DomainObject.Predmet.ProtustrankaFormatedOIB>
  <DomainObject.Predmet.ProtustrankaFormatedWithAdress>
    <izvorni_sadrzaj> POZICIJA SPLIT d.o.o. za usluge i rekreaciju, Vinogradska 78, 21000 Split</izvorni_sadrzaj>
    <derivirana_varijabla naziv="DomainObject.Predmet.ProtustrankaFormatedWithAdress_1"> POZICIJA SPLIT d.o.o. za usluge i rekreaciju, Vinogradska 78, 21000 Split</derivirana_varijabla>
  </DomainObject.Predmet.ProtustrankaFormatedWithAdress>
  <DomainObject.Predmet.ProtustrankaFormatedWithAdressOIB>
    <izvorni_sadrzaj> POZICIJA SPLIT d.o.o. za usluge i rekreaciju, OIB 61765906697, Vinogradska 78, 21000 Split</izvorni_sadrzaj>
    <derivirana_varijabla naziv="DomainObject.Predmet.ProtustrankaFormatedWithAdressOIB_1"> POZICIJA SPLIT d.o.o. za usluge i rekreaciju, OIB 61765906697, Vinogradska 78, 21000 Split</derivirana_varijabla>
  </DomainObject.Predmet.ProtustrankaFormatedWithAdressOIB>
  <DomainObject.Predmet.ProtustrankaWithAdress>
    <izvorni_sadrzaj>POZICIJA SPLIT d.o.o. za usluge i rekreaciju Vinogradska 78, 21000 Split</izvorni_sadrzaj>
    <derivirana_varijabla naziv="DomainObject.Predmet.ProtustrankaWithAdress_1">POZICIJA SPLIT d.o.o. za usluge i rekreaciju Vinogradska 78, 21000 Split</derivirana_varijabla>
  </DomainObject.Predmet.ProtustrankaWithAdress>
  <DomainObject.Predmet.ProtustrankaWithAdressOIB>
    <izvorni_sadrzaj>POZICIJA SPLIT d.o.o. za usluge i rekreaciju, OIB 61765906697, Vinogradska 78, 21000 Split</izvorni_sadrzaj>
    <derivirana_varijabla naziv="DomainObject.Predmet.ProtustrankaWithAdressOIB_1">POZICIJA SPLIT d.o.o. za usluge i rekreaciju, OIB 61765906697, Vinogradska 78, 21000 Split</derivirana_varijabla>
  </DomainObject.Predmet.ProtustrankaWithAdressOIB>
  <DomainObject.Predmet.ProtustrankaNazivFormated>
    <izvorni_sadrzaj>POZICIJA SPLIT d.o.o. za usluge i rekreaciju</izvorni_sadrzaj>
    <derivirana_varijabla naziv="DomainObject.Predmet.ProtustrankaNazivFormated_1">POZICIJA SPLIT d.o.o. za usluge i rekreaciju</derivirana_varijabla>
  </DomainObject.Predmet.ProtustrankaNazivFormated>
  <DomainObject.Predmet.ProtustrankaNazivFormatedOIB>
    <izvorni_sadrzaj>POZICIJA SPLIT d.o.o. za usluge i rekreaciju, OIB 61765906697</izvorni_sadrzaj>
    <derivirana_varijabla naziv="DomainObject.Predmet.ProtustrankaNazivFormatedOIB_1">POZICIJA SPLIT d.o.o. za usluge i rekreaciju, OIB 61765906697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POZICIJA SPLIT d.o.o. za usluge i rekreaciju</item>
    </izvorni_sadrzaj>
    <derivirana_varijabla naziv="DomainObject.Predmet.ProtuStrankaListFormated_1">
      <item>POZICIJA SPLIT d.o.o. za usluge i rekreaciju</item>
    </derivirana_varijabla>
  </DomainObject.Predmet.ProtuStrankaListFormated>
  <DomainObject.Predmet.ProtuStrankaListFormatedOIB>
    <izvorni_sadrzaj>
      <item>POZICIJA SPLIT d.o.o. za usluge i rekreaciju, OIB 61765906697</item>
    </izvorni_sadrzaj>
    <derivirana_varijabla naziv="DomainObject.Predmet.ProtuStrankaListFormatedOIB_1">
      <item>POZICIJA SPLIT d.o.o. za usluge i rekreaciju, OIB 61765906697</item>
    </derivirana_varijabla>
  </DomainObject.Predmet.ProtuStrankaListFormatedOIB>
  <DomainObject.Predmet.ProtuStrankaListFormatedWithAdress>
    <izvorni_sadrzaj>
      <item>POZICIJA SPLIT d.o.o. za usluge i rekreaciju, Vinogradska 78, 21000 Split</item>
    </izvorni_sadrzaj>
    <derivirana_varijabla naziv="DomainObject.Predmet.ProtuStrankaListFormatedWithAdress_1">
      <item>POZICIJA SPLIT d.o.o. za usluge i rekreaciju, Vinogradska 78, 21000 Split</item>
    </derivirana_varijabla>
  </DomainObject.Predmet.ProtuStrankaListFormatedWithAdress>
  <DomainObject.Predmet.ProtuStrankaListFormatedWithAdressOIB>
    <izvorni_sadrzaj>
      <item>POZICIJA SPLIT d.o.o. za usluge i rekreaciju, OIB 61765906697, Vinogradska 78, 21000 Split</item>
    </izvorni_sadrzaj>
    <derivirana_varijabla naziv="DomainObject.Predmet.ProtuStrankaListFormatedWithAdressOIB_1">
      <item>POZICIJA SPLIT d.o.o. za usluge i rekreaciju, OIB 61765906697, Vinogradska 78, 21000 Split</item>
    </derivirana_varijabla>
  </DomainObject.Predmet.ProtuStrankaListFormatedWithAdressOIB>
  <DomainObject.Predmet.ProtuStrankaListNazivFormated>
    <izvorni_sadrzaj>
      <item>POZICIJA SPLIT d.o.o. za usluge i rekreaciju</item>
    </izvorni_sadrzaj>
    <derivirana_varijabla naziv="DomainObject.Predmet.ProtuStrankaListNazivFormated_1">
      <item>POZICIJA SPLIT d.o.o. za usluge i rekreaciju</item>
    </derivirana_varijabla>
  </DomainObject.Predmet.ProtuStrankaListNazivFormated>
  <DomainObject.Predmet.ProtuStrankaListNazivFormatedOIB>
    <izvorni_sadrzaj>
      <item>POZICIJA SPLIT d.o.o. za usluge i rekreaciju, OIB 61765906697</item>
    </izvorni_sadrzaj>
    <derivirana_varijabla naziv="DomainObject.Predmet.ProtuStrankaListNazivFormatedOIB_1">
      <item>POZICIJA SPLIT d.o.o. za usluge i rekreaciju, OIB 61765906697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POZICIJA SPLIT d.o.o. za usluge i rekreaciju</izvorni_sadrzaj>
    <derivirana_varijabla naziv="DomainObject.Predmet.ProtustrankaIDrugi_1">POZICIJA SPLIT d.o.o. za usluge i rekreaciju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POZICIJA SPLIT d.o.o. za usluge i rekreaciju, OIB 61765906697, Vinogradska 78, 21000 Split</izvorni_sadrzaj>
    <derivirana_varijabla naziv="DomainObject.Predmet.ProtustrankaIDrugiAdressOIB_1">POZICIJA SPLIT d.o.o. za usluge i rekreaciju, OIB 61765906697, Vinogradska 78,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POZICIJA SPLIT d.o.o. za usluge i rekreaciju</item>
      <item>FINANCIJSKA AGENCIJA, RC SPLIT</item>
    </izvorni_sadrzaj>
    <derivirana_varijabla naziv="DomainObject.Predmet.SudioniciListNaziv_1">
      <item>POZICIJA SPLIT d.o.o. za usluge i rekreaciju</item>
      <item>FINANCIJSKA AGENCIJA, RC SPLIT</item>
    </derivirana_varijabla>
  </DomainObject.Predmet.SudioniciListNaziv>
  <DomainObject.Predmet.SudioniciListAdressOIB>
    <izvorni_sadrzaj>
      <item>POZICIJA SPLIT d.o.o. za usluge i rekreaciju, OIB 61765906697, Vinogradska 78,21000 Split</item>
      <item>FINANCIJSKA AGENCIJA, RC SPLIT, OIB 85821130368, Mažuranićevo šetalište 24 b,21000 Split</item>
    </izvorni_sadrzaj>
    <derivirana_varijabla naziv="DomainObject.Predmet.SudioniciListAdressOIB_1">
      <item>POZICIJA SPLIT d.o.o. za usluge i rekreaciju, OIB 61765906697, Vinogradska 78,21000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61765906697</item>
      <item>, OIB 85821130368</item>
    </izvorni_sadrzaj>
    <derivirana_varijabla naziv="DomainObject.Predmet.SudioniciListNazivOIB_1">
      <item>, OIB 61765906697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146</properties:Words>
  <properties:Characters>681</properties:Characters>
  <properties:Lines>36</properties:Lines>
  <properties:Paragraphs>14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2018-10-24T06:48:00Z</dcterms:created>
  <dc:creator>Marija Elez</dc:creator>
  <cp:lastModifiedBy>Marija Elez</cp:lastModifiedBy>
  <cp:lastPrinted>2018-10-24T06:52:00Z</cp:lastPrinted>
  <dcterms:modified xmlns:xsi="http://www.w3.org/2001/XMLSchema-instance" xsi:type="dcterms:W3CDTF">2018-10-24T06:53:00Z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274.docx)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