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51ae" w14:paraId="b7f51a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762522" w:rsidP="00762522" w:rsidR="00762522" w:rsidRPr="00762522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762522" w:rsidP="00762522" w:rsidR="00762522" w:rsidRPr="00762522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>Trgovački sud u Zagrebu</w:t>
      </w:r>
    </w:p>
    <w:p w:rsidRDefault="00762522" w:rsidP="0029292A" w:rsidR="0029292A" w:rsidRPr="00762522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0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>Zagreb, Amruševa 2/II</w:t>
      </w:r>
      <w:r w:rsidRPr="00762522">
        <w:rPr>
          <w:rFonts w:cs="Times New Roman" w:eastAsia="Times New Roman"/>
          <w:b/>
          <w:szCs w:val="20"/>
          <w:lang w:eastAsia="hr-HR"/>
        </w:rPr>
        <w:t xml:space="preserve">  </w:t>
      </w:r>
      <w:r>
        <w:rPr>
          <w:rFonts w:cs="Times New Roman" w:eastAsia="Times New Roman"/>
          <w:b/>
          <w:szCs w:val="20"/>
          <w:lang w:eastAsia="hr-HR"/>
        </w:rPr>
        <w:t xml:space="preserve">                       </w:t>
      </w:r>
      <w:r w:rsidR="0029292A">
        <w:rPr>
          <w:rFonts w:cs="Times New Roman" w:eastAsia="Times New Roman"/>
          <w:b/>
          <w:szCs w:val="20"/>
          <w:lang w:eastAsia="hr-HR"/>
        </w:rPr>
        <w:t xml:space="preserve">                                                           </w:t>
      </w:r>
      <w:r w:rsidR="0029292A">
        <w:rPr>
          <w:rFonts w:cs="Times New Roman" w:eastAsia="Times New Roman"/>
          <w:szCs w:val="20"/>
          <w:lang w:eastAsia="hr-HR"/>
        </w:rPr>
        <w:t xml:space="preserve">70. </w:t>
      </w:r>
      <w:r w:rsidR="0029292A" w:rsidRPr="0029292A">
        <w:rPr>
          <w:rFonts w:cs="Times New Roman" w:eastAsia="Times New Roman"/>
          <w:szCs w:val="20"/>
          <w:lang w:eastAsia="hr-HR"/>
        </w:rPr>
        <w:t>St</w:t>
      </w:r>
      <w:r w:rsidR="0029292A">
        <w:rPr>
          <w:rFonts w:cs="Times New Roman" w:eastAsia="Times New Roman"/>
          <w:szCs w:val="20"/>
          <w:lang w:eastAsia="hr-HR"/>
        </w:rPr>
        <w:t>-3010/2018</w:t>
      </w:r>
      <w:r w:rsidRPr="0029292A">
        <w:rPr>
          <w:rFonts w:cs="Times New Roman" w:eastAsia="Times New Roman"/>
          <w:szCs w:val="20"/>
          <w:lang w:eastAsia="hr-HR"/>
        </w:rPr>
        <w:t xml:space="preserve">  </w:t>
      </w:r>
      <w:r w:rsidR="0029292A" w:rsidRPr="00762522">
        <w:rPr>
          <w:rFonts w:cs="Times New Roman" w:eastAsia="Times New Roman"/>
          <w:szCs w:val="20"/>
          <w:lang w:eastAsia="hr-HR"/>
        </w:rPr>
        <w:t xml:space="preserve">  </w:t>
      </w:r>
      <w:r w:rsidR="0029292A" w:rsidRPr="002929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</w:t>
      </w:r>
    </w:p>
    <w:p w:rsidRDefault="00762522" w:rsidP="0029292A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</w:t>
      </w:r>
    </w:p>
    <w:p w:rsidRDefault="00D574B1" w:rsidP="00A167C6" w:rsidR="00D574B1">
      <w:pPr>
        <w:pStyle w:val="Bezproreda"/>
      </w:pPr>
    </w:p>
    <w:p w:rsidRDefault="009D55C5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</w:t>
      </w:r>
      <w:r w:rsidR="00762522">
        <w:rPr>
          <w:rFonts w:cs="Times New Roman" w:eastAsia="Times New Roman"/>
          <w:szCs w:val="20"/>
          <w:lang w:eastAsia="hr-HR"/>
        </w:rPr>
        <w:t>R</w:t>
      </w:r>
      <w:r w:rsidR="00762522" w:rsidRPr="00762522">
        <w:rPr>
          <w:rFonts w:cs="Times New Roman" w:eastAsia="Times New Roman"/>
          <w:szCs w:val="20"/>
          <w:lang w:eastAsia="hr-HR"/>
        </w:rPr>
        <w:t xml:space="preserve"> E P U B L I K A   H R V A T S K A </w:t>
      </w:r>
    </w:p>
    <w:p w:rsidRDefault="00762522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9D55C5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NJ E </w:t>
      </w:r>
    </w:p>
    <w:p w:rsidRDefault="00762522" w:rsidP="00762522" w:rsidR="00762522" w:rsidRPr="0076252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762522" w:rsidP="00762522" w:rsidR="001E47A1" w:rsidRPr="0076252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/>
          <w:sz w:val="40"/>
          <w:szCs w:val="40"/>
          <w:lang w:eastAsia="hr-HR"/>
        </w:rPr>
      </w:pPr>
      <w:r w:rsidRPr="00762522">
        <w:rPr>
          <w:rFonts w:cs="Times New Roman" w:eastAsia="Times New Roman"/>
          <w:szCs w:val="24"/>
          <w:lang w:eastAsia="hr-HR"/>
        </w:rPr>
        <w:tab/>
        <w:t xml:space="preserve">Trgovački sud u Zagrebu, po sucu Maji Jurovicki, u stečajnom predmetu povodom zahtjeva FINANCIJSKE AGENCIJE, za provedbu skraćenog stečajnog postupka nad dužnikom MAGS d.o.o. OIB: 02956644113, MBS: 080397658, Zagreb, Draganići 2b, </w:t>
      </w:r>
      <w:r w:rsidR="00897E45">
        <w:t xml:space="preserve">dana </w:t>
      </w:r>
      <w:r w:rsidR="001C0C09">
        <w:t>28</w:t>
      </w:r>
      <w:r w:rsidR="00796EC1">
        <w:t>. ožujka</w:t>
      </w:r>
      <w:r w:rsidR="001E47A1">
        <w:t xml:space="preserve"> 2019.  </w:t>
      </w:r>
    </w:p>
    <w:p w:rsidRDefault="00796EC1" w:rsidP="001E47A1" w:rsidR="00796EC1">
      <w:pPr>
        <w:pStyle w:val="Bezproreda"/>
        <w:jc w:val="both"/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707111" w:rsidR="00707111">
      <w:pPr>
        <w:pStyle w:val="Bezproreda"/>
        <w:jc w:val="both"/>
      </w:pPr>
      <w:r>
        <w:t xml:space="preserve">I    Otvara se stečajni postupak nad </w:t>
      </w:r>
      <w:r w:rsidR="00707111" w:rsidRPr="00762522">
        <w:rPr>
          <w:rFonts w:cs="Times New Roman" w:eastAsia="Times New Roman"/>
          <w:szCs w:val="24"/>
          <w:lang w:eastAsia="hr-HR"/>
        </w:rPr>
        <w:t>MAGS d.o.o. OIB: 02956644113, MBS: 080397658, Zagreb, Draganići 2b</w:t>
      </w:r>
      <w:r w:rsidR="00707111">
        <w:rPr>
          <w:rFonts w:cs="Times New Roman" w:eastAsia="Times New Roman"/>
          <w:szCs w:val="24"/>
          <w:lang w:eastAsia="hr-HR"/>
        </w:rPr>
        <w:t>.</w:t>
      </w:r>
    </w:p>
    <w:p w:rsidRDefault="008A6980" w:rsidP="00796EC1" w:rsidR="008A6980">
      <w:pPr>
        <w:pStyle w:val="Bezproreda"/>
        <w:jc w:val="both"/>
      </w:pPr>
      <w:r>
        <w:t xml:space="preserve">Stečajni postupak otvoren je dana </w:t>
      </w:r>
      <w:r w:rsidR="001C0C09" w:rsidRPr="001C0C09">
        <w:t>28</w:t>
      </w:r>
      <w:r w:rsidR="00532C52" w:rsidRPr="001C0C09">
        <w:t>. ožujka 2019</w:t>
      </w:r>
      <w:r w:rsidRPr="001C0C09">
        <w:t xml:space="preserve">. 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8A6980" w:rsidP="00897E45" w:rsidR="008A6980">
      <w:pPr>
        <w:pStyle w:val="Bezproreda"/>
        <w:jc w:val="both"/>
      </w:pPr>
      <w:r>
        <w:t xml:space="preserve">II     Za stečajnog upravitelja imenuje se </w:t>
      </w:r>
      <w:r w:rsidR="008545AC">
        <w:t xml:space="preserve">Domagoj Poljak </w:t>
      </w:r>
      <w:r>
        <w:t xml:space="preserve">OIB: </w:t>
      </w:r>
      <w:r w:rsidR="008545AC">
        <w:t xml:space="preserve">77663651000 </w:t>
      </w:r>
      <w:r w:rsidR="00897E45">
        <w:t>iz Zagreba,</w:t>
      </w:r>
      <w:r w:rsidR="008545AC">
        <w:t xml:space="preserve"> Miramarska</w:t>
      </w:r>
      <w:r w:rsidR="001C0C09">
        <w:t xml:space="preserve"> 24</w:t>
      </w:r>
      <w:r w:rsidR="008545AC">
        <w:t>/6</w:t>
      </w:r>
      <w:r w:rsidR="00897E45">
        <w:t>.</w:t>
      </w:r>
    </w:p>
    <w:p w:rsidRDefault="008A6980" w:rsidP="00796EC1" w:rsidR="008A6980">
      <w:pPr>
        <w:pStyle w:val="Bezproreda"/>
        <w:jc w:val="both"/>
      </w:pPr>
    </w:p>
    <w:p w:rsidRDefault="008A6980" w:rsidP="00707111" w:rsidR="008A6980">
      <w:pPr>
        <w:pStyle w:val="Bezproreda"/>
        <w:jc w:val="both"/>
        <w:rPr>
          <w:rFonts w:cs="Times New Roman" w:eastAsia="Times New Roman"/>
          <w:szCs w:val="24"/>
          <w:lang w:eastAsia="hr-HR"/>
        </w:rPr>
      </w:pPr>
      <w:r>
        <w:t>III  Zaključuje se stečajni postupak nad dužnikom</w:t>
      </w:r>
      <w:r w:rsidR="000443B9" w:rsidRPr="000443B9">
        <w:t xml:space="preserve"> </w:t>
      </w:r>
      <w:r w:rsidR="00707111" w:rsidRPr="00762522">
        <w:rPr>
          <w:rFonts w:cs="Times New Roman" w:eastAsia="Times New Roman"/>
          <w:szCs w:val="24"/>
          <w:lang w:eastAsia="hr-HR"/>
        </w:rPr>
        <w:t>MAGS d.o.o. OIB: 02956644113, MBS: 080397658, Zagreb, Draganići 2b</w:t>
      </w:r>
      <w:r w:rsidR="00707111">
        <w:rPr>
          <w:rFonts w:cs="Times New Roman" w:eastAsia="Times New Roman"/>
          <w:szCs w:val="24"/>
          <w:lang w:eastAsia="hr-HR"/>
        </w:rPr>
        <w:t>.</w:t>
      </w:r>
    </w:p>
    <w:p w:rsidRDefault="00707111" w:rsidP="00707111" w:rsidR="00707111">
      <w:pPr>
        <w:pStyle w:val="Bezproreda"/>
        <w:jc w:val="both"/>
      </w:pP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8A6980">
      <w:pPr>
        <w:pStyle w:val="Bezproreda"/>
        <w:jc w:val="both"/>
      </w:pPr>
      <w:r>
        <w:tab/>
        <w:t>Zaključkom od 08.02.2019</w:t>
      </w:r>
      <w:r w:rsidR="008A6980">
        <w:t xml:space="preserve">. pozvane su osobe ovlaštene za zastupanje dužnika po zakonu, dostaviti javnobilježnički ovjerovljen popis imovine i obveza dužnika  na propisanom obrascu, sukladno čl. 430., 17.  i 13. SZ .  Zaključak je  dostavljen  dana </w:t>
      </w:r>
      <w:r w:rsidRPr="003160E3">
        <w:t xml:space="preserve">08.02.2019. </w:t>
      </w:r>
      <w:r w:rsidR="008A6980">
        <w:t xml:space="preserve">međutim po istom nije postupljeno. 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8A6980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CD07C8" w:rsidP="008A6980" w:rsidR="00CD07C8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96668C" w:rsidP="00CD07C8" w:rsidR="008A6980">
      <w:pPr>
        <w:pStyle w:val="Bezproreda"/>
        <w:jc w:val="center"/>
      </w:pPr>
      <w:r>
        <w:t xml:space="preserve">Zagreb, </w:t>
      </w:r>
      <w:r w:rsidR="00897E45">
        <w:t xml:space="preserve"> </w:t>
      </w:r>
      <w:r w:rsidR="00086858">
        <w:t>28</w:t>
      </w:r>
      <w:r>
        <w:t xml:space="preserve">. ožujka 2019. </w:t>
      </w: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8A6980" w:rsidP="00CD07C8" w:rsidR="008A6980">
      <w:pPr>
        <w:pStyle w:val="Bezproreda"/>
        <w:jc w:val="right"/>
      </w:pPr>
      <w:r>
        <w:t>Maja Jurovicki</w:t>
      </w:r>
      <w:r w:rsidR="00173CD5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73CD5" w:rsidP="004F5146" w:rsidR="00173CD5">
      <w:pPr>
        <w:spacing w:lineRule="auto" w:line="240" w:after="0"/>
        <w:jc w:val="right"/>
      </w:pPr>
      <w:r>
        <w:t>za točnost otpravka-ovlašteni službenik</w:t>
      </w:r>
    </w:p>
    <w:p w:rsidRDefault="00173CD5" w:rsidP="004F5146" w:rsidR="00173CD5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3CD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86858">
          <w:t>70.St-3010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86858"/>
    <w:rsid w:val="000D56AA"/>
    <w:rsid w:val="001145DC"/>
    <w:rsid w:val="00173CD5"/>
    <w:rsid w:val="001B3DF3"/>
    <w:rsid w:val="001C0C09"/>
    <w:rsid w:val="001E47A1"/>
    <w:rsid w:val="00210F2B"/>
    <w:rsid w:val="002443A7"/>
    <w:rsid w:val="0029292A"/>
    <w:rsid w:val="003160E3"/>
    <w:rsid w:val="003862EF"/>
    <w:rsid w:val="003B1EFC"/>
    <w:rsid w:val="003D0948"/>
    <w:rsid w:val="003D4D72"/>
    <w:rsid w:val="003F19F4"/>
    <w:rsid w:val="004732FB"/>
    <w:rsid w:val="004A729E"/>
    <w:rsid w:val="004D65E9"/>
    <w:rsid w:val="004F4102"/>
    <w:rsid w:val="00532C52"/>
    <w:rsid w:val="00536891"/>
    <w:rsid w:val="00547662"/>
    <w:rsid w:val="006026D2"/>
    <w:rsid w:val="00630883"/>
    <w:rsid w:val="006A32D3"/>
    <w:rsid w:val="006A4A7F"/>
    <w:rsid w:val="006C1BDC"/>
    <w:rsid w:val="006E1039"/>
    <w:rsid w:val="006E1EC6"/>
    <w:rsid w:val="006F0ACF"/>
    <w:rsid w:val="00707111"/>
    <w:rsid w:val="0072549E"/>
    <w:rsid w:val="007363CC"/>
    <w:rsid w:val="00762522"/>
    <w:rsid w:val="00796EC1"/>
    <w:rsid w:val="008545AC"/>
    <w:rsid w:val="00897E45"/>
    <w:rsid w:val="008A6980"/>
    <w:rsid w:val="0092290B"/>
    <w:rsid w:val="0096668C"/>
    <w:rsid w:val="009D55C5"/>
    <w:rsid w:val="00A167C6"/>
    <w:rsid w:val="00AD3CB0"/>
    <w:rsid w:val="00AE2B70"/>
    <w:rsid w:val="00AE37CE"/>
    <w:rsid w:val="00AE4D6F"/>
    <w:rsid w:val="00AE6CF6"/>
    <w:rsid w:val="00BC7156"/>
    <w:rsid w:val="00BD53C9"/>
    <w:rsid w:val="00C93F74"/>
    <w:rsid w:val="00CD07C8"/>
    <w:rsid w:val="00D146BA"/>
    <w:rsid w:val="00D574B1"/>
    <w:rsid w:val="00DF43CB"/>
    <w:rsid w:val="00E6632D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73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73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3010</izvorni_sadrzaj>
    <derivirana_varijabla naziv="DomainObject.Predmet.Broj_1">3010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St-3010/2018</izvorni_sadrzaj>
    <derivirana_varijabla naziv="DomainObject.Predmet.OznakaBroj_1">St-3010/2018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MAGS d.o.o.</izvorni_sadrzaj>
    <derivirana_varijabla naziv="DomainObject.Predmet.ProtustrankaFormated_1">  MAGS d.o.o.</derivirana_varijabla>
  </DomainObject.Predmet.ProtustrankaFormated>
  <DomainObject.Predmet.ProtustrankaFormatedOIB>
    <izvorni_sadrzaj>  MAGS d.o.o., OIB 02956644113</izvorni_sadrzaj>
    <derivirana_varijabla naziv="DomainObject.Predmet.ProtustrankaFormatedOIB_1">  MAGS d.o.o., OIB 02956644113</derivirana_varijabla>
  </DomainObject.Predmet.ProtustrankaFormatedOIB>
  <DomainObject.Predmet.ProtustrankaFormatedWithAdress>
    <izvorni_sadrzaj> MAGS d.o.o., Draganići 2b, 10000 Zagreb</izvorni_sadrzaj>
    <derivirana_varijabla naziv="DomainObject.Predmet.ProtustrankaFormatedWithAdress_1"> MAGS d.o.o., Draganići 2b, 10000 Zagreb</derivirana_varijabla>
  </DomainObject.Predmet.ProtustrankaFormatedWithAdress>
  <DomainObject.Predmet.ProtustrankaFormatedWithAdressOIB>
    <izvorni_sadrzaj> MAGS d.o.o., OIB 02956644113, Draganići 2b, 10000 Zagreb</izvorni_sadrzaj>
    <derivirana_varijabla naziv="DomainObject.Predmet.ProtustrankaFormatedWithAdressOIB_1"> MAGS d.o.o., OIB 02956644113, Draganići 2b, 10000 Zagreb</derivirana_varijabla>
  </DomainObject.Predmet.ProtustrankaFormatedWithAdressOIB>
  <DomainObject.Predmet.ProtustrankaWithAdress>
    <izvorni_sadrzaj>MAGS d.o.o. Draganići 2b, 10000 Zagreb</izvorni_sadrzaj>
    <derivirana_varijabla naziv="DomainObject.Predmet.ProtustrankaWithAdress_1">MAGS d.o.o. Draganići 2b, 10000 Zagreb</derivirana_varijabla>
  </DomainObject.Predmet.ProtustrankaWithAdress>
  <DomainObject.Predmet.ProtustrankaWithAdressOIB>
    <izvorni_sadrzaj>MAGS d.o.o., OIB 02956644113, Draganići 2b, 10000 Zagreb</izvorni_sadrzaj>
    <derivirana_varijabla naziv="DomainObject.Predmet.ProtustrankaWithAdressOIB_1">MAGS d.o.o., OIB 02956644113, Draganići 2b, 10000 Zagreb</derivirana_varijabla>
  </DomainObject.Predmet.ProtustrankaWithAdressOIB>
  <DomainObject.Predmet.ProtustrankaNazivFormated>
    <izvorni_sadrzaj>MAGS d.o.o.</izvorni_sadrzaj>
    <derivirana_varijabla naziv="DomainObject.Predmet.ProtustrankaNazivFormated_1">MAGS d.o.o.</derivirana_varijabla>
  </DomainObject.Predmet.ProtustrankaNazivFormated>
  <DomainObject.Predmet.ProtustrankaNazivFormatedOIB>
    <izvorni_sadrzaj>MAGS d.o.o., OIB 02956644113</izvorni_sadrzaj>
    <derivirana_varijabla naziv="DomainObject.Predmet.ProtustrankaNazivFormatedOIB_1">MAGS d.o.o., OIB 02956644113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MAGS d.o.o.</item>
    </izvorni_sadrzaj>
    <derivirana_varijabla naziv="DomainObject.Predmet.ProtuStrankaListFormated_1">
      <item>MAGS d.o.o.</item>
    </derivirana_varijabla>
  </DomainObject.Predmet.ProtuStrankaListFormated>
  <DomainObject.Predmet.ProtuStrankaListFormatedOIB>
    <izvorni_sadrzaj>
      <item>MAGS d.o.o., OIB 02956644113</item>
    </izvorni_sadrzaj>
    <derivirana_varijabla naziv="DomainObject.Predmet.ProtuStrankaListFormatedOIB_1">
      <item>MAGS d.o.o., OIB 02956644113</item>
    </derivirana_varijabla>
  </DomainObject.Predmet.ProtuStrankaListFormatedOIB>
  <DomainObject.Predmet.ProtuStrankaListFormatedWithAdress>
    <izvorni_sadrzaj>
      <item>MAGS d.o.o., Draganići 2b, 10000 Zagreb</item>
    </izvorni_sadrzaj>
    <derivirana_varijabla naziv="DomainObject.Predmet.ProtuStrankaListFormatedWithAdress_1">
      <item>MAGS d.o.o., Draganići 2b, 10000 Zagreb</item>
    </derivirana_varijabla>
  </DomainObject.Predmet.ProtuStrankaListFormatedWithAdress>
  <DomainObject.Predmet.ProtuStrankaListFormatedWithAdressOIB>
    <izvorni_sadrzaj>
      <item>MAGS d.o.o., OIB 02956644113, Draganići 2b, 10000 Zagreb</item>
    </izvorni_sadrzaj>
    <derivirana_varijabla naziv="DomainObject.Predmet.ProtuStrankaListFormatedWithAdressOIB_1">
      <item>MAGS d.o.o., OIB 02956644113, Draganići 2b, 10000 Zagreb</item>
    </derivirana_varijabla>
  </DomainObject.Predmet.ProtuStrankaListFormatedWithAdressOIB>
  <DomainObject.Predmet.ProtuStrankaListNazivFormated>
    <izvorni_sadrzaj>
      <item>MAGS d.o.o.</item>
    </izvorni_sadrzaj>
    <derivirana_varijabla naziv="DomainObject.Predmet.ProtuStrankaListNazivFormated_1">
      <item>MAGS d.o.o.</item>
    </derivirana_varijabla>
  </DomainObject.Predmet.ProtuStrankaListNazivFormated>
  <DomainObject.Predmet.ProtuStrankaListNazivFormatedOIB>
    <izvorni_sadrzaj>
      <item>MAGS d.o.o., OIB 02956644113</item>
    </izvorni_sadrzaj>
    <derivirana_varijabla naziv="DomainObject.Predmet.ProtuStrankaListNazivFormatedOIB_1">
      <item>MAGS d.o.o., OIB 02956644113</item>
    </derivirana_varijabla>
  </DomainObject.Predmet.ProtuStrankaListNazivFormatedOIB>
  <DomainObject.Predmet.OstaliListFormated>
    <izvorni_sadrzaj>
      <item>Gorana Kovačević</item>
    </izvorni_sadrzaj>
    <derivirana_varijabla naziv="DomainObject.Predmet.OstaliListFormated_1">
      <item>Gorana Kovačević</item>
    </derivirana_varijabla>
  </DomainObject.Predmet.OstaliListFormated>
  <DomainObject.Predmet.OstaliListFormatedOIB>
    <izvorni_sadrzaj>
      <item>Gorana Kovačević, OIB 55799310560</item>
    </izvorni_sadrzaj>
    <derivirana_varijabla naziv="DomainObject.Predmet.OstaliListFormatedOIB_1">
      <item>Gorana Kovačević, OIB 55799310560</item>
    </derivirana_varijabla>
  </DomainObject.Predmet.OstaliListFormatedOIB>
  <DomainObject.Predmet.OstaliListFormatedWithAdress>
    <izvorni_sadrzaj>
      <item>Gorana Kovačević, Draganići 2/B, 10000 Zagreb</item>
    </izvorni_sadrzaj>
    <derivirana_varijabla naziv="DomainObject.Predmet.OstaliListFormatedWithAdress_1">
      <item>Gorana Kovačević, Draganići 2/B, 10000 Zagreb</item>
    </derivirana_varijabla>
  </DomainObject.Predmet.OstaliListFormatedWithAdress>
  <DomainObject.Predmet.OstaliListFormatedWithAdressOIB>
    <izvorni_sadrzaj>
      <item>Gorana Kovačević, OIB 55799310560, Draganići 2/B, 10000 Zagreb</item>
    </izvorni_sadrzaj>
    <derivirana_varijabla naziv="DomainObject.Predmet.OstaliListFormatedWithAdressOIB_1">
      <item>Gorana Kovačević, OIB 55799310560, Draganići 2/B, 10000 Zagreb</item>
    </derivirana_varijabla>
  </DomainObject.Predmet.OstaliListFormatedWithAdressOIB>
  <DomainObject.Predmet.OstaliListNazivFormated>
    <izvorni_sadrzaj>
      <item>Gorana Kovačević</item>
    </izvorni_sadrzaj>
    <derivirana_varijabla naziv="DomainObject.Predmet.OstaliListNazivFormated_1">
      <item>Gorana Kovačević</item>
    </derivirana_varijabla>
  </DomainObject.Predmet.OstaliListNazivFormated>
  <DomainObject.Predmet.OstaliListNazivFormatedOIB>
    <izvorni_sadrzaj>
      <item>Gorana Kovačević, OIB 55799310560</item>
    </izvorni_sadrzaj>
    <derivirana_varijabla naziv="DomainObject.Predmet.OstaliListNazivFormatedOIB_1">
      <item>Gorana Kovačević, OIB 55799310560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MAGS d.o.o.</izvorni_sadrzaj>
    <derivirana_varijabla naziv="DomainObject.Predmet.ProtustrankaIDrugi_1">MAGS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MAGS d.o.o., OIB 02956644113, Draganići 2b, 10000 Zagreb</izvorni_sadrzaj>
    <derivirana_varijabla naziv="DomainObject.Predmet.ProtustrankaIDrugiAdressOIB_1">MAGS d.o.o., OIB 02956644113, Draganići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MAGS d.o.o.</item>
      <item>Gorana Kovačević</item>
    </izvorni_sadrzaj>
    <derivirana_varijabla naziv="DomainObject.Predmet.SudioniciListNaziv_1">
      <item>FINA Regionalni centar Zagreb</item>
      <item>MAGS d.o.o.</item>
      <item>Gorana Kovačević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MAGS d.o.o., OIB 02956644113, Draganići 2b,10000 Zagreb</item>
      <item>Gorana Kovačević, OIB 55799310560, Draganići 2/B,10000 Zagreb</item>
    </izvorni_sadrzaj>
    <derivirana_varijabla naziv="DomainObject.Predmet.SudioniciListAdressOIB_1">
      <item>FINA Regionalni centar Zagreb, OIB 85821130368, Trg svibanjskih žrtava 1995.1,10000 Zagreb</item>
      <item>MAGS d.o.o., OIB 02956644113, Draganići 2b,10000 Zagreb</item>
      <item>Gorana Kovačević, OIB 55799310560, Draganići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02956644113</item>
      <item>, OIB 55799310560</item>
    </izvorni_sadrzaj>
    <derivirana_varijabla naziv="DomainObject.Predmet.SudioniciListNazivOIB_1">
      <item>, OIB 85821130368</item>
      <item>, OIB 02956644113</item>
      <item>, OIB 55799310560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St-3010/2018-5</izvorni_sadrzaj>
    <derivirana_varijabla naziv="DomainObject.PredzadnjaOdlukaIzPredmeta.Oznaka_1">St-3010/2018-5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1944</properties:Characters>
  <properties:Lines>65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2019-03-28T08:01:00Z</dcterms:created>
  <dc:creator>Maja Jurovicki</dc:creator>
  <cp:lastModifiedBy>Mirjana Gašparić</cp:lastModifiedBy>
  <cp:lastPrinted>2019-03-28T09:06:00Z</cp:lastPrinted>
  <dcterms:modified xmlns:xsi="http://www.w3.org/2001/XMLSchema-instance" xsi:type="dcterms:W3CDTF">2019-03-28T09:06:00Z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(St-3010-18 OTVORI ZAKLJUČI POLJAK.docx)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