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749a" w14:paraId="c9a749a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E1505C">
        <w:rPr>
          <w:rFonts w:cs="Times New Roman" w:eastAsia="Times New Roman"/>
          <w:szCs w:val="20"/>
          <w:lang w:eastAsia="hr-HR"/>
        </w:rPr>
        <w:t>1</w:t>
      </w:r>
      <w:r w:rsidR="003C45BE">
        <w:rPr>
          <w:rFonts w:cs="Times New Roman" w:eastAsia="Times New Roman"/>
          <w:szCs w:val="20"/>
          <w:lang w:eastAsia="hr-HR"/>
        </w:rPr>
        <w:t>664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C45BE">
        <w:rPr>
          <w:rFonts w:cs="Times New Roman" w:eastAsia="Times New Roman"/>
          <w:szCs w:val="24"/>
          <w:lang w:eastAsia="hr-HR"/>
        </w:rPr>
        <w:t>CIS integrirani sustavi</w:t>
      </w:r>
      <w:r w:rsidR="00762EC7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B842BC">
        <w:rPr>
          <w:rFonts w:cs="Times New Roman" w:eastAsia="Times New Roman"/>
          <w:szCs w:val="24"/>
          <w:lang w:eastAsia="hr-HR"/>
        </w:rPr>
        <w:t>Zagreb</w:t>
      </w:r>
      <w:r w:rsidR="009D6D81">
        <w:rPr>
          <w:rFonts w:cs="Times New Roman" w:eastAsia="Times New Roman"/>
          <w:szCs w:val="24"/>
          <w:lang w:eastAsia="hr-HR"/>
        </w:rPr>
        <w:t xml:space="preserve">, </w:t>
      </w:r>
      <w:r w:rsidR="003C45BE">
        <w:rPr>
          <w:rFonts w:cs="Times New Roman" w:eastAsia="Times New Roman"/>
          <w:szCs w:val="24"/>
          <w:lang w:eastAsia="hr-HR"/>
        </w:rPr>
        <w:t>Čepinski put , I. odvojak 10</w:t>
      </w:r>
      <w:r w:rsidR="002E34AB">
        <w:rPr>
          <w:rFonts w:cs="Times New Roman" w:eastAsia="Times New Roman"/>
          <w:szCs w:val="24"/>
          <w:lang w:eastAsia="hr-HR"/>
        </w:rPr>
        <w:t>, MBS:</w:t>
      </w:r>
      <w:r w:rsidR="003C45BE">
        <w:rPr>
          <w:rFonts w:cs="Times New Roman" w:eastAsia="Times New Roman"/>
          <w:szCs w:val="24"/>
          <w:lang w:eastAsia="hr-HR"/>
        </w:rPr>
        <w:t>080538570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01762D">
        <w:rPr>
          <w:rFonts w:cs="Times New Roman" w:eastAsia="Times New Roman"/>
          <w:szCs w:val="24"/>
          <w:lang w:eastAsia="hr-HR"/>
        </w:rPr>
        <w:t xml:space="preserve"> </w:t>
      </w:r>
      <w:r w:rsidR="00367780">
        <w:rPr>
          <w:rFonts w:cs="Times New Roman" w:eastAsia="Times New Roman"/>
          <w:szCs w:val="24"/>
          <w:lang w:eastAsia="hr-HR"/>
        </w:rPr>
        <w:t>82542681950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367780" w:rsidRPr="00367780">
        <w:t xml:space="preserve"> </w:t>
      </w:r>
      <w:r w:rsidR="00367780" w:rsidRPr="00367780">
        <w:rPr>
          <w:rFonts w:cs="Times New Roman" w:eastAsia="Times New Roman"/>
          <w:szCs w:val="24"/>
          <w:lang w:eastAsia="hr-HR"/>
        </w:rPr>
        <w:t>CIS integrirani sustavi d.o.o. Zagreb, Čepinski put , I. odvojak 10, MBS:080538570, OIB: 82542681950</w:t>
      </w:r>
      <w:r w:rsidR="00E62621" w:rsidRPr="00E62621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367780" w:rsidRPr="00367780">
        <w:t xml:space="preserve"> </w:t>
      </w:r>
      <w:r w:rsidR="00367780" w:rsidRPr="00367780">
        <w:rPr>
          <w:rFonts w:cs="Times New Roman" w:eastAsia="Times New Roman"/>
          <w:szCs w:val="24"/>
          <w:lang w:eastAsia="hr-HR" w:val="en-GB"/>
        </w:rPr>
        <w:t>CIS integrirani sustavi d.o.o. Zagreb, Čepinski put , I. odvojak 10, MBS:080538570, OIB: 82542681950</w:t>
      </w:r>
      <w:r w:rsidR="00327597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E1505C">
        <w:rPr>
          <w:rFonts w:cs="Times New Roman" w:eastAsia="Times New Roman"/>
          <w:szCs w:val="24"/>
          <w:lang w:eastAsia="hr-HR"/>
        </w:rPr>
        <w:t>3. ožujka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1762D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E34AB"/>
    <w:rsid w:val="002E6565"/>
    <w:rsid w:val="002F6140"/>
    <w:rsid w:val="003031C4"/>
    <w:rsid w:val="00304147"/>
    <w:rsid w:val="0031546B"/>
    <w:rsid w:val="00322435"/>
    <w:rsid w:val="00327597"/>
    <w:rsid w:val="00351CA9"/>
    <w:rsid w:val="00360E9C"/>
    <w:rsid w:val="003635E1"/>
    <w:rsid w:val="0036401E"/>
    <w:rsid w:val="00365F43"/>
    <w:rsid w:val="00367780"/>
    <w:rsid w:val="00370AB6"/>
    <w:rsid w:val="003714F9"/>
    <w:rsid w:val="00372309"/>
    <w:rsid w:val="003A3B10"/>
    <w:rsid w:val="003A6CD8"/>
    <w:rsid w:val="003B3DE3"/>
    <w:rsid w:val="003B435E"/>
    <w:rsid w:val="003C45B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37AF"/>
    <w:rsid w:val="004A43C9"/>
    <w:rsid w:val="004C3E3B"/>
    <w:rsid w:val="004C68E6"/>
    <w:rsid w:val="004F2CDA"/>
    <w:rsid w:val="00555972"/>
    <w:rsid w:val="0056314B"/>
    <w:rsid w:val="0058068D"/>
    <w:rsid w:val="005827FD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6B49"/>
    <w:rsid w:val="00683E78"/>
    <w:rsid w:val="00684C2B"/>
    <w:rsid w:val="006C40E9"/>
    <w:rsid w:val="006D650C"/>
    <w:rsid w:val="00710981"/>
    <w:rsid w:val="0071100B"/>
    <w:rsid w:val="007119CF"/>
    <w:rsid w:val="0073085E"/>
    <w:rsid w:val="00735C65"/>
    <w:rsid w:val="00751B0E"/>
    <w:rsid w:val="00762EC7"/>
    <w:rsid w:val="007723F9"/>
    <w:rsid w:val="0077423E"/>
    <w:rsid w:val="0078640B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77160"/>
    <w:rsid w:val="00893499"/>
    <w:rsid w:val="008A2ED8"/>
    <w:rsid w:val="008B1A2E"/>
    <w:rsid w:val="008B362A"/>
    <w:rsid w:val="008C6437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64853"/>
    <w:rsid w:val="009D1C06"/>
    <w:rsid w:val="009D6D81"/>
    <w:rsid w:val="009E27D4"/>
    <w:rsid w:val="009E4BD9"/>
    <w:rsid w:val="009F5652"/>
    <w:rsid w:val="00A146C0"/>
    <w:rsid w:val="00A201F0"/>
    <w:rsid w:val="00A233AF"/>
    <w:rsid w:val="00A25070"/>
    <w:rsid w:val="00A33A8E"/>
    <w:rsid w:val="00A45040"/>
    <w:rsid w:val="00A4662D"/>
    <w:rsid w:val="00A46F99"/>
    <w:rsid w:val="00A819E1"/>
    <w:rsid w:val="00A8535E"/>
    <w:rsid w:val="00A8726C"/>
    <w:rsid w:val="00A946CA"/>
    <w:rsid w:val="00AB58AA"/>
    <w:rsid w:val="00AB6A6B"/>
    <w:rsid w:val="00AD089B"/>
    <w:rsid w:val="00AD1AE8"/>
    <w:rsid w:val="00AD5977"/>
    <w:rsid w:val="00AF01D5"/>
    <w:rsid w:val="00AF647A"/>
    <w:rsid w:val="00B0631E"/>
    <w:rsid w:val="00B27C1E"/>
    <w:rsid w:val="00B472AB"/>
    <w:rsid w:val="00B842BC"/>
    <w:rsid w:val="00B8453A"/>
    <w:rsid w:val="00B860CD"/>
    <w:rsid w:val="00B94E71"/>
    <w:rsid w:val="00BB2DCF"/>
    <w:rsid w:val="00BB5411"/>
    <w:rsid w:val="00BC0F37"/>
    <w:rsid w:val="00BD6971"/>
    <w:rsid w:val="00C0133F"/>
    <w:rsid w:val="00C21244"/>
    <w:rsid w:val="00C2469E"/>
    <w:rsid w:val="00C46E14"/>
    <w:rsid w:val="00C51D13"/>
    <w:rsid w:val="00C637B9"/>
    <w:rsid w:val="00C75035"/>
    <w:rsid w:val="00C7564D"/>
    <w:rsid w:val="00C84BAE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A6B11"/>
    <w:rsid w:val="00DB7E8F"/>
    <w:rsid w:val="00DC47B5"/>
    <w:rsid w:val="00DD20CC"/>
    <w:rsid w:val="00DF2C9A"/>
    <w:rsid w:val="00DF73BC"/>
    <w:rsid w:val="00DF75B8"/>
    <w:rsid w:val="00E128F9"/>
    <w:rsid w:val="00E1505C"/>
    <w:rsid w:val="00E17949"/>
    <w:rsid w:val="00E22C4F"/>
    <w:rsid w:val="00E52D59"/>
    <w:rsid w:val="00E56084"/>
    <w:rsid w:val="00E56BA2"/>
    <w:rsid w:val="00E62621"/>
    <w:rsid w:val="00E75EE7"/>
    <w:rsid w:val="00E77CF4"/>
    <w:rsid w:val="00E9383D"/>
    <w:rsid w:val="00EA507D"/>
    <w:rsid w:val="00EB14E6"/>
    <w:rsid w:val="00EC16BA"/>
    <w:rsid w:val="00EC31E3"/>
    <w:rsid w:val="00EC571B"/>
    <w:rsid w:val="00EF1B18"/>
    <w:rsid w:val="00F00007"/>
    <w:rsid w:val="00F06117"/>
    <w:rsid w:val="00F07859"/>
    <w:rsid w:val="00F45E63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1664</izvorni_sadrzaj>
    <derivirana_varijabla naziv="DomainObject.Predmet.Broj_1">1664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St-1664/2016</izvorni_sadrzaj>
    <derivirana_varijabla naziv="DomainObject.Predmet.OznakaBroj_1">St-1664/2016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CIS integrirani sustavi, d.o.o.</izvorni_sadrzaj>
    <derivirana_varijabla naziv="DomainObject.Predmet.ProtustrankaFormated_1">  CIS integrirani sustavi, d.o.o.</derivirana_varijabla>
  </DomainObject.Predmet.ProtustrankaFormated>
  <DomainObject.Predmet.ProtustrankaFormatedOIB>
    <izvorni_sadrzaj>  CIS integrirani sustavi, d.o.o., OIB 82542681950</izvorni_sadrzaj>
    <derivirana_varijabla naziv="DomainObject.Predmet.ProtustrankaFormatedOIB_1">  CIS integrirani sustavi, d.o.o., OIB 82542681950</derivirana_varijabla>
  </DomainObject.Predmet.ProtustrankaFormatedOIB>
  <DomainObject.Predmet.ProtustrankaFormatedWithAdress>
    <izvorni_sadrzaj> CIS integrirani sustavi, d.o.o., Čepinski put, 1. odvojak 10, 10000 Zagreb</izvorni_sadrzaj>
    <derivirana_varijabla naziv="DomainObject.Predmet.ProtustrankaFormatedWithAdress_1"> CIS integrirani sustavi, d.o.o., Čepinski put, 1. odvojak 10, 10000 Zagreb</derivirana_varijabla>
  </DomainObject.Predmet.ProtustrankaFormatedWithAdress>
  <DomainObject.Predmet.ProtustrankaFormatedWithAdressOIB>
    <izvorni_sadrzaj> CIS integrirani sustavi, d.o.o., OIB 82542681950, Čepinski put, 1. odvojak 10, 10000 Zagreb</izvorni_sadrzaj>
    <derivirana_varijabla naziv="DomainObject.Predmet.ProtustrankaFormatedWithAdressOIB_1"> CIS integrirani sustavi, d.o.o., OIB 82542681950, Čepinski put, 1. odvojak 10, 10000 Zagreb</derivirana_varijabla>
  </DomainObject.Predmet.ProtustrankaFormatedWithAdressOIB>
  <DomainObject.Predmet.ProtustrankaWithAdress>
    <izvorni_sadrzaj>CIS integrirani sustavi, d.o.o. Čepinski put, 1. odvojak 10, 10000 Zagreb</izvorni_sadrzaj>
    <derivirana_varijabla naziv="DomainObject.Predmet.ProtustrankaWithAdress_1">CIS integrirani sustavi, d.o.o. Čepinski put, 1. odvojak 10, 10000 Zagreb</derivirana_varijabla>
  </DomainObject.Predmet.ProtustrankaWithAdress>
  <DomainObject.Predmet.ProtustrankaWithAdressOIB>
    <izvorni_sadrzaj>CIS integrirani sustavi, d.o.o., OIB 82542681950, Čepinski put, 1. odvojak 10, 10000 Zagreb</izvorni_sadrzaj>
    <derivirana_varijabla naziv="DomainObject.Predmet.ProtustrankaWithAdressOIB_1">CIS integrirani sustavi, d.o.o., OIB 82542681950, Čepinski put, 1. odvojak 10, 10000 Zagreb</derivirana_varijabla>
  </DomainObject.Predmet.ProtustrankaWithAdressOIB>
  <DomainObject.Predmet.ProtustrankaNazivFormated>
    <izvorni_sadrzaj>CIS integrirani sustavi, d.o.o.</izvorni_sadrzaj>
    <derivirana_varijabla naziv="DomainObject.Predmet.ProtustrankaNazivFormated_1">CIS integrirani sustavi, d.o.o.</derivirana_varijabla>
  </DomainObject.Predmet.ProtustrankaNazivFormated>
  <DomainObject.Predmet.ProtustrankaNazivFormatedOIB>
    <izvorni_sadrzaj>CIS integrirani sustavi, d.o.o., OIB 82542681950</izvorni_sadrzaj>
    <derivirana_varijabla naziv="DomainObject.Predmet.ProtustrankaNazivFormatedOIB_1">CIS integrirani sustavi, d.o.o., OIB 82542681950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CIS integrirani sustavi, d.o.o.</item>
    </izvorni_sadrzaj>
    <derivirana_varijabla naziv="DomainObject.Predmet.ProtuStrankaListFormated_1">
      <item>CIS integrirani sustavi, d.o.o.</item>
    </derivirana_varijabla>
  </DomainObject.Predmet.ProtuStrankaListFormated>
  <DomainObject.Predmet.ProtuStrankaListFormatedOIB>
    <izvorni_sadrzaj>
      <item>CIS integrirani sustavi, d.o.o., OIB 82542681950</item>
    </izvorni_sadrzaj>
    <derivirana_varijabla naziv="DomainObject.Predmet.ProtuStrankaListFormatedOIB_1">
      <item>CIS integrirani sustavi, d.o.o., OIB 82542681950</item>
    </derivirana_varijabla>
  </DomainObject.Predmet.ProtuStrankaListFormatedOIB>
  <DomainObject.Predmet.ProtuStrankaListFormatedWithAdress>
    <izvorni_sadrzaj>
      <item>CIS integrirani sustavi, d.o.o., Čepinski put, 1. odvojak 10, 10000 Zagreb</item>
    </izvorni_sadrzaj>
    <derivirana_varijabla naziv="DomainObject.Predmet.ProtuStrankaListFormatedWithAdress_1">
      <item>CIS integrirani sustavi, d.o.o., Čepinski put, 1. odvojak 10, 10000 Zagreb</item>
    </derivirana_varijabla>
  </DomainObject.Predmet.ProtuStrankaListFormatedWithAdress>
  <DomainObject.Predmet.ProtuStrankaListFormatedWithAdressOIB>
    <izvorni_sadrzaj>
      <item>CIS integrirani sustavi, d.o.o., OIB 82542681950, Čepinski put, 1. odvojak 10, 10000 Zagreb</item>
    </izvorni_sadrzaj>
    <derivirana_varijabla naziv="DomainObject.Predmet.ProtuStrankaListFormatedWithAdressOIB_1">
      <item>CIS integrirani sustavi, d.o.o., OIB 82542681950, Čepinski put, 1. odvojak 10, 10000 Zagreb</item>
    </derivirana_varijabla>
  </DomainObject.Predmet.ProtuStrankaListFormatedWithAdressOIB>
  <DomainObject.Predmet.ProtuStrankaListNazivFormated>
    <izvorni_sadrzaj>
      <item>CIS integrirani sustavi, d.o.o.</item>
    </izvorni_sadrzaj>
    <derivirana_varijabla naziv="DomainObject.Predmet.ProtuStrankaListNazivFormated_1">
      <item>CIS integrirani sustavi, d.o.o.</item>
    </derivirana_varijabla>
  </DomainObject.Predmet.ProtuStrankaListNazivFormated>
  <DomainObject.Predmet.ProtuStrankaListNazivFormatedOIB>
    <izvorni_sadrzaj>
      <item>CIS integrirani sustavi, d.o.o., OIB 82542681950</item>
    </izvorni_sadrzaj>
    <derivirana_varijabla naziv="DomainObject.Predmet.ProtuStrankaListNazivFormatedOIB_1">
      <item>CIS integrirani sustavi, d.o.o., OIB 82542681950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CIS integrirani sustavi, d.o.o.</izvorni_sadrzaj>
    <derivirana_varijabla naziv="DomainObject.Predmet.ProtustrankaIDrugi_1">CIS integrirani sustavi,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CIS integrirani sustavi, d.o.o., OIB 82542681950, Čepinski put, 1. odvojak 10, 10000 Zagreb</izvorni_sadrzaj>
    <derivirana_varijabla naziv="DomainObject.Predmet.ProtustrankaIDrugiAdressOIB_1">CIS integrirani sustavi, d.o.o., OIB 82542681950, Čepinski put, 1. odvojak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CIS integrirani sustavi, d.o.o.</item>
    </izvorni_sadrzaj>
    <derivirana_varijabla naziv="DomainObject.Predmet.SudioniciListNaziv_1">
      <item>FINA Regionalni centar Zagreb</item>
      <item>CIS integrirani sustavi,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CIS integrirani sustavi, d.o.o., OIB 82542681950, Čepinski put, 1. odvojak 10,10000 Zagreb</item>
    </izvorni_sadrzaj>
    <derivirana_varijabla naziv="DomainObject.Predmet.SudioniciListAdressOIB_1">
      <item>FINA Regionalni centar Zagreb, OIB 85821130368, Trg svibanjskih žrtava 1995. br. 1,10000 Zagreb</item>
      <item>CIS integrirani sustavi, d.o.o., OIB 82542681950, Čepinski put, 1. odvojak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82542681950</item>
    </izvorni_sadrzaj>
    <derivirana_varijabla naziv="DomainObject.Predmet.SudioniciListNazivOIB_1">
      <item>, OIB 85821130368</item>
      <item>, OIB 82542681950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1851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2016-03-03T10:21:00Z</dcterms:created>
  <dc:creator>Mario Žišković</dc:creator>
  <cp:lastModifiedBy>Lidija Klinčić</cp:lastModifiedBy>
  <cp:lastPrinted>2016-03-03T10:17:00Z</cp:lastPrinted>
  <dcterms:modified xmlns:xsi="http://www.w3.org/2001/XMLSchema-instance" xsi:type="dcterms:W3CDTF">2016-03-08T13:45:00Z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