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B7912" w:rsidR="002A41A2" w:rsidRPr="005D5302">
        <w:trPr>
          <w:trHeight w:val="565"/>
        </w:trPr>
        <w:tc>
          <w:tcPr>
            <w:tcW w:type="dxa" w:w="2531"/>
          </w:tcPr>
          <w:p w:rsidRDefault="002A41A2" w:rsidP="003B7912" w:rsidR="002A41A2"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A41A2" w:rsidP="003B7912" w:rsidR="002A41A2" w:rsidRPr="005D5302">
            <w:pPr>
              <w:jc w:val="center"/>
            </w:pPr>
            <w:r w:rsidRPr="005D5302">
              <w:t>Republika Hrvatska</w:t>
            </w:r>
          </w:p>
          <w:p w:rsidRDefault="002A41A2" w:rsidP="003B7912" w:rsidR="002A41A2" w:rsidRPr="005D5302">
            <w:pPr>
              <w:jc w:val="center"/>
            </w:pPr>
            <w:r w:rsidRPr="005D5302">
              <w:t>Trgovački sud u Splitu</w:t>
            </w:r>
          </w:p>
          <w:p w:rsidRDefault="002A41A2" w:rsidP="003B7912" w:rsidR="002A41A2" w:rsidRPr="005D5302">
            <w:pPr>
              <w:jc w:val="center"/>
            </w:pPr>
            <w:r w:rsidRPr="005D5302">
              <w:t>Split, Sukoišanska 6</w:t>
            </w:r>
          </w:p>
        </w:tc>
      </w:tr>
    </w:tbl>
    <w:p w14:textId="4ab8e29" w14:paraId="4ab8e29" w:rsidRDefault="002A41A2" w:rsidP="002A41A2" w:rsidR="002A41A2" w:rsidRPr="005D5302">
      <w:pPr>
        <w:jc w:val="right"/>
        <w15:collapsed w:val="false"/>
      </w:pPr>
      <w:r w:rsidRPr="005D5302">
        <w:t>Poslovni broj: 4. St-</w:t>
      </w:r>
      <w:r>
        <w:t>1066</w:t>
      </w:r>
      <w:r w:rsidRPr="005D5302">
        <w:t>/2016-</w:t>
      </w:r>
      <w:r w:rsidR="008D13E7">
        <w:t>86</w:t>
      </w:r>
    </w:p>
    <w:p w:rsidRDefault="002A41A2" w:rsidP="002A41A2" w:rsidR="002A41A2" w:rsidRPr="005D5302">
      <w:pPr>
        <w:jc w:val="center"/>
        <w:rPr>
          <w:b/>
        </w:rPr>
      </w:pPr>
    </w:p>
    <w:p w:rsidRDefault="002A41A2" w:rsidP="002A41A2" w:rsidR="002A41A2" w:rsidRPr="005D5302">
      <w:pPr>
        <w:jc w:val="center"/>
        <w:rPr>
          <w:b/>
        </w:rPr>
      </w:pPr>
    </w:p>
    <w:p w:rsidRDefault="002A41A2" w:rsidP="002A41A2" w:rsidR="002A41A2"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2A41A2" w:rsidP="002A41A2" w:rsidR="002A41A2">
      <w:pPr>
        <w:jc w:val="center"/>
      </w:pPr>
    </w:p>
    <w:p w:rsidRDefault="00574B94" w:rsidP="002A41A2" w:rsidR="002A41A2" w:rsidRPr="00574B94">
      <w:pPr>
        <w:jc w:val="center"/>
        <w:rPr>
          <w:spacing w:val="100"/>
        </w:rPr>
      </w:pPr>
      <w:r w:rsidRPr="00574B94">
        <w:rPr>
          <w:spacing w:val="100"/>
        </w:rPr>
        <w:t xml:space="preserve">ZAKLJUČAK </w:t>
      </w:r>
    </w:p>
    <w:p w:rsidRDefault="0088022B" w:rsidP="00720A56" w:rsidR="0088022B" w:rsidRPr="00181BE6">
      <w:pPr>
        <w:jc w:val="both"/>
      </w:pPr>
    </w:p>
    <w:p w:rsidRDefault="00181BE6" w:rsidP="00181BE6" w:rsidR="00181BE6" w:rsidRPr="00181BE6">
      <w:pPr>
        <w:ind w:firstLine="708"/>
        <w:jc w:val="both"/>
      </w:pPr>
      <w:r w:rsidRPr="00181BE6">
        <w:t xml:space="preserve">Trgovački sud u Splitu, po stečajnom sucu Katarini Mikulić, u stečajnom postupku nad dužnikom </w:t>
      </w:r>
      <w:r w:rsidR="00B07C0F" w:rsidRPr="00FA3876">
        <w:t>GARDENIJA, d.o.o.</w:t>
      </w:r>
      <w:r w:rsidR="00B07C0F">
        <w:t xml:space="preserve"> u stečaju</w:t>
      </w:r>
      <w:r w:rsidR="00B07C0F" w:rsidRPr="00FA3876">
        <w:t>, Križine 18/A, Split, OIB: 71335058648</w:t>
      </w:r>
      <w:r w:rsidRPr="00181BE6">
        <w:t xml:space="preserve">, </w:t>
      </w:r>
      <w:r w:rsidR="008D13E7">
        <w:t>28</w:t>
      </w:r>
      <w:r w:rsidR="00B07C0F">
        <w:t xml:space="preserve">. prosinca 2018. </w:t>
      </w:r>
    </w:p>
    <w:p w:rsidRDefault="0088022B" w:rsidP="0060043A" w:rsidR="0088022B" w:rsidRPr="00181BE6"/>
    <w:p w:rsidRDefault="00720A56" w:rsidP="00720A56" w:rsidR="00720A56" w:rsidRPr="00181BE6">
      <w:pPr>
        <w:jc w:val="center"/>
        <w:rPr>
          <w:spacing w:val="100"/>
        </w:rPr>
      </w:pPr>
      <w:r w:rsidRPr="00181BE6">
        <w:rPr>
          <w:spacing w:val="100"/>
        </w:rPr>
        <w:t>zaključio  je</w:t>
      </w:r>
    </w:p>
    <w:p w:rsidRDefault="00720A56" w:rsidP="00720A56" w:rsidR="00720A56" w:rsidRPr="00181BE6">
      <w:pPr>
        <w:jc w:val="both"/>
      </w:pPr>
    </w:p>
    <w:p w:rsidRDefault="00181BE6" w:rsidP="00181BE6" w:rsidR="00181BE6" w:rsidRPr="00181BE6">
      <w:pPr>
        <w:pStyle w:val="Tijeloteksta"/>
        <w:ind w:firstLine="708"/>
      </w:pPr>
      <w:r w:rsidRPr="00181BE6">
        <w:t xml:space="preserve">Nalaže se Financijskoj agenciji postupiti po zahtjevu za prodaju nekretnina u stečajnom postupku koji se pred ovim sudom vodi pod </w:t>
      </w:r>
      <w:r>
        <w:t>poslovnim brojem 4.St-</w:t>
      </w:r>
      <w:r w:rsidR="00B07C0F">
        <w:t>1066/2016</w:t>
      </w:r>
      <w:r w:rsidRPr="00181BE6">
        <w:t xml:space="preserve"> od </w:t>
      </w:r>
      <w:r w:rsidR="00B07C0F">
        <w:t xml:space="preserve">23. </w:t>
      </w:r>
      <w:r w:rsidR="008D13E7">
        <w:t>studenog</w:t>
      </w:r>
      <w:r w:rsidR="00B07C0F">
        <w:t xml:space="preserve"> 2018. </w:t>
      </w:r>
    </w:p>
    <w:p w:rsidRDefault="00181BE6" w:rsidP="00181BE6" w:rsidR="00181BE6" w:rsidRPr="00181BE6"/>
    <w:p w:rsidRDefault="00181BE6" w:rsidP="00181BE6" w:rsidR="00181BE6" w:rsidRPr="00181BE6">
      <w:pPr>
        <w:pStyle w:val="Naslov2"/>
        <w:rPr>
          <w:b w:val="false"/>
          <w:szCs w:val="24"/>
        </w:rPr>
      </w:pPr>
      <w:r w:rsidRPr="00181BE6">
        <w:rPr>
          <w:b w:val="false"/>
          <w:szCs w:val="24"/>
        </w:rPr>
        <w:t xml:space="preserve"> Obrazloženje</w:t>
      </w:r>
    </w:p>
    <w:p w:rsidRDefault="00181BE6" w:rsidP="00181BE6" w:rsidR="00181BE6" w:rsidRPr="00181BE6">
      <w:pPr>
        <w:rPr>
          <w:b/>
        </w:rPr>
      </w:pPr>
    </w:p>
    <w:p w:rsidRDefault="00181BE6" w:rsidP="00181BE6" w:rsidR="00181BE6" w:rsidRPr="00181BE6">
      <w:pPr>
        <w:jc w:val="both"/>
      </w:pPr>
      <w:r w:rsidRPr="00181BE6">
        <w:tab/>
      </w:r>
      <w:r>
        <w:t xml:space="preserve">Rješenjem ovog suda </w:t>
      </w:r>
      <w:r w:rsidR="00B07C0F">
        <w:t>poslovni broj 4.St-1066/2016 od 8. lipnja 2017. otvoren stečajni postupak na stečajnim dužnikom GARDENIJA, d.o.o., Križine 18/A, Split, OIB: 71335058648</w:t>
      </w:r>
      <w:r>
        <w:t xml:space="preserve">, dok je rješenjem pod gornjim poslovnim brojem od </w:t>
      </w:r>
      <w:r w:rsidR="00B07C0F">
        <w:t xml:space="preserve">21. veljače 2018. </w:t>
      </w:r>
      <w:r>
        <w:t>određena prodaja imovine u ovom stečajnom postupku</w:t>
      </w:r>
      <w:r w:rsidRPr="00181BE6">
        <w:t xml:space="preserve">, te </w:t>
      </w:r>
      <w:r w:rsidR="00CB1207">
        <w:t>su</w:t>
      </w:r>
      <w:r w:rsidRPr="00181BE6">
        <w:t xml:space="preserve"> na temelju navedenih odluka dostavljen</w:t>
      </w:r>
      <w:r w:rsidR="00CB1207">
        <w:t>i</w:t>
      </w:r>
      <w:r w:rsidRPr="00181BE6">
        <w:t xml:space="preserve"> Financijskoj agenciji zahtjev</w:t>
      </w:r>
      <w:r>
        <w:t>i</w:t>
      </w:r>
      <w:r w:rsidRPr="00181BE6">
        <w:t xml:space="preserve"> od </w:t>
      </w:r>
      <w:r w:rsidR="00B07C0F">
        <w:t xml:space="preserve">23. </w:t>
      </w:r>
      <w:r w:rsidR="008D13E7">
        <w:t>studenog</w:t>
      </w:r>
      <w:r w:rsidR="00B07C0F">
        <w:t xml:space="preserve"> 2018</w:t>
      </w:r>
      <w:r w:rsidRPr="00181BE6">
        <w:t>. za prodaju imovine.</w:t>
      </w:r>
    </w:p>
    <w:p w:rsidRDefault="00181BE6" w:rsidP="00181BE6" w:rsidR="00181BE6" w:rsidRPr="00181BE6">
      <w:pPr>
        <w:jc w:val="both"/>
      </w:pPr>
    </w:p>
    <w:p w:rsidRDefault="00181BE6" w:rsidP="00181BE6" w:rsidR="00181BE6">
      <w:pPr>
        <w:jc w:val="both"/>
      </w:pPr>
      <w:r w:rsidRPr="00181BE6">
        <w:tab/>
      </w:r>
      <w:r>
        <w:t>Uvidom u internetske stranice Financijske agencije utvrđeno je da je zaključkom klasa:</w:t>
      </w:r>
      <w:r w:rsidR="008D13E7">
        <w:t xml:space="preserve"> O/110-10/18-01/325, Ur.br.: 07-01-18-23 </w:t>
      </w:r>
      <w:r w:rsidR="00B07C0F">
        <w:t xml:space="preserve">od </w:t>
      </w:r>
      <w:r w:rsidR="008D13E7">
        <w:t>28</w:t>
      </w:r>
      <w:r w:rsidR="00B07C0F">
        <w:t xml:space="preserve">. studenog 2018. pozvan stečajni upravitelj </w:t>
      </w:r>
      <w:r w:rsidRPr="00181BE6">
        <w:t>na uplatu predujma naknade za</w:t>
      </w:r>
      <w:r w:rsidR="00CB1207">
        <w:t xml:space="preserve"> </w:t>
      </w:r>
      <w:r w:rsidRPr="00181BE6">
        <w:t xml:space="preserve">provedbu prodaje elektroničkom javnom dražbom u ukupnom iznosu od </w:t>
      </w:r>
      <w:r w:rsidR="00B07C0F">
        <w:t>2.800</w:t>
      </w:r>
      <w:r w:rsidRPr="00181BE6">
        <w:t>,00 kuna.</w:t>
      </w:r>
    </w:p>
    <w:p w:rsidRDefault="00181BE6" w:rsidP="00181BE6" w:rsidR="00181BE6" w:rsidRPr="00181BE6">
      <w:pPr>
        <w:jc w:val="both"/>
      </w:pPr>
    </w:p>
    <w:p w:rsidRDefault="00B07C0F" w:rsidP="00181BE6" w:rsidR="00181BE6" w:rsidRPr="00181BE6">
      <w:pPr>
        <w:jc w:val="both"/>
      </w:pPr>
      <w:r>
        <w:tab/>
        <w:t>Prema članku</w:t>
      </w:r>
      <w:r w:rsidR="00181BE6" w:rsidRPr="00181BE6">
        <w:t xml:space="preserve"> 247. Stečajnog zakona (</w:t>
      </w:r>
      <w:r>
        <w:t>Narodne novine</w:t>
      </w:r>
      <w:r w:rsidR="00181BE6" w:rsidRPr="00181BE6">
        <w:t xml:space="preserve"> 71/15</w:t>
      </w:r>
      <w:r>
        <w:t xml:space="preserve"> i 104/17</w:t>
      </w:r>
      <w:r w:rsidR="00181BE6" w:rsidRPr="00181BE6">
        <w:t xml:space="preserve">, dalje SZ) prodaju nekretnina stečajnog dužnika provodi </w:t>
      </w:r>
      <w:r w:rsidR="00CB1207">
        <w:t>F</w:t>
      </w:r>
      <w:r w:rsidR="00181BE6" w:rsidRPr="00181BE6">
        <w:t>inancijska agencija elektroničkom javnom dražbom. Radi se o zakonom propisanom načinu prodaje imovine i Financijska agencija je dužna provesti prodaju imovine po dostavljenom zahtjevu.</w:t>
      </w:r>
    </w:p>
    <w:p w:rsidRDefault="00181BE6" w:rsidP="00181BE6" w:rsidR="00181BE6" w:rsidRPr="00181BE6">
      <w:pPr>
        <w:jc w:val="both"/>
      </w:pPr>
      <w:r w:rsidRPr="00181BE6">
        <w:t xml:space="preserve"> </w:t>
      </w:r>
      <w:r w:rsidRPr="00181BE6">
        <w:tab/>
      </w:r>
    </w:p>
    <w:p w:rsidRDefault="00181BE6" w:rsidP="00181BE6" w:rsidR="00181BE6" w:rsidRPr="00181BE6">
      <w:pPr>
        <w:ind w:firstLine="708"/>
        <w:jc w:val="both"/>
      </w:pPr>
      <w:r w:rsidRPr="00181BE6">
        <w:t>Prema Pravilniku o načinu i postupku provedbe prodaje nekretnina i pokretnina u ovršnom postupku (</w:t>
      </w:r>
      <w:r w:rsidR="00BD1F7A">
        <w:t xml:space="preserve">Narodne novine broj </w:t>
      </w:r>
      <w:r w:rsidRPr="00181BE6">
        <w:t>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w:t>
      </w:r>
      <w:r w:rsidR="00CB1207">
        <w:t>a</w:t>
      </w:r>
      <w:r w:rsidRPr="00181BE6">
        <w:t xml:space="preserve">, kao ni sud, ne može pozvati na plaćanje predujma za troškove provedbe prodaje elektroničkom javnom dražbom. Dodatno se navodi da se prodaja u stečajnom postupku ne može uvjetovati uplatom predujma, budući </w:t>
      </w:r>
      <w:r w:rsidRPr="00181BE6">
        <w:lastRenderedPageBreak/>
        <w:t>se radi o zakonskoj obvezi unovčenja nekretnine (stečajne mase), a ne o slobodnom raspolaganju ovrhovoditelja. Troškovi unovčenja će se namiriti iz postignute kupovnine, a sve sukladno Stečajnom zakonu koji je u ovom slučaju lex specialis.</w:t>
      </w:r>
    </w:p>
    <w:p w:rsidRDefault="00181BE6" w:rsidP="00181BE6" w:rsidR="00181BE6" w:rsidRPr="00181BE6">
      <w:pPr>
        <w:jc w:val="both"/>
      </w:pPr>
    </w:p>
    <w:p w:rsidRDefault="00181BE6" w:rsidP="00181BE6" w:rsidR="00181BE6" w:rsidRPr="00181BE6">
      <w:pPr>
        <w:jc w:val="both"/>
      </w:pPr>
      <w:r w:rsidRPr="00181BE6">
        <w:tab/>
        <w:t xml:space="preserve">Zbog navedenog, na </w:t>
      </w:r>
      <w:r w:rsidR="00BD1F7A">
        <w:t xml:space="preserve">temelju spomenutog propisa i članka 247., u svezi s člankom </w:t>
      </w:r>
      <w:r w:rsidRPr="00181BE6">
        <w:t xml:space="preserve">18. </w:t>
      </w:r>
      <w:r w:rsidR="00BD1F7A">
        <w:t>SZ</w:t>
      </w:r>
      <w:r w:rsidRPr="00181BE6">
        <w:t>, odlučeno je kao u izreci.</w:t>
      </w:r>
    </w:p>
    <w:p w:rsidRDefault="00181BE6" w:rsidP="00181BE6" w:rsidR="00181BE6" w:rsidRPr="00181BE6">
      <w:pPr>
        <w:jc w:val="both"/>
        <w:rPr>
          <w:b/>
        </w:rPr>
      </w:pPr>
    </w:p>
    <w:p w:rsidRDefault="00181BE6" w:rsidP="00181BE6" w:rsidR="00181BE6">
      <w:r w:rsidRPr="00181BE6">
        <w:rPr>
          <w:b/>
        </w:rPr>
        <w:tab/>
      </w:r>
      <w:r w:rsidRPr="00181BE6">
        <w:tab/>
      </w:r>
      <w:r w:rsidRPr="00181BE6">
        <w:tab/>
      </w:r>
      <w:r>
        <w:tab/>
      </w:r>
      <w:r w:rsidRPr="00181BE6">
        <w:t xml:space="preserve">U </w:t>
      </w:r>
      <w:r>
        <w:t xml:space="preserve">Splitu, </w:t>
      </w:r>
      <w:r w:rsidR="008D13E7">
        <w:t>28</w:t>
      </w:r>
      <w:r w:rsidR="00BD1F7A">
        <w:t xml:space="preserve">. prosinca 2018. </w:t>
      </w:r>
      <w:r>
        <w:t xml:space="preserve"> </w:t>
      </w:r>
    </w:p>
    <w:p w:rsidRDefault="00BD1F7A" w:rsidP="00181BE6" w:rsidR="00BD1F7A"/>
    <w:p w:rsidRDefault="00BD1F7A" w:rsidP="00181BE6" w:rsidR="00181BE6">
      <w:pPr>
        <w:ind w:firstLine="708" w:left="6372"/>
        <w:jc w:val="center"/>
      </w:pPr>
      <w:r>
        <w:t>Sudac</w:t>
      </w:r>
    </w:p>
    <w:p w:rsidRDefault="00181BE6" w:rsidP="00181BE6" w:rsidR="00181BE6">
      <w:pPr>
        <w:jc w:val="right"/>
      </w:pPr>
    </w:p>
    <w:p w:rsidRDefault="00181BE6" w:rsidP="00BD1F7A" w:rsidR="00181BE6"/>
    <w:p w:rsidRDefault="00181BE6" w:rsidP="00181BE6" w:rsidR="007646E5">
      <w:pPr>
        <w:jc w:val="right"/>
      </w:pPr>
      <w:r>
        <w:t>Katarina Mikulić</w:t>
      </w:r>
      <w:r w:rsidR="007646E5">
        <w:t>,v.r.</w:t>
      </w:r>
    </w:p>
    <w:p w:rsidRDefault="007646E5" w:rsidP="0071700F" w:rsidR="007646E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646E5" w:rsidP="0071700F" w:rsidR="007646E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81BE6" w:rsidP="00181BE6" w:rsidR="00181BE6" w:rsidRPr="00181BE6">
      <w:pPr>
        <w:jc w:val="right"/>
      </w:pPr>
      <w:r>
        <w:t xml:space="preserve"> </w:t>
      </w:r>
    </w:p>
    <w:p w:rsidRDefault="00181BE6" w:rsidP="00181BE6" w:rsidR="00181BE6" w:rsidRPr="00181BE6"/>
    <w:p w:rsidRDefault="00BD1F7A" w:rsidP="00181BE6" w:rsidR="00181BE6" w:rsidRPr="00BD1F7A">
      <w:r>
        <w:tab/>
      </w:r>
      <w:r>
        <w:tab/>
      </w:r>
      <w:r>
        <w:tab/>
      </w:r>
      <w:r>
        <w:tab/>
      </w:r>
    </w:p>
    <w:p w:rsidRDefault="00BD1F7A" w:rsidP="00181BE6" w:rsidR="00181BE6" w:rsidRPr="00181BE6">
      <w:r w:rsidRPr="00181BE6">
        <w:t>Pouka o pravnom lijeku</w:t>
      </w:r>
      <w:r w:rsidR="00181BE6">
        <w:t>:</w:t>
      </w:r>
    </w:p>
    <w:p w:rsidRDefault="00181BE6" w:rsidP="00181BE6" w:rsidR="00181BE6" w:rsidRPr="00181BE6">
      <w:r w:rsidRPr="00181BE6">
        <w:t>Protiv ovog zaključka nije dopušten</w:t>
      </w:r>
      <w:r>
        <w:t>a</w:t>
      </w:r>
      <w:r w:rsidRPr="00181BE6">
        <w:t xml:space="preserve"> žalb</w:t>
      </w:r>
      <w:r>
        <w:t>a</w:t>
      </w:r>
      <w:r w:rsidRPr="00181BE6">
        <w:t xml:space="preserve">. </w:t>
      </w:r>
    </w:p>
    <w:p w:rsidRDefault="00181BE6" w:rsidP="00181BE6" w:rsidR="00181BE6" w:rsidRPr="00181BE6">
      <w:pPr>
        <w:rPr>
          <w:b/>
        </w:rPr>
      </w:pPr>
    </w:p>
    <w:p w:rsidRDefault="00720A56" w:rsidP="00720A56" w:rsidR="00720A56" w:rsidRPr="00181BE6">
      <w:pPr>
        <w:jc w:val="both"/>
        <w:rPr>
          <w:bCs/>
        </w:rPr>
      </w:pPr>
    </w:p>
    <w:p w:rsidRDefault="00720A56" w:rsidP="00720A56" w:rsidR="00720A56" w:rsidRPr="00181BE6">
      <w:pPr>
        <w:jc w:val="both"/>
        <w:rPr>
          <w:bCs/>
        </w:rPr>
      </w:pPr>
    </w:p>
    <w:p w:rsidRDefault="00720A56" w:rsidP="00720A56" w:rsidR="00720A56" w:rsidRPr="00181BE6">
      <w:pPr>
        <w:jc w:val="both"/>
        <w:rPr>
          <w:bCs/>
        </w:rPr>
      </w:pPr>
    </w:p>
    <w:p w:rsidRDefault="007020F6" w:rsidR="007020F6" w:rsidRPr="00181BE6"/>
    <w:sectPr w:rsidSect="00B07C0F" w:rsidR="007020F6" w:rsidRPr="00181BE6">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R="00181BE6">
    <w:pPr>
      <w:pStyle w:val="Podnoje"/>
      <w:jc w:val="center"/>
    </w:pPr>
  </w:p>
  <w:p w:rsidRDefault="00181BE6" w:rsidR="00181B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9598555"/>
      <w:docPartObj>
        <w:docPartGallery w:val="Page Numbers (Top of Page)"/>
        <w:docPartUnique/>
      </w:docPartObj>
    </w:sdtPr>
    <w:sdtEndPr/>
    <w:sdtContent>
      <w:p w:rsidRDefault="00B07C0F" w:rsidP="00B07C0F" w:rsidR="00B07C0F">
        <w:pPr>
          <w:jc w:val="right"/>
        </w:pPr>
        <w:r>
          <w:fldChar w:fldCharType="begin"/>
        </w:r>
        <w:r>
          <w:instrText>PAGE   \* MERGEFORMAT</w:instrText>
        </w:r>
        <w:r>
          <w:fldChar w:fldCharType="separate"/>
        </w:r>
        <w:r w:rsidR="00574B94">
          <w:rPr>
            <w:noProof/>
          </w:rPr>
          <w:t>2</w:t>
        </w:r>
        <w:r>
          <w:fldChar w:fldCharType="end"/>
        </w:r>
        <w:r w:rsidRPr="00B07C0F">
          <w:t xml:space="preserve"> </w:t>
        </w:r>
        <w:r>
          <w:tab/>
        </w:r>
        <w:r>
          <w:tab/>
        </w:r>
        <w:r w:rsidRPr="005D5302">
          <w:t>Poslovni broj: 4. St-</w:t>
        </w:r>
        <w:r>
          <w:t>1066</w:t>
        </w:r>
        <w:r w:rsidRPr="005D5302">
          <w:t>/2016-</w:t>
        </w:r>
        <w:r w:rsidR="008D13E7">
          <w:t>86</w:t>
        </w:r>
      </w:p>
    </w:sdtContent>
  </w:sdt>
  <w:p w:rsidRDefault="00BA6A27" w:rsidR="00BA6A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B0D" w:rsidR="00443B0D">
    <w:pPr>
      <w:pStyle w:val="Zaglavlje"/>
      <w:jc w:val="center"/>
    </w:pPr>
  </w:p>
  <w:p w:rsidRDefault="00181BE6" w:rsidP="00181BE6" w:rsidR="00181B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81BE6"/>
    <w:rsid w:val="001E02E9"/>
    <w:rsid w:val="00207CFF"/>
    <w:rsid w:val="00237B00"/>
    <w:rsid w:val="0025470D"/>
    <w:rsid w:val="0028267C"/>
    <w:rsid w:val="002848F3"/>
    <w:rsid w:val="002951D4"/>
    <w:rsid w:val="002A41A2"/>
    <w:rsid w:val="00352C79"/>
    <w:rsid w:val="003B602D"/>
    <w:rsid w:val="003C629B"/>
    <w:rsid w:val="00413F6F"/>
    <w:rsid w:val="00443B0D"/>
    <w:rsid w:val="00483642"/>
    <w:rsid w:val="004C4EF2"/>
    <w:rsid w:val="004E26ED"/>
    <w:rsid w:val="005002C8"/>
    <w:rsid w:val="00574B94"/>
    <w:rsid w:val="0060043A"/>
    <w:rsid w:val="007020F6"/>
    <w:rsid w:val="00720A56"/>
    <w:rsid w:val="00727DD6"/>
    <w:rsid w:val="007646E5"/>
    <w:rsid w:val="0088022B"/>
    <w:rsid w:val="008D13E7"/>
    <w:rsid w:val="009476C1"/>
    <w:rsid w:val="009A073E"/>
    <w:rsid w:val="009A162C"/>
    <w:rsid w:val="00A20C34"/>
    <w:rsid w:val="00A44F3E"/>
    <w:rsid w:val="00A518F9"/>
    <w:rsid w:val="00B07C0F"/>
    <w:rsid w:val="00B347E2"/>
    <w:rsid w:val="00B829F0"/>
    <w:rsid w:val="00B938F3"/>
    <w:rsid w:val="00BA6A27"/>
    <w:rsid w:val="00BD1F7A"/>
    <w:rsid w:val="00C24212"/>
    <w:rsid w:val="00C56F5B"/>
    <w:rsid w:val="00C62C1E"/>
    <w:rsid w:val="00C974A3"/>
    <w:rsid w:val="00CB1207"/>
    <w:rsid w:val="00CC3460"/>
    <w:rsid w:val="00CC46EA"/>
    <w:rsid w:val="00D66AEA"/>
    <w:rsid w:val="00DF360F"/>
    <w:rsid w:val="00E0576B"/>
    <w:rsid w:val="00E128AB"/>
    <w:rsid w:val="00EC0D7F"/>
    <w:rsid w:val="00EE399F"/>
    <w:rsid w:val="00EE5391"/>
    <w:rsid w:val="00F04189"/>
    <w:rsid w:val="00F40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181BE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customStyle="true" w:styleId="Naslov2Char" w:type="character">
    <w:name w:val="Naslov 2 Char"/>
    <w:basedOn w:val="Zadanifontodlomka"/>
    <w:link w:val="Naslov2"/>
    <w:rsid w:val="00181BE6"/>
    <w:rPr>
      <w:rFonts w:cs="Times New Roman" w:eastAsia="Times New Roman" w:hAnsi="Times New Roman" w:ascii="Times New Roman"/>
      <w:b/>
      <w:sz w:val="24"/>
      <w:szCs w:val="20"/>
      <w:lang w:eastAsia="hr-HR"/>
    </w:rPr>
  </w:style>
  <w:style w:styleId="Reetkatablice" w:type="table">
    <w:name w:val="Table Grid"/>
    <w:basedOn w:val="Obinatablica"/>
    <w:uiPriority w:val="59"/>
    <w:rsid w:val="002A41A2"/>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46E5"/>
    <w:rPr>
      <w:color w:val="808080"/>
      <w:bdr w:space="0" w:sz="0" w:color="auto" w:val="none"/>
      <w:shd w:fill="auto" w:color="auto" w:val="clear"/>
    </w:rPr>
  </w:style>
  <w:style w:customStyle="true" w:styleId="eSPISCCParagraphDefaultFont" w:type="character">
    <w:name w:val="eSPIS_CC_Paragraph Default Font"/>
    <w:basedOn w:val="Zadanifontodlomka"/>
    <w:rsid w:val="007646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46E5"/>
    <w:rPr>
      <w:bdr w:space="0" w:sz="0" w:color="auto" w:val="none"/>
      <w:shd w:fill="FFFFCC" w:color="auto" w:val="clear"/>
      <w:lang w:val="hr-HR"/>
    </w:rPr>
  </w:style>
  <w:style w:customStyle="true" w:styleId="PozadinaSvijetloCrvena" w:type="character">
    <w:name w:val="Pozadina_SvijetloCrvena"/>
    <w:basedOn w:val="eSPISCCParagraphDefaultFont"/>
    <w:rsid w:val="007646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46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181BE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customStyle="1" w:styleId="Naslov2Char" w:type="character">
    <w:name w:val="Naslov 2 Char"/>
    <w:basedOn w:val="Zadanifontodlomka"/>
    <w:link w:val="Naslov2"/>
    <w:rsid w:val="00181BE6"/>
    <w:rPr>
      <w:rFonts w:ascii="Times New Roman" w:cs="Times New Roman" w:eastAsia="Times New Roman" w:hAnsi="Times New Roman"/>
      <w:b/>
      <w:sz w:val="24"/>
      <w:szCs w:val="20"/>
      <w:lang w:eastAsia="hr-HR"/>
    </w:rPr>
  </w:style>
  <w:style w:styleId="Reetkatablice" w:type="table">
    <w:name w:val="Table Grid"/>
    <w:basedOn w:val="Obinatablica"/>
    <w:uiPriority w:val="59"/>
    <w:rsid w:val="002A41A2"/>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46E5"/>
    <w:rPr>
      <w:color w:val="808080"/>
      <w:bdr w:color="auto" w:space="0" w:sz="0" w:val="none"/>
      <w:shd w:color="auto" w:fill="auto" w:val="clear"/>
    </w:rPr>
  </w:style>
  <w:style w:customStyle="1" w:styleId="eSPISCCParagraphDefaultFont" w:type="character">
    <w:name w:val="eSPIS_CC_Paragraph Default Font"/>
    <w:basedOn w:val="Zadanifontodlomka"/>
    <w:rsid w:val="007646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46E5"/>
    <w:rPr>
      <w:bdr w:color="auto" w:space="0" w:sz="0" w:val="none"/>
      <w:shd w:color="auto" w:fill="FFFFCC" w:val="clear"/>
      <w:lang w:val="hr-HR"/>
    </w:rPr>
  </w:style>
  <w:style w:customStyle="1" w:styleId="PozadinaSvijetloCrvena" w:type="character">
    <w:name w:val="Pozadina_SvijetloCrvena"/>
    <w:basedOn w:val="eSPISCCParagraphDefaultFont"/>
    <w:rsid w:val="007646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46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St-1066/2016</izvorni_sadrzaj>
    <derivirana_varijabla naziv="DomainObject.Predmet.OznakaBroj_1">St-1066/2016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GARDENIJA, poljoprivredna proizvodnja i trgovina, d.o.o. u stečaju</izvorni_sadrzaj>
    <derivirana_varijabla naziv="DomainObject.Predmet.ProtustrankaFormated_1">  GARDENIJA, poljoprivredna proizvodnja i trgovina, d.o.o. u stečaju</derivirana_varijabla>
  </DomainObject.Predmet.ProtustrankaFormated>
  <DomainObject.Predmet.ProtustrankaFormatedOIB>
    <izvorni_sadrzaj>  GARDENIJA, poljoprivredna proizvodnja i trgovina, d.o.o. u stečaju, OIB 71335058648</izvorni_sadrzaj>
    <derivirana_varijabla naziv="DomainObject.Predmet.ProtustrankaFormatedOIB_1">  GARDENIJA, poljoprivredna proizvodnja i trgovina, d.o.o. u stečaju, OIB 71335058648</derivirana_varijabla>
  </DomainObject.Predmet.ProtustrankaFormatedOIB>
  <DomainObject.Predmet.ProtustrankaFormatedWithAdress>
    <izvorni_sadrzaj> GARDENIJA, poljoprivredna proizvodnja i trgovina, d.o.o. u stečaju, Križine 18/A, 21000 Split</izvorni_sadrzaj>
    <derivirana_varijabla naziv="DomainObject.Predmet.ProtustrankaFormatedWithAdress_1"> GARDENIJA, poljoprivredna proizvodnja i trgovina, d.o.o. u stečaju, Križine 18/A, 21000 Split</derivirana_varijabla>
  </DomainObject.Predmet.ProtustrankaFormatedWithAdress>
  <DomainObject.Predmet.ProtustrankaFormatedWithAdressOIB>
    <izvorni_sadrzaj> GARDENIJA, poljoprivredna proizvodnja i trgovina, d.o.o. u stečaju, OIB 71335058648, Križine 18/A, 21000 Split</izvorni_sadrzaj>
    <derivirana_varijabla naziv="DomainObject.Predmet.ProtustrankaFormatedWithAdressOIB_1"> GARDENIJA, poljoprivredna proizvodnja i trgovina, d.o.o. u stečaju, OIB 71335058648, Križine 18/A, 21000 Split</derivirana_varijabla>
  </DomainObject.Predmet.ProtustrankaFormatedWithAdressOIB>
  <DomainObject.Predmet.ProtustrankaWithAdress>
    <izvorni_sadrzaj>GARDENIJA, poljoprivredna proizvodnja i trgovina, d.o.o. u stečaju Križine 18/A, 21000 Split</izvorni_sadrzaj>
    <derivirana_varijabla naziv="DomainObject.Predmet.ProtustrankaWithAdress_1">GARDENIJA, poljoprivredna proizvodnja i trgovina, d.o.o. u stečaju Križine 18/A, 21000 Split</derivirana_varijabla>
  </DomainObject.Predmet.ProtustrankaWithAdress>
  <DomainObject.Predmet.ProtustrankaWithAdressOIB>
    <izvorni_sadrzaj>GARDENIJA, poljoprivredna proizvodnja i trgovina, d.o.o. u stečaju, OIB 71335058648, Križine 18/A, 21000 Split</izvorni_sadrzaj>
    <derivirana_varijabla naziv="DomainObject.Predmet.ProtustrankaWithAdressOIB_1">GARDENIJA, poljoprivredna proizvodnja i trgovina, d.o.o. u stečaju, OIB 71335058648, Križine 18/A, 21000 Split</derivirana_varijabla>
  </DomainObject.Predmet.ProtustrankaWithAdressOIB>
  <DomainObject.Predmet.ProtustrankaNazivFormated>
    <izvorni_sadrzaj>GARDENIJA, poljoprivredna proizvodnja i trgovina, d.o.o. u stečaju</izvorni_sadrzaj>
    <derivirana_varijabla naziv="DomainObject.Predmet.ProtustrankaNazivFormated_1">GARDENIJA, poljoprivredna proizvodnja i trgovina, d.o.o. u stečaju</derivirana_varijabla>
  </DomainObject.Predmet.ProtustrankaNazivFormated>
  <DomainObject.Predmet.ProtustrankaNazivFormatedOIB>
    <izvorni_sadrzaj>GARDENIJA, poljoprivredna proizvodnja i trgovina, d.o.o. u stečaju, OIB 71335058648</izvorni_sadrzaj>
    <derivirana_varijabla naziv="DomainObject.Predmet.ProtustrankaNazivFormatedOIB_1">GARDENIJA, poljoprivredna proizvodnja i trgovina, d.o.o. u stečaju, OIB 71335058648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RH,Porezna uprava, Područni ured Dalmacija zastupanog po punomoćniku Županijsko državno odvjetništvo u Splitu; HRVATSKE ŠUME društvo s ograničenom odgovornošću; GRAD SPLIT; CROATIA osiguranje d.d.; ERSTE&amp;STEIERMÄRKISCHE BANKA dioničko društvo zastupanog po punomoćniku Milan Veić</izvorni_sadrzaj>
    <derivirana_varijabla naziv="DomainObject.Predmet.StrankaFormated_1">  FINANCIJSKA AGENCIJA, RC SPLIT; Ministarstvo financija RH,Porezna uprava, Područni ured Dalmacija zastupanog po punomoćniku Županijsko državno odvjetništvo u Splitu; HRVATSKE ŠUME društvo s ograničenom odgovornošću; GRAD SPLIT; CROATIA osiguranje d.d.; ERSTE&amp;STEIERMÄRKISCHE BANKA dioničko društvo zastupanog po punomoćniku Milan Veić</derivirana_varijabla>
  </DomainObject.Predmet.StrankaFormated>
  <DomainObject.Predmet.StrankaFormatedOIB>
    <izvorni_sadrzaj>  FINANCIJSKA AGENCIJA, RC SPLIT, OIB 85821130368; Ministarstvo financija RH,Porezna uprava, Područni ured Dalmacija, OIB 18683136487 zastupanog po punomoćniku Županijsko državno odvjetništvo u Splitu; HRVATSKE ŠUME društvo s ograničenom odgovornošću, OIB 69693144506; GRAD SPLIT, OIB 78755598868; CROATIA osiguranje d.d., OIB 26187994862; ERSTE&amp;STEIERMÄRKISCHE BANKA dioničko društvo, OIB 23057039320 zastupanog po punomoćniku Milan Veić</izvorni_sadrzaj>
    <derivirana_varijabla naziv="DomainObject.Predmet.StrankaFormatedOIB_1">  FINANCIJSKA AGENCIJA, RC SPLIT, OIB 85821130368; Ministarstvo financija RH,Porezna uprava, Područni ured Dalmacija, OIB 18683136487 zastupanog po punomoćniku Županijsko državno odvjetništvo u Splitu; HRVATSKE ŠUME društvo s ograničenom odgovornošću, OIB 69693144506; GRAD SPLIT, OIB 78755598868; CROATIA osiguranje d.d., OIB 26187994862; ERSTE&amp;STEIERMÄRKISCHE BANKA dioničko društvo, OIB 23057039320 zastupanog po punomoćniku Milan Veić</derivirana_varijabla>
  </DomainObject.Predmet.StrankaFormatedOIB>
  <DomainObject.Predmet.StrankaFormatedWithAdress>
    <izvorni_sadrzaj> FINANCIJSKA AGENCIJA, RC SPLIT, Mažuranićevo šetalište 24 b, 21000 Split; Ministarstvo financija RH,Porezna uprava, Područni ured Dalmacija, Trg dr. Franje Tuđmana 4, 21000 Split zastupanog po punomoćniku Županijsko državno odvjetništvo u Splitu; HRVATSKE ŠUME društvo s ograničenom odgovornošću, Ul.Ljudevita Farkaša Vukotinovića 2, 10000 Zagreb; GRAD SPLIT, Branimirova obala 17, 21000 Split; CROATIA osiguranje d.d., Vatroslava Jagića 33, 10000 Zagreb; ERSTE&amp;STEIERMÄRKISCHE BANKA dioničko društvo, Jadranski Trg 3/a, 51000 Rijeka zastupanog po punomoćniku Milan Veić</izvorni_sadrzaj>
    <derivirana_varijabla naziv="DomainObject.Predmet.StrankaFormatedWithAdress_1"> FINANCIJSKA AGENCIJA, RC SPLIT, Mažuranićevo šetalište 24 b, 21000 Split; Ministarstvo financija RH,Porezna uprava, Područni ured Dalmacija, Trg dr. Franje Tuđmana 4, 21000 Split zastupanog po punomoćniku Županijsko državno odvjetništvo u Splitu; HRVATSKE ŠUME društvo s ograničenom odgovornošću, Ul.Ljudevita Farkaša Vukotinovića 2, 10000 Zagreb; GRAD SPLIT, Branimirova obala 17, 21000 Split; CROATIA osiguranje d.d., Vatroslava Jagića 33, 10000 Zagreb; ERSTE&amp;STEIERMÄRKISCHE BANKA dioničko društvo, Jadranski Trg 3/a, 51000 Rijeka zastupanog po punomoćniku Milan Veić</derivirana_varijabla>
  </DomainObject.Predmet.StrankaFormatedWithAdress>
  <DomainObject.Predmet.StrankaFormatedWithAdressOIB>
    <izvorni_sadrzaj> FINANCIJSKA AGENCIJA, RC SPLIT, OIB 85821130368, Mažuranićevo šetalište 24 b, 21000 Split; Ministarstvo financija RH,Porezna uprava, Područni ured Dalmacija, OIB 18683136487, Trg dr. Franje Tuđmana 4, 21000 Split zastupanog po punomoćniku Županijsko državno odvjetništvo u Splitu; HRVATSKE ŠUME društvo s ograničenom odgovornošću, OIB 69693144506, Ul.Ljudevita Farkaša Vukotinovića 2, 10000 Zagreb; GRAD SPLIT, OIB 78755598868, Branimirova obala 17, 21000 Split; CROATIA osiguranje d.d., OIB 26187994862, Vatroslava Jagića 33, 10000 Zagreb; ERSTE&amp;STEIERMÄRKISCHE BANKA dioničko društvo, OIB 23057039320, Jadranski Trg 3/a, 51000 Rijeka zastupanog po punomoćniku Milan Veić</izvorni_sadrzaj>
    <derivirana_varijabla naziv="DomainObject.Predmet.StrankaFormatedWithAdressOIB_1"> FINANCIJSKA AGENCIJA, RC SPLIT, OIB 85821130368, Mažuranićevo šetalište 24 b, 21000 Split; Ministarstvo financija RH,Porezna uprava, Područni ured Dalmacija, OIB 18683136487, Trg dr. Franje Tuđmana 4, 21000 Split zastupanog po punomoćniku Županijsko državno odvjetništvo u Splitu; HRVATSKE ŠUME društvo s ograničenom odgovornošću, OIB 69693144506, Ul.Ljudevita Farkaša Vukotinovića 2, 10000 Zagreb; GRAD SPLIT, OIB 78755598868, Branimirova obala 17, 21000 Split; CROATIA osiguranje d.d., OIB 26187994862, Vatroslava Jagića 33, 10000 Zagreb; ERSTE&amp;STEIERMÄRKISCHE BANKA dioničko društvo, OIB 23057039320, Jadranski Trg 3/a, 51000 Rijeka zastupanog po punomoćniku Milan Veić</derivirana_varijabla>
  </DomainObject.Predmet.StrankaFormatedWithAdressOIB>
  <DomainObject.Predmet.StrankaWithAdress>
    <izvorni_sadrzaj>FINANCIJSKA AGENCIJA, RC SPLIT Mažuranićevo šetalište 24 b,21000 Split,Ministarstvo financija RH,Porezna uprava, Područni ured Dalmacija Trg dr. Franje Tuđmana 4,21000 Split,HRVATSKE ŠUME društvo s ograničenom odgovornošću Ul.Ljudevita Farkaša Vukotinovića 2,10000 Zagreb,GRAD SPLIT Branimirova obala 17,21000 Split,CROATIA osiguranje d.d. Vatroslava Jagića 33,10000 Zagreb,ERSTE&amp;STEIERMÄRKISCHE BANKA dioničko društvo Jadranski Trg 3/a,51000 Rijeka</izvorni_sadrzaj>
    <derivirana_varijabla naziv="DomainObject.Predmet.StrankaWithAdress_1">FINANCIJSKA AGENCIJA, RC SPLIT Mažuranićevo šetalište 24 b,21000 Split,Ministarstvo financija RH,Porezna uprava, Područni ured Dalmacija Trg dr. Franje Tuđmana 4,21000 Split,HRVATSKE ŠUME društvo s ograničenom odgovornošću Ul.Ljudevita Farkaša Vukotinovića 2,10000 Zagreb,GRAD SPLIT Branimirova obala 17,21000 Split,CROATIA osiguranje d.d. Vatroslava Jagića 33,10000 Zagreb,ERSTE&amp;STEIERMÄRKISCHE BANKA dioničko društvo Jadranski Trg 3/a,51000 Rijeka</derivirana_varijabla>
  </DomainObject.Predmet.StrankaWithAdress>
  <DomainObject.Predmet.StrankaWithAdressOIB>
    <izvorni_sadrzaj>FINANCIJSKA AGENCIJA, RC SPLIT, OIB 85821130368, Mažuranićevo šetalište 24 b,21000 Split,Ministarstvo financija RH,Porezna uprava, Područni ured Dalmacija, OIB 18683136487, Trg dr. Franje Tuđmana 4,21000 Split,HRVATSKE ŠUME društvo s ograničenom odgovornošću, OIB 69693144506, Ul.Ljudevita Farkaša Vukotinovića 2,10000 Zagreb,GRAD SPLIT, OIB 78755598868, Branimirova obala 17,21000 Split,CROATIA osiguranje d.d., OIB 26187994862, Vatroslava Jagića 33,10000 Zagreb,ERSTE&amp;STEIERMÄRKISCHE BANKA dioničko društvo, OIB 23057039320, Jadranski Trg 3/a,51000 Rijeka</izvorni_sadrzaj>
    <derivirana_varijabla naziv="DomainObject.Predmet.StrankaWithAdressOIB_1">FINANCIJSKA AGENCIJA, RC SPLIT, OIB 85821130368, Mažuranićevo šetalište 24 b,21000 Split,Ministarstvo financija RH,Porezna uprava, Područni ured Dalmacija, OIB 18683136487, Trg dr. Franje Tuđmana 4,21000 Split,HRVATSKE ŠUME društvo s ograničenom odgovornošću, OIB 69693144506, Ul.Ljudevita Farkaša Vukotinovića 2,10000 Zagreb,GRAD SPLIT, OIB 78755598868, Branimirova obala 17,21000 Split,CROATIA osiguranje d.d., OIB 26187994862, Vatroslava Jagića 33,10000 Zagreb,ERSTE&amp;STEIERMÄRKISCHE BANKA dioničko društvo, OIB 23057039320, Jadranski Trg 3/a,51000 Rijeka</derivirana_varijabla>
  </DomainObject.Predmet.StrankaWithAdressOIB>
  <DomainObject.Predmet.StrankaNazivFormated>
    <izvorni_sadrzaj>FINANCIJSKA AGENCIJA, RC SPLIT,Ministarstvo financija RH,Porezna uprava, Područni ured Dalmacija,HRVATSKE ŠUME društvo s ograničenom odgovornošću,GRAD SPLIT,CROATIA osiguranje d.d.,ERSTE&amp;STEIERMÄRKISCHE BANKA dioničko društvo</izvorni_sadrzaj>
    <derivirana_varijabla naziv="DomainObject.Predmet.StrankaNazivFormated_1">FINANCIJSKA AGENCIJA, RC SPLIT,Ministarstvo financija RH,Porezna uprava, Područni ured Dalmacija,HRVATSKE ŠUME društvo s ograničenom odgovornošću,GRAD SPLIT,CROATIA osiguranje d.d.,ERSTE&amp;STEIERMÄRKISCHE BANKA dioničko društvo</derivirana_varijabla>
  </DomainObject.Predmet.StrankaNazivFormated>
  <DomainObject.Predmet.StrankaNazivFormatedOIB>
    <izvorni_sadrzaj>FINANCIJSKA AGENCIJA, RC SPLIT, OIB 85821130368,Ministarstvo financija RH,Porezna uprava, Područni ured Dalmacija, OIB 18683136487,HRVATSKE ŠUME društvo s ograničenom odgovornošću, OIB 69693144506,GRAD SPLIT, OIB 78755598868,CROATIA osiguranje d.d., OIB 26187994862,ERSTE&amp;STEIERMÄRKISCHE BANKA dioničko društvo, OIB 23057039320</izvorni_sadrzaj>
    <derivirana_varijabla naziv="DomainObject.Predmet.StrankaNazivFormatedOIB_1">FINANCIJSKA AGENCIJA, RC SPLIT, OIB 85821130368,Ministarstvo financija RH,Porezna uprava, Područni ured Dalmacija, OIB 18683136487,HRVATSKE ŠUME društvo s ograničenom odgovornošću, OIB 69693144506,GRAD SPLIT, OIB 78755598868,CROATIA osiguranje d.d., OIB 26187994862,ERSTE&amp;STEIERMÄRKISCHE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653553.24</izvorni_sadrzaj>
    <derivirana_varijabla naziv="DomainObject.Predmet.TrenutnaVrijednost_1">653553.24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RH,Porezna uprava, Područni ured Dalmacija zastupanog po punomoćniku Županijsko državno odvjetništvo u Splitu</item>
      <item>HRVATSKE ŠUME društvo s ograničenom odgovornošću</item>
      <item>GRAD SPLIT</item>
      <item>CROATIA osiguranje d.d.</item>
      <item>ERSTE&amp;STEIERMÄRKISCHE BANKA dioničko društvo zastupanog po punomoćniku Milan Veić</item>
    </izvorni_sadrzaj>
    <derivirana_varijabla naziv="DomainObject.Predmet.StrankaListFormated_1">
      <item>FINANCIJSKA AGENCIJA, RC SPLIT</item>
      <item>Ministarstvo financija RH,Porezna uprava, Područni ured Dalmacija zastupanog po punomoćniku Županijsko državno odvjetništvo u Splitu</item>
      <item>HRVATSKE ŠUME društvo s ograničenom odgovornošću</item>
      <item>GRAD SPLIT</item>
      <item>CROATIA osiguranje d.d.</item>
      <item>ERSTE&amp;STEIERMÄRKISCHE BANKA dioničko društvo zastupanog po punomoćniku Milan Veić</item>
    </derivirana_varijabla>
  </DomainObject.Predmet.StrankaListFormated>
  <DomainObject.Predmet.StrankaListFormatedOIB>
    <izvorni_sadrzaj>
      <item>FINANCIJSKA AGENCIJA, RC SPLIT, OIB 85821130368</item>
      <item>Ministarstvo financija RH,Porezna uprava, Područni ured Dalmacija, OIB 18683136487 zastupanog po punomoćniku Županijsko državno odvjetništvo u Splitu</item>
      <item>HRVATSKE ŠUME društvo s ograničenom odgovornošću, OIB 69693144506</item>
      <item>GRAD SPLIT, OIB 78755598868</item>
      <item>CROATIA osiguranje d.d., OIB 26187994862</item>
      <item>ERSTE&amp;STEIERMÄRKISCHE BANKA dioničko društvo, OIB 23057039320 zastupanog po punomoćniku Milan Veić</item>
    </izvorni_sadrzaj>
    <derivirana_varijabla naziv="DomainObject.Predmet.StrankaListFormatedOIB_1">
      <item>FINANCIJSKA AGENCIJA, RC SPLIT, OIB 85821130368</item>
      <item>Ministarstvo financija RH,Porezna uprava, Područni ured Dalmacija, OIB 18683136487 zastupanog po punomoćniku Županijsko državno odvjetništvo u Splitu</item>
      <item>HRVATSKE ŠUME društvo s ograničenom odgovornošću, OIB 69693144506</item>
      <item>GRAD SPLIT, OIB 78755598868</item>
      <item>CROATIA osiguranje d.d., OIB 26187994862</item>
      <item>ERSTE&amp;STEIERMÄRKISCHE BANKA dioničko društvo, OIB 23057039320 zastupanog po punomoćniku Milan Veić</item>
    </derivirana_varijabla>
  </DomainObject.Predmet.StrankaListFormatedOIB>
  <DomainObject.Predmet.StrankaListFormatedWithAdress>
    <izvorni_sadrzaj>
      <item>FINANCIJSKA AGENCIJA, RC SPLIT, Mažuranićevo šetalište 24 b, 21000 Split</item>
      <item>Ministarstvo financija RH,Porezna uprava, Područni ured Dalmacija, Trg dr. Franje Tuđmana 4, 21000 Split zastupanog po punomoćniku Županijsko državno odvjetništvo u Splitu</item>
      <item>HRVATSKE ŠUME društvo s ograničenom odgovornošću, Ul.Ljudevita Farkaša Vukotinovića 2, 10000 Zagreb</item>
      <item>GRAD SPLIT, Branimirova obala 17, 21000 Split</item>
      <item>CROATIA osiguranje d.d., Vatroslava Jagića 33, 10000 Zagreb</item>
      <item>ERSTE&amp;STEIERMÄRKISCHE BANKA dioničko društvo, Jadranski Trg 3/a, 51000 Rijeka zastupanog po punomoćniku Milan Veić</item>
    </izvorni_sadrzaj>
    <derivirana_varijabla naziv="DomainObject.Predmet.StrankaListFormatedWithAdress_1">
      <item>FINANCIJSKA AGENCIJA, RC SPLIT, Mažuranićevo šetalište 24 b, 21000 Split</item>
      <item>Ministarstvo financija RH,Porezna uprava, Područni ured Dalmacija, Trg dr. Franje Tuđmana 4, 21000 Split zastupanog po punomoćniku Županijsko državno odvjetništvo u Splitu</item>
      <item>HRVATSKE ŠUME društvo s ograničenom odgovornošću, Ul.Ljudevita Farkaša Vukotinovića 2, 10000 Zagreb</item>
      <item>GRAD SPLIT, Branimirova obala 17, 21000 Split</item>
      <item>CROATIA osiguranje d.d., Vatroslava Jagića 33, 10000 Zagreb</item>
      <item>ERSTE&amp;STEIERMÄRKISCHE BANKA dioničko društvo, Jadranski Trg 3/a, 51000 Rijeka zastupanog po punomoćniku Milan Veić</item>
    </derivirana_varijabla>
  </DomainObject.Predmet.StrankaListFormatedWithAdress>
  <DomainObject.Predmet.StrankaListFormatedWithAdressOIB>
    <izvorni_sadrzaj>
      <item>FINANCIJSKA AGENCIJA, RC SPLIT, OIB 85821130368, Mažuranićevo šetalište 24 b, 21000 Split</item>
      <item>Ministarstvo financija RH,Porezna uprava, Područni ured Dalmacija, OIB 18683136487, Trg dr. Franje Tuđmana 4, 21000 Split zastupanog po punomoćniku Županijsko državno odvjetništvo u Splitu</item>
      <item>HRVATSKE ŠUME društvo s ograničenom odgovornošću, OIB 69693144506, Ul.Ljudevita Farkaša Vukotinovića 2, 10000 Zagreb</item>
      <item>GRAD SPLIT, OIB 78755598868, Branimirova obala 17, 21000 Split</item>
      <item>CROATIA osiguranje d.d., OIB 26187994862, Vatroslava Jagića 33, 10000 Zagreb</item>
      <item>ERSTE&amp;STEIERMÄRKISCHE BANKA dioničko društvo, OIB 23057039320, Jadranski Trg 3/a, 51000 Rijeka zastupanog po punomoćniku Milan Veić</item>
    </izvorni_sadrzaj>
    <derivirana_varijabla naziv="DomainObject.Predmet.StrankaListFormatedWithAdressOIB_1">
      <item>FINANCIJSKA AGENCIJA, RC SPLIT, OIB 85821130368, Mažuranićevo šetalište 24 b, 21000 Split</item>
      <item>Ministarstvo financija RH,Porezna uprava, Područni ured Dalmacija, OIB 18683136487, Trg dr. Franje Tuđmana 4, 21000 Split zastupanog po punomoćniku Županijsko državno odvjetništvo u Splitu</item>
      <item>HRVATSKE ŠUME društvo s ograničenom odgovornošću, OIB 69693144506, Ul.Ljudevita Farkaša Vukotinovića 2, 10000 Zagreb</item>
      <item>GRAD SPLIT, OIB 78755598868, Branimirova obala 17, 21000 Split</item>
      <item>CROATIA osiguranje d.d., OIB 26187994862, Vatroslava Jagića 33, 10000 Zagreb</item>
      <item>ERSTE&amp;STEIERMÄRKISCHE BANKA dioničko društvo, OIB 23057039320, Jadranski Trg 3/a, 51000 Rijeka zastupanog po punomoćniku Milan Veić</item>
    </derivirana_varijabla>
  </DomainObject.Predmet.StrankaListFormatedWithAdressOIB>
  <DomainObject.Predmet.StrankaListNazivFormated>
    <izvorni_sadrzaj>
      <item>FINANCIJSKA AGENCIJA, RC SPLIT</item>
      <item>Ministarstvo financija RH,Porezna uprava, Područni ured Dalmacija</item>
      <item>HRVATSKE ŠUME društvo s ograničenom odgovornošću</item>
      <item>GRAD SPLIT</item>
      <item>CROATIA osiguranje d.d.</item>
      <item>ERSTE&amp;STEIERMÄRKISCHE BANKA dioničko društvo</item>
    </izvorni_sadrzaj>
    <derivirana_varijabla naziv="DomainObject.Predmet.StrankaListNazivFormated_1">
      <item>FINANCIJSKA AGENCIJA, RC SPLIT</item>
      <item>Ministarstvo financija RH,Porezna uprava, Područni ured Dalmacija</item>
      <item>HRVATSKE ŠUME društvo s ograničenom odgovornošću</item>
      <item>GRAD SPLIT</item>
      <item>CROATIA osiguranje d.d.</item>
      <item>ERSTE&amp;STEIERMÄRKISCHE BANKA dioničko društvo</item>
    </derivirana_varijabla>
  </DomainObject.Predmet.StrankaListNazivFormated>
  <DomainObject.Predmet.StrankaListNazivFormatedOIB>
    <izvorni_sadrzaj>
      <item>FINANCIJSKA AGENCIJA, RC SPLIT, OIB 85821130368</item>
      <item>Ministarstvo financija RH,Porezna uprava, Područni ured Dalmacija, OIB 18683136487</item>
      <item>HRVATSKE ŠUME društvo s ograničenom odgovornošću, OIB 69693144506</item>
      <item>GRAD SPLIT, OIB 78755598868</item>
      <item>CROATIA osiguranje d.d., OIB 26187994862</item>
      <item>ERSTE&amp;STEIERMÄRKISCHE BANKA dioničko društvo, OIB 23057039320</item>
    </izvorni_sadrzaj>
    <derivirana_varijabla naziv="DomainObject.Predmet.StrankaListNazivFormatedOIB_1">
      <item>FINANCIJSKA AGENCIJA, RC SPLIT, OIB 85821130368</item>
      <item>Ministarstvo financija RH,Porezna uprava, Područni ured Dalmacija, OIB 18683136487</item>
      <item>HRVATSKE ŠUME društvo s ograničenom odgovornošću, OIB 69693144506</item>
      <item>GRAD SPLIT, OIB 78755598868</item>
      <item>CROATIA osiguranje d.d., OIB 26187994862</item>
      <item>ERSTE&amp;STEIERMÄRKISCHE BANKA dioničko društvo, OIB 23057039320</item>
    </derivirana_varijabla>
  </DomainObject.Predmet.StrankaListNazivFormatedOIB>
  <DomainObject.Predmet.ProtuStrankaListFormated>
    <izvorni_sadrzaj>
      <item>GARDENIJA, poljoprivredna proizvodnja i trgovina, d.o.o. u stečaju</item>
    </izvorni_sadrzaj>
    <derivirana_varijabla naziv="DomainObject.Predmet.ProtuStrankaListFormated_1">
      <item>GARDENIJA, poljoprivredna proizvodnja i trgovina, d.o.o. u stečaju</item>
    </derivirana_varijabla>
  </DomainObject.Predmet.ProtuStrankaListFormated>
  <DomainObject.Predmet.ProtuStrankaListFormatedOIB>
    <izvorni_sadrzaj>
      <item>GARDENIJA, poljoprivredna proizvodnja i trgovina, d.o.o. u stečaju, OIB 71335058648</item>
    </izvorni_sadrzaj>
    <derivirana_varijabla naziv="DomainObject.Predmet.ProtuStrankaListFormatedOIB_1">
      <item>GARDENIJA, poljoprivredna proizvodnja i trgovina, d.o.o. u stečaju, OIB 71335058648</item>
    </derivirana_varijabla>
  </DomainObject.Predmet.ProtuStrankaListFormatedOIB>
  <DomainObject.Predmet.ProtuStrankaListFormatedWithAdress>
    <izvorni_sadrzaj>
      <item>GARDENIJA, poljoprivredna proizvodnja i trgovina, d.o.o. u stečaju, Križine 18/A, 21000 Split</item>
    </izvorni_sadrzaj>
    <derivirana_varijabla naziv="DomainObject.Predmet.ProtuStrankaListFormatedWithAdress_1">
      <item>GARDENIJA, poljoprivredna proizvodnja i trgovina, d.o.o. u stečaju, Križine 18/A, 21000 Split</item>
    </derivirana_varijabla>
  </DomainObject.Predmet.ProtuStrankaListFormatedWithAdress>
  <DomainObject.Predmet.ProtuStrankaListFormatedWithAdressOIB>
    <izvorni_sadrzaj>
      <item>GARDENIJA, poljoprivredna proizvodnja i trgovina, d.o.o. u stečaju, OIB 71335058648, Križine 18/A, 21000 Split</item>
    </izvorni_sadrzaj>
    <derivirana_varijabla naziv="DomainObject.Predmet.ProtuStrankaListFormatedWithAdressOIB_1">
      <item>GARDENIJA, poljoprivredna proizvodnja i trgovina, d.o.o. u stečaju, OIB 71335058648, Križine 18/A, 21000 Split</item>
    </derivirana_varijabla>
  </DomainObject.Predmet.ProtuStrankaListFormatedWithAdressOIB>
  <DomainObject.Predmet.ProtuStrankaListNazivFormated>
    <izvorni_sadrzaj>
      <item>GARDENIJA, poljoprivredna proizvodnja i trgovina, d.o.o. u stečaju</item>
    </izvorni_sadrzaj>
    <derivirana_varijabla naziv="DomainObject.Predmet.ProtuStrankaListNazivFormated_1">
      <item>GARDENIJA, poljoprivredna proizvodnja i trgovina, d.o.o. u stečaju</item>
    </derivirana_varijabla>
  </DomainObject.Predmet.ProtuStrankaListNazivFormated>
  <DomainObject.Predmet.ProtuStrankaListNazivFormatedOIB>
    <izvorni_sadrzaj>
      <item>GARDENIJA, poljoprivredna proizvodnja i trgovina, d.o.o. u stečaju, OIB 71335058648</item>
    </izvorni_sadrzaj>
    <derivirana_varijabla naziv="DomainObject.Predmet.ProtuStrankaListNazivFormatedOIB_1">
      <item>GARDENIJA, poljoprivredna proizvodnja i trgovina, d.o.o. u stečaju, OIB 71335058648</item>
    </derivirana_varijabla>
  </DomainObject.Predmet.ProtuStrankaListNazivFormatedOIB>
  <DomainObject.Predmet.OstaliListFormated>
    <izvorni_sadrzaj>
      <item>Tonći Kovačić</item>
      <item>Županijsko državno odvjetništvo u Splitu punomoćnik sudionika u postupku Ministarstvo financija RH,Porezna uprava, Područni ured Dalmacija</item>
      <item>Milan Veić punomoćnik sudionika u postupku ERSTE&amp;STEIERMÄRKISCHE BANKA dioničko društvo</item>
    </izvorni_sadrzaj>
    <derivirana_varijabla naziv="DomainObject.Predmet.OstaliListFormated_1">
      <item>Tonći Kovačić</item>
      <item>Županijsko državno odvjetništvo u Splitu punomoćnik sudionika u postupku Ministarstvo financija RH,Porezna uprava, Područni ured Dalmacija</item>
      <item>Milan Veić punomoćnik sudionika u postupku ERSTE&amp;STEIERMÄRKISCHE BANKA dioničko društvo</item>
    </derivirana_varijabla>
  </DomainObject.Predmet.OstaliListFormated>
  <DomainObject.Predmet.OstaliListFormatedOIB>
    <izvorni_sadrzaj>
      <item>Tonći Kovačić, OIB 09933158693</item>
      <item>Županijsko državno odvjetništvo u Splitu, OIB 70793241859 punomoćnik sudionika u postupku Ministarstvo financija RH,Porezna uprava, Područni ured Dalmacija</item>
      <item>Milan Veić punomoćnik sudionika u postupku ERSTE&amp;STEIERMÄRKISCHE BANKA dioničko društvo</item>
    </izvorni_sadrzaj>
    <derivirana_varijabla naziv="DomainObject.Predmet.OstaliListFormatedOIB_1">
      <item>Tonći Kovačić, OIB 09933158693</item>
      <item>Županijsko državno odvjetništvo u Splitu, OIB 70793241859 punomoćnik sudionika u postupku Ministarstvo financija RH,Porezna uprava, Područni ured Dalmacija</item>
      <item>Milan Veić punomoćnik sudionika u postupku ERSTE&amp;STEIERMÄRKISCHE BANKA dioničko društvo</item>
    </derivirana_varijabla>
  </DomainObject.Predmet.OstaliListFormatedOIB>
  <DomainObject.Predmet.OstaliListFormatedWithAdress>
    <izvorni_sadrzaj>
      <item>Tonći Kovačić,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izvorni_sadrzaj>
    <derivirana_varijabla naziv="DomainObject.Predmet.OstaliListFormatedWithAdress_1">
      <item>Tonći Kovačić,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derivirana_varijabla>
  </DomainObject.Predmet.OstaliListFormatedWithAdress>
  <DomainObject.Predmet.OstaliListFormatedWithAdressOIB>
    <izvorni_sadrzaj>
      <item>Tonći Kovačić, OIB 09933158693, Križine 18 A, 21000 Split</item>
      <item>Županijsko državno odvjetništvo u Splitu, OIB 70793241859, Gundulićeva 29a, 21000 Split punomoćnik sudionika u postupku Ministarstvo financija RH,Porezna uprava, Područni ured Dalmacija</item>
      <item>Milan Veić, Fra Luje Maruna 2, 21000 Split punomoćnik sudionika u postupku ERSTE&amp;STEIERMÄRKISCHE BANKA dioničko društvo</item>
    </izvorni_sadrzaj>
    <derivirana_varijabla naziv="DomainObject.Predmet.OstaliListFormatedWithAdressOIB_1">
      <item>Tonći Kovačić, OIB 09933158693, Križine 18 A, 21000 Split</item>
      <item>Županijsko državno odvjetništvo u Splitu, OIB 70793241859, Gundulićeva 29a, 21000 Split punomoćnik sudionika u postupku Ministarstvo financija RH,Porezna uprava, Područni ured Dalmacija</item>
      <item>Milan Veić, Fra Luje Maruna 2, 21000 Split punomoćnik sudionika u postupku ERSTE&amp;STEIERMÄRKISCHE BANKA dioničko društvo</item>
    </derivirana_varijabla>
  </DomainObject.Predmet.OstaliListFormatedWithAdressOIB>
  <DomainObject.Predmet.OstaliListNazivFormated>
    <izvorni_sadrzaj>
      <item>Tonći Kovačić</item>
      <item>Županijsko državno odvjetništvo u Splitu</item>
      <item>Milan Veić</item>
    </izvorni_sadrzaj>
    <derivirana_varijabla naziv="DomainObject.Predmet.OstaliListNazivFormated_1">
      <item>Tonći Kovačić</item>
      <item>Županijsko državno odvjetništvo u Splitu</item>
      <item>Milan Veić</item>
    </derivirana_varijabla>
  </DomainObject.Predmet.OstaliListNazivFormated>
  <DomainObject.Predmet.OstaliListNazivFormatedOIB>
    <izvorni_sadrzaj>
      <item>Tonći Kovačić, OIB 09933158693</item>
      <item>Županijsko državno odvjetništvo u Splitu, OIB 70793241859</item>
      <item>Milan Veić</item>
    </izvorni_sadrzaj>
    <derivirana_varijabla naziv="DomainObject.Predmet.OstaliListNazivFormatedOIB_1">
      <item>Tonći Kovačić, OIB 09933158693</item>
      <item>Županijsko državno odvjetništvo u Splitu, OIB 70793241859</item>
      <item>Milan Veić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GARDENIJA, poljoprivredna proizvodnja i trgovina, d.o.o. u stečaju</izvorni_sadrzaj>
    <derivirana_varijabla naziv="DomainObject.Predmet.ProtustrankaIDrugi_1">GARDENIJA, poljoprivredna proizvodnja i trgovina, d.o.o.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GARDENIJA, poljoprivredna proizvodnja i trgovina, d.o.o. u stečaju, OIB 71335058648, Križine 18/A, 21000 Split</izvorni_sadrzaj>
    <derivirana_varijabla naziv="DomainObject.Predmet.ProtustrankaIDrugiAdressOIB_1">GARDENIJA, poljoprivredna proizvodnja i trgovina, d.o.o. u stečaju, OIB 71335058648, Križine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GARDENIJA, poljoprivredna proizvodnja i trgovina, d.o.o. u stečaju</item>
      <item>FINANCIJSKA AGENCIJA, RC SPLIT</item>
      <item>Tonći Kovačić</item>
      <item>Ministarstvo financija RH,Porezna uprava, Područni ured Dalmacija</item>
      <item>Županijsko državno odvjetništvo u Splitu</item>
      <item>HRVATSKE ŠUME društvo s ograničenom odgovornošću</item>
      <item>GRAD SPLIT</item>
      <item>CROATIA osiguranje d.d.</item>
      <item>ERSTE&amp;STEIERMÄRKISCHE BANKA dioničko društvo</item>
      <item>Milan Veić</item>
    </izvorni_sadrzaj>
    <derivirana_varijabla naziv="DomainObject.Predmet.SudioniciListNaziv_1">
      <item>GARDENIJA, poljoprivredna proizvodnja i trgovina, d.o.o. u stečaju</item>
      <item>FINANCIJSKA AGENCIJA, RC SPLIT</item>
      <item>Tonći Kovačić</item>
      <item>Ministarstvo financija RH,Porezna uprava, Područni ured Dalmacija</item>
      <item>Županijsko državno odvjetništvo u Splitu</item>
      <item>HRVATSKE ŠUME društvo s ograničenom odgovornošću</item>
      <item>GRAD SPLIT</item>
      <item>CROATIA osiguranje d.d.</item>
      <item>ERSTE&amp;STEIERMÄRKISCHE BANKA dioničko društvo</item>
      <item>Milan Veić</item>
    </derivirana_varijabla>
  </DomainObject.Predmet.SudioniciListNaziv>
  <DomainObject.Predmet.SudioniciListAdressOIB>
    <izvorni_sadrzaj>
      <item>GARDENIJA, poljoprivredna proizvodnja i trgovina, d.o.o. u stečaju, OIB 71335058648, Križine 18/A,21000 Split</item>
      <item>FINANCIJSKA AGENCIJA, RC SPLIT, OIB 85821130368, Mažuranićevo šetalište 24 b,21000 Split</item>
      <item>Tonći Kovačić, OIB 09933158693, Križine 18 A,21000 Split</item>
      <item>Ministarstvo financija RH,Porezna uprava, Područni ured Dalmacija, OIB 18683136487, Trg dr. Franje Tuđmana 4,21000 Split</item>
      <item>Županijsko državno odvjetništvo u Splitu, OIB 70793241859, Gundulićeva 29a,21000 Split</item>
      <item>HRVATSKE ŠUME društvo s ograničenom odgovornošću, OIB 69693144506, Ul.Ljudevita Farkaša Vukotinovića 2,10000 Zagreb</item>
      <item>GRAD SPLIT, OIB 78755598868, Branimirova obala 17,21000 Split</item>
      <item>CROATIA osiguranje d.d., OIB 26187994862, Vatroslava Jagića 33,10000 Zagreb</item>
      <item>ERSTE&amp;STEIERMÄRKISCHE BANKA dioničko društvo, OIB 23057039320, Jadranski Trg 3/a,51000 Rijeka</item>
      <item>Milan Veić, Fra Luje Maruna 2,21000 Split</item>
    </izvorni_sadrzaj>
    <derivirana_varijabla naziv="DomainObject.Predmet.SudioniciListAdressOIB_1">
      <item>GARDENIJA, poljoprivredna proizvodnja i trgovina, d.o.o. u stečaju, OIB 71335058648, Križine 18/A,21000 Split</item>
      <item>FINANCIJSKA AGENCIJA, RC SPLIT, OIB 85821130368, Mažuranićevo šetalište 24 b,21000 Split</item>
      <item>Tonći Kovačić, OIB 09933158693, Križine 18 A,21000 Split</item>
      <item>Ministarstvo financija RH,Porezna uprava, Područni ured Dalmacija, OIB 18683136487, Trg dr. Franje Tuđmana 4,21000 Split</item>
      <item>Županijsko državno odvjetništvo u Splitu, OIB 70793241859, Gundulićeva 29a,21000 Split</item>
      <item>HRVATSKE ŠUME društvo s ograničenom odgovornošću, OIB 69693144506, Ul.Ljudevita Farkaša Vukotinovića 2,10000 Zagreb</item>
      <item>GRAD SPLIT, OIB 78755598868, Branimirova obala 17,21000 Split</item>
      <item>CROATIA osiguranje d.d., OIB 26187994862, Vatroslava Jagića 33,10000 Zagreb</item>
      <item>ERSTE&amp;STEIERMÄRKISCHE BANKA dioničko društvo, OIB 23057039320, Jadranski Trg 3/a,51000 Rijeka</item>
      <item>Milan Veić, Fra Luje Maruna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71335058648</item>
      <item>, OIB 85821130368</item>
      <item>, OIB 09933158693</item>
      <item>, OIB 18683136487</item>
      <item>, OIB 70793241859</item>
      <item>, OIB 69693144506</item>
      <item>, OIB 78755598868</item>
      <item>, OIB 26187994862</item>
      <item>, OIB 23057039320</item>
      <item>, OIB null</item>
    </izvorni_sadrzaj>
    <derivirana_varijabla naziv="DomainObject.Predmet.SudioniciListNazivOIB_1">
      <item>, OIB 71335058648</item>
      <item>, OIB 85821130368</item>
      <item>, OIB 09933158693</item>
      <item>, OIB 18683136487</item>
      <item>, OIB 70793241859</item>
      <item>, OIB 69693144506</item>
      <item>, OIB 78755598868</item>
      <item>, OIB 26187994862</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St-1066/2016-79</izvorni_sadrzaj>
    <derivirana_varijabla naziv="DomainObject.PredzadnjaOdlukaIzPredmeta.Oznaka_1">St-1066/2016-79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350FA6-4EAD-4532-954C-090E1564A0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403</properties:Words>
  <properties:Characters>2461</properties:Characters>
  <properties:Lines>72</properties:Lines>
  <properties:Paragraphs>22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2017-04-14T09:38:00Z</dcterms:created>
  <dc:creator>wsadmin</dc:creator>
  <cp:lastModifiedBy>Katarina Mikulić</cp:lastModifiedBy>
  <cp:lastPrinted>2018-12-28T09:24:00Z</cp:lastPrinted>
  <dcterms:modified xmlns:xsi="http://www.w3.org/2001/XMLSchema-instance" xsi:type="dcterms:W3CDTF">2018-12-28T09:24:00Z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(ZAKLJUČAK_FINI_(za_prodaju).docx)</vt:lpwstr>
  </prop:property>
  <prop:property name="CC_coloring" pid="4" fmtid="{D5CDD505-2E9C-101B-9397-08002B2CF9AE}">
    <vt:bool>false</vt:bool>
  </prop:property>
  <prop:property name="BrojStranica" pid="5" fmtid="{D5CDD505-2E9C-101B-9397-08002B2CF9AE}">
    <vt:i4>2</vt:i4>
  </prop:property>
</prop:Properties>
</file>