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4001" w14:paraId="5194001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C009E4">
        <w:t>8</w:t>
      </w:r>
      <w:r w:rsidR="006341D0">
        <w:t>69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r w:rsidR="006341D0" w:rsidRPr="006341D0">
        <w:t xml:space="preserve">UDRUGA ZA ZAŠTITU ŽIVOTINJA I NJIHOVA SKRB DO UDOMLJENJA I PRIJEVOZ, </w:t>
      </w:r>
      <w:proofErr w:type="spellStart"/>
      <w:r w:rsidR="006341D0" w:rsidRPr="006341D0">
        <w:t>GRIZLIYEVE</w:t>
      </w:r>
      <w:proofErr w:type="spellEnd"/>
      <w:r w:rsidR="006341D0" w:rsidRPr="006341D0">
        <w:t xml:space="preserve"> ŠAPICE</w:t>
      </w:r>
      <w:r w:rsidR="006341D0">
        <w:t xml:space="preserve">, Dalj, Stjepana Pavića 5, </w:t>
      </w:r>
      <w:proofErr w:type="spellStart"/>
      <w:r w:rsidR="006341D0">
        <w:t>OIB</w:t>
      </w:r>
      <w:proofErr w:type="spellEnd"/>
      <w:r w:rsidR="006341D0">
        <w:t xml:space="preserve">: </w:t>
      </w:r>
      <w:r w:rsidR="006341D0" w:rsidRPr="006341D0">
        <w:t>81952834012</w:t>
      </w:r>
      <w:r w:rsidR="006341D0">
        <w:t xml:space="preserve">, registarski broj: 14004285, </w:t>
      </w:r>
      <w:r>
        <w:t>temeljem članka 430. Stečajnog zakona (Narodne novine 71/15), dana</w:t>
      </w:r>
      <w:r w:rsidR="00274CCA">
        <w:t xml:space="preserve"> 3.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E3513">
        <w:rPr>
          <w:bCs/>
        </w:rPr>
        <w:t xml:space="preserve"> </w:t>
      </w:r>
      <w:r w:rsidR="006341D0" w:rsidRPr="006341D0">
        <w:t xml:space="preserve">UDRUGA ZA ZAŠTITU ŽIVOTINJA I NJIHOVA SKRB DO UDOMLJENJA I PRIJEVOZ, </w:t>
      </w:r>
      <w:proofErr w:type="spellStart"/>
      <w:r w:rsidR="006341D0" w:rsidRPr="006341D0">
        <w:t>GRIZLIYEVE</w:t>
      </w:r>
      <w:proofErr w:type="spellEnd"/>
      <w:r w:rsidR="006341D0" w:rsidRPr="006341D0">
        <w:t xml:space="preserve"> ŠAPICE</w:t>
      </w:r>
      <w:r w:rsidR="006341D0">
        <w:t xml:space="preserve">, Dalj, Stjepana Pavića 5, </w:t>
      </w:r>
      <w:proofErr w:type="spellStart"/>
      <w:r w:rsidR="006341D0">
        <w:t>OIB</w:t>
      </w:r>
      <w:proofErr w:type="spellEnd"/>
      <w:r w:rsidR="006341D0">
        <w:t xml:space="preserve">: </w:t>
      </w:r>
      <w:r w:rsidR="006341D0" w:rsidRPr="006341D0">
        <w:t>81952834012</w:t>
      </w:r>
      <w:r w:rsidR="006341D0">
        <w:t>, registarski broj: 14004285, iznosi 21.912,05 kn.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341D0">
        <w:t xml:space="preserve"> Goran Milić i Viktorija </w:t>
      </w:r>
      <w:proofErr w:type="spellStart"/>
      <w:r w:rsidR="006341D0">
        <w:t>Božak</w:t>
      </w:r>
      <w:proofErr w:type="spellEnd"/>
      <w:r w:rsidR="006341D0">
        <w:t xml:space="preserve">, </w:t>
      </w:r>
      <w:r w:rsidR="00BD6B1F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C009E4">
        <w:t>8</w:t>
      </w:r>
      <w:r w:rsidR="006341D0">
        <w:t>69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274CCA">
        <w:t xml:space="preserve"> 3.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5E3513"/>
    <w:rsid w:val="00614853"/>
    <w:rsid w:val="006341D0"/>
    <w:rsid w:val="006437E1"/>
    <w:rsid w:val="00647F89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209C6"/>
    <w:rsid w:val="00B262AB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A30E4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F058B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6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262A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62A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2A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2A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6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262A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62A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2A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2A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St-869/2018</izvorni_sadrzaj>
    <derivirana_varijabla naziv="DomainObject.Predmet.OznakaBroj_1">St-869/2018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ZAŠTITU ŽIVOTINJA I NJIHOVA SKRB DO UDOMLJENJA I PRIJEVOZ, GRIZLIYEVE ŠAPICE</izvorni_sadrzaj>
    <derivirana_varijabla naziv="DomainObject.Predmet.ProtustrankaFormated_1">  UDRUGA ZA ZAŠTITU ŽIVOTINJA I NJIHOVA SKRB DO UDOMLJENJA I PRIJEVOZ, GRIZLIYEVE ŠAPICE</derivirana_varijabla>
  </DomainObject.Predmet.ProtustrankaFormated>
  <DomainObject.Predmet.ProtustrankaFormatedOIB>
    <izvorni_sadrzaj>  UDRUGA ZA ZAŠTITU ŽIVOTINJA I NJIHOVA SKRB DO UDOMLJENJA I PRIJEVOZ, GRIZLIYEVE ŠAPICE, OIB 81952834012</izvorni_sadrzaj>
    <derivirana_varijabla naziv="DomainObject.Predmet.ProtustrankaFormatedOIB_1">  UDRUGA ZA ZAŠTITU ŽIVOTINJA I NJIHOVA SKRB DO UDOMLJENJA I PRIJEVOZ, GRIZLIYEVE ŠAPICE, OIB 81952834012</derivirana_varijabla>
  </DomainObject.Predmet.ProtustrankaFormatedOIB>
  <DomainObject.Predmet.ProtustrankaFormatedWithAdress>
    <izvorni_sadrzaj> UDRUGA ZA ZAŠTITU ŽIVOTINJA I NJIHOVA SKRB DO UDOMLJENJA I PRIJEVOZ, GRIZLIYEVE ŠAPICE, Stjepana Pavića 5, 31226 Dalj</izvorni_sadrzaj>
    <derivirana_varijabla naziv="DomainObject.Predmet.ProtustrankaFormatedWithAdress_1"> UDRUGA ZA ZAŠTITU ŽIVOTINJA I NJIHOVA SKRB DO UDOMLJENJA I PRIJEVOZ, GRIZLIYEVE ŠAPICE, Stjepana Pavića 5, 31226 Dalj</derivirana_varijabla>
  </DomainObject.Predmet.ProtustrankaFormatedWithAdress>
  <DomainObject.Predmet.ProtustrankaFormatedWithAdressOIB>
    <izvorni_sadrzaj> UDRUGA ZA ZAŠTITU ŽIVOTINJA I NJIHOVA SKRB DO UDOMLJENJA I PRIJEVOZ, GRIZLIYEVE ŠAPICE, OIB 81952834012, Stjepana Pavića 5, 31226 Dalj</izvorni_sadrzaj>
    <derivirana_varijabla naziv="DomainObject.Predmet.ProtustrankaFormatedWithAdressOIB_1"> UDRUGA ZA ZAŠTITU ŽIVOTINJA I NJIHOVA SKRB DO UDOMLJENJA I PRIJEVOZ, GRIZLIYEVE ŠAPICE, OIB 81952834012, Stjepana Pavića 5, 31226 Dalj</derivirana_varijabla>
  </DomainObject.Predmet.ProtustrankaFormatedWithAdressOIB>
  <DomainObject.Predmet.ProtustrankaWithAdress>
    <izvorni_sadrzaj>UDRUGA ZA ZAŠTITU ŽIVOTINJA I NJIHOVA SKRB DO UDOMLJENJA I PRIJEVOZ, GRIZLIYEVE ŠAPICE Stjepana Pavića 5, 31226 Dalj</izvorni_sadrzaj>
    <derivirana_varijabla naziv="DomainObject.Predmet.ProtustrankaWithAdress_1">UDRUGA ZA ZAŠTITU ŽIVOTINJA I NJIHOVA SKRB DO UDOMLJENJA I PRIJEVOZ, GRIZLIYEVE ŠAPICE Stjepana Pavića 5, 31226 Dalj</derivirana_varijabla>
  </DomainObject.Predmet.ProtustrankaWithAdress>
  <DomainObject.Predmet.ProtustrankaWithAdressOIB>
    <izvorni_sadrzaj>UDRUGA ZA ZAŠTITU ŽIVOTINJA I NJIHOVA SKRB DO UDOMLJENJA I PRIJEVOZ, GRIZLIYEVE ŠAPICE, OIB 81952834012, Stjepana Pavića 5, 31226 Dalj</izvorni_sadrzaj>
    <derivirana_varijabla naziv="DomainObject.Predmet.ProtustrankaWithAdressOIB_1">UDRUGA ZA ZAŠTITU ŽIVOTINJA I NJIHOVA SKRB DO UDOMLJENJA I PRIJEVOZ, GRIZLIYEVE ŠAPICE, OIB 81952834012, Stjepana Pavića 5, 31226 Dalj</derivirana_varijabla>
  </DomainObject.Predmet.ProtustrankaWithAdressOIB>
  <DomainObject.Predmet.ProtustrankaNazivFormated>
    <izvorni_sadrzaj>UDRUGA ZA ZAŠTITU ŽIVOTINJA I NJIHOVA SKRB DO UDOMLJENJA I PRIJEVOZ, GRIZLIYEVE ŠAPICE</izvorni_sadrzaj>
    <derivirana_varijabla naziv="DomainObject.Predmet.ProtustrankaNazivFormated_1">UDRUGA ZA ZAŠTITU ŽIVOTINJA I NJIHOVA SKRB DO UDOMLJENJA I PRIJEVOZ, GRIZLIYEVE ŠAPICE</derivirana_varijabla>
  </DomainObject.Predmet.ProtustrankaNazivFormated>
  <DomainObject.Predmet.ProtustrankaNazivFormatedOIB>
    <izvorni_sadrzaj>UDRUGA ZA ZAŠTITU ŽIVOTINJA I NJIHOVA SKRB DO UDOMLJENJA I PRIJEVOZ, GRIZLIYEVE ŠAPICE, OIB 81952834012</izvorni_sadrzaj>
    <derivirana_varijabla naziv="DomainObject.Predmet.ProtustrankaNazivFormatedOIB_1">UDRUGA ZA ZAŠTITU ŽIVOTINJA I NJIHOVA SKRB DO UDOMLJENJA I PRIJEVOZ, GRIZLIYEVE ŠAPICE, OIB 81952834012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ZA ZAŠTITU ŽIVOTINJA I NJIHOVA SKRB DO UDOMLJENJA I PRIJEVOZ, GRIZLIYEVE ŠAPICE</item>
    </izvorni_sadrzaj>
    <derivirana_varijabla naziv="DomainObject.Predmet.ProtuStrankaListFormated_1">
      <item>UDRUGA ZA ZAŠTITU ŽIVOTINJA I NJIHOVA SKRB DO UDOMLJENJA I PRIJEVOZ, GRIZLIYEVE ŠAPICE</item>
    </derivirana_varijabla>
  </DomainObject.Predmet.ProtuStrankaListFormated>
  <DomainObject.Predmet.ProtuStrankaListFormatedOIB>
    <izvorni_sadrzaj>
      <item>UDRUGA ZA ZAŠTITU ŽIVOTINJA I NJIHOVA SKRB DO UDOMLJENJA I PRIJEVOZ, GRIZLIYEVE ŠAPICE, OIB 81952834012</item>
    </izvorni_sadrzaj>
    <derivirana_varijabla naziv="DomainObject.Predmet.ProtuStrankaListFormatedOIB_1">
      <item>UDRUGA ZA ZAŠTITU ŽIVOTINJA I NJIHOVA SKRB DO UDOMLJENJA I PRIJEVOZ, GRIZLIYEVE ŠAPICE, OIB 81952834012</item>
    </derivirana_varijabla>
  </DomainObject.Predmet.ProtuStrankaListFormatedOIB>
  <DomainObject.Predmet.ProtuStrankaListFormatedWithAdress>
    <izvorni_sadrzaj>
      <item>UDRUGA ZA ZAŠTITU ŽIVOTINJA I NJIHOVA SKRB DO UDOMLJENJA I PRIJEVOZ, GRIZLIYEVE ŠAPICE, Stjepana Pavića 5, 31226 Dalj</item>
    </izvorni_sadrzaj>
    <derivirana_varijabla naziv="DomainObject.Predmet.ProtuStrankaListFormatedWithAdress_1">
      <item>UDRUGA ZA ZAŠTITU ŽIVOTINJA I NJIHOVA SKRB DO UDOMLJENJA I PRIJEVOZ, GRIZLIYEVE ŠAPICE, Stjepana Pavića 5, 31226 Dalj</item>
    </derivirana_varijabla>
  </DomainObject.Predmet.ProtuStrankaListFormatedWithAdress>
  <DomainObject.Predmet.ProtuStrankaListFormatedWithAdressOIB>
    <izvorni_sadrzaj>
      <item>UDRUGA ZA ZAŠTITU ŽIVOTINJA I NJIHOVA SKRB DO UDOMLJENJA I PRIJEVOZ, GRIZLIYEVE ŠAPICE, OIB 81952834012, Stjepana Pavića 5, 31226 Dalj</item>
    </izvorni_sadrzaj>
    <derivirana_varijabla naziv="DomainObject.Predmet.ProtuStrankaListFormatedWithAdressOIB_1">
      <item>UDRUGA ZA ZAŠTITU ŽIVOTINJA I NJIHOVA SKRB DO UDOMLJENJA I PRIJEVOZ, GRIZLIYEVE ŠAPICE, OIB 81952834012, Stjepana Pavića 5, 31226 Dalj</item>
    </derivirana_varijabla>
  </DomainObject.Predmet.ProtuStrankaListFormatedWithAdressOIB>
  <DomainObject.Predmet.ProtuStrankaListNazivFormated>
    <izvorni_sadrzaj>
      <item>UDRUGA ZA ZAŠTITU ŽIVOTINJA I NJIHOVA SKRB DO UDOMLJENJA I PRIJEVOZ, GRIZLIYEVE ŠAPICE</item>
    </izvorni_sadrzaj>
    <derivirana_varijabla naziv="DomainObject.Predmet.ProtuStrankaListNazivFormated_1">
      <item>UDRUGA ZA ZAŠTITU ŽIVOTINJA I NJIHOVA SKRB DO UDOMLJENJA I PRIJEVOZ, GRIZLIYEVE ŠAPICE</item>
    </derivirana_varijabla>
  </DomainObject.Predmet.ProtuStrankaListNazivFormated>
  <DomainObject.Predmet.ProtuStrankaListNazivFormatedOIB>
    <izvorni_sadrzaj>
      <item>UDRUGA ZA ZAŠTITU ŽIVOTINJA I NJIHOVA SKRB DO UDOMLJENJA I PRIJEVOZ, GRIZLIYEVE ŠAPICE, OIB 81952834012</item>
    </izvorni_sadrzaj>
    <derivirana_varijabla naziv="DomainObject.Predmet.ProtuStrankaListNazivFormatedOIB_1">
      <item>UDRUGA ZA ZAŠTITU ŽIVOTINJA I NJIHOVA SKRB DO UDOMLJENJA I PRIJEVOZ, GRIZLIYEVE ŠAPICE, OIB 81952834012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ZA ZAŠTITU ŽIVOTINJA I NJIHOVA SKRB DO UDOMLJENJA I PRIJEVOZ, GRIZLIYEVE ŠAPICE</izvorni_sadrzaj>
    <derivirana_varijabla naziv="DomainObject.Predmet.ProtustrankaIDrugi_1">UDRUGA ZA ZAŠTITU ŽIVOTINJA I NJIHOVA SKRB DO UDOMLJENJA I PRIJEVOZ, GRIZLIYEVE ŠAPICE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ZA ZAŠTITU ŽIVOTINJA I NJIHOVA SKRB DO UDOMLJENJA I PRIJEVOZ, GRIZLIYEVE ŠAPICE, OIB 81952834012, Stjepana Pavića 5, 31226 Dalj</izvorni_sadrzaj>
    <derivirana_varijabla naziv="DomainObject.Predmet.ProtustrankaIDrugiAdressOIB_1">UDRUGA ZA ZAŠTITU ŽIVOTINJA I NJIHOVA SKRB DO UDOMLJENJA I PRIJEVOZ, GRIZLIYEVE ŠAPICE, OIB 81952834012, Stjepana Pavića 5,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ZA ZAŠTITU ŽIVOTINJA I NJIHOVA SKRB DO UDOMLJENJA I PRIJEVOZ, GRIZLIYEVE ŠAPICE</item>
    </izvorni_sadrzaj>
    <derivirana_varijabla naziv="DomainObject.Predmet.SudioniciListNaziv_1">
      <item>FINA RC OSIJEK</item>
      <item>UDRUGA ZA ZAŠTITU ŽIVOTINJA I NJIHOVA SKRB DO UDOMLJENJA I PRIJEVOZ, GRIZLIYEVE ŠAPICE</item>
    </derivirana_varijabla>
  </DomainObject.Predmet.SudioniciListNaziv>
  <DomainObject.Predmet.SudioniciListAdressOIB>
    <izvorni_sadrzaj>
      <item>FINA RC OSIJEK, OIB 85821130368</item>
      <item>UDRUGA ZA ZAŠTITU ŽIVOTINJA I NJIHOVA SKRB DO UDOMLJENJA I PRIJEVOZ, GRIZLIYEVE ŠAPICE, OIB 81952834012, Stjepana Pavića 5,31226 Dalj</item>
    </izvorni_sadrzaj>
    <derivirana_varijabla naziv="DomainObject.Predmet.SudioniciListAdressOIB_1">
      <item>FINA RC OSIJEK, OIB 85821130368</item>
      <item>UDRUGA ZA ZAŠTITU ŽIVOTINJA I NJIHOVA SKRB DO UDOMLJENJA I PRIJEVOZ, GRIZLIYEVE ŠAPICE, OIB 81952834012, Stjepana Pavića 5,31226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81952834012</item>
    </izvorni_sadrzaj>
    <derivirana_varijabla naziv="DomainObject.Predmet.SudioniciListNazivOIB_1">
      <item>, OIB 85821130368</item>
      <item>, OIB 81952834012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6B4E7-E884-4F3E-B7FA-B859D161B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2029</properties:Characters>
  <properties:Lines>48</properties:Lines>
  <properties:Paragraphs>15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2018-09-03T06:21:00Z</cp:lastPrinted>
  <dcterms:modified xmlns:xsi="http://www.w3.org/2001/XMLSchema-instance" xsi:type="dcterms:W3CDTF">2018-09-03T06:22:00Z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