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f7d6" w14:paraId="4a8f7d6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B45482">
        <w:t>1062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B45482">
        <w:t>UDRUGA „KRŠ ZAGORE“, Mirlović Zagora, Nakići uz cestu 1, OIB:84161224198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144B85">
        <w:t>03. lipnja</w:t>
      </w:r>
      <w:r w:rsidR="00B45482">
        <w:t xml:space="preserve">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B45482">
        <w:t>UDRUGA „KRŠ ZAGORE“, Mirlović Zagora, Nakići uz cestu 1, OIB:84161224198</w:t>
      </w:r>
      <w:r w:rsidR="007046CC">
        <w:t xml:space="preserve">, sa danom </w:t>
      </w:r>
      <w:r w:rsidR="00144B85">
        <w:t>03. lipnja</w:t>
      </w:r>
      <w:r w:rsidR="00B45482">
        <w:t xml:space="preserve"> 2016.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144B85">
        <w:t>Hrvoje Kraljičković iz Zagreba, Trg hrvatskih velikana 4, OIB: 63875916042.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B45482">
        <w:t>UDRUGA „KRŠ ZAGORE“, Mirlović Zagora, Nakići uz cestu 1, OIB:84161224198</w:t>
      </w:r>
      <w:r>
        <w:t xml:space="preserve">, sa danom </w:t>
      </w:r>
      <w:r w:rsidR="00144B85">
        <w:t>03. lipnja</w:t>
      </w:r>
      <w:r w:rsidR="00B45482">
        <w:t xml:space="preserve">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 xml:space="preserve">Po pravomoćnosti ovog rješenja </w:t>
      </w:r>
      <w:r w:rsidR="00144B85">
        <w:t>Registar udruga</w:t>
      </w:r>
      <w:r>
        <w:t xml:space="preserve"> u Šibeniku provest će brisanje dužnika iz </w:t>
      </w:r>
      <w:r w:rsidR="00144B85">
        <w:t>registra udruga</w:t>
      </w:r>
      <w:r>
        <w:t>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B45482">
        <w:t>31. prosinca</w:t>
      </w:r>
      <w:r w:rsidR="00EB4DE6">
        <w:t xml:space="preserve">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B45482">
        <w:t>UDRUGA „KRŠ ZAGORE“, Mirlović Zagora, Nakići uz cestu 1, OIB:84161224198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B45482">
        <w:t>1062</w:t>
      </w:r>
      <w:r>
        <w:t>/2015</w:t>
      </w:r>
      <w:r w:rsidR="007046CC">
        <w:t xml:space="preserve"> od dana </w:t>
      </w:r>
      <w:r w:rsidR="00B45482">
        <w:t>01. veljače 2016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B45482">
        <w:t>01. veljače 2016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144B85">
        <w:t>03. lipnja</w:t>
      </w:r>
      <w:r w:rsidR="00B45482">
        <w:t xml:space="preserve">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</w:t>
      </w:r>
      <w:r w:rsidR="00144B85">
        <w:t>registar udruga</w:t>
      </w:r>
      <w:r>
        <w:t>, po pravomoćnosti</w:t>
      </w:r>
    </w:p>
    <w:p w:rsidRDefault="00C722AD" w:rsidP="00C722AD" w:rsidR="00C722AD">
      <w:r>
        <w:t>6. porezna uprava, ispostava Šibenik</w:t>
      </w:r>
    </w:p>
    <w:p w:rsidRDefault="00C722AD" w:rsidP="00C722AD" w:rsidR="00C722AD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9AB" w:rsidP="00EB4DE6" w:rsidR="00EA09AB">
      <w:r>
        <w:separator/>
      </w:r>
    </w:p>
  </w:endnote>
  <w:endnote w:id="0" w:type="continuationSeparator">
    <w:p w:rsidRDefault="00EA09AB" w:rsidP="00EB4DE6" w:rsidR="00EA0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9AB" w:rsidP="00EB4DE6" w:rsidR="00EA09AB">
      <w:r>
        <w:separator/>
      </w:r>
    </w:p>
  </w:footnote>
  <w:footnote w:id="0" w:type="continuationSeparator">
    <w:p w:rsidRDefault="00EA09AB" w:rsidP="00EB4DE6" w:rsidR="00EA09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2113A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B45482">
      <w:t>1062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44B85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2B4B1E"/>
    <w:rsid w:val="003038A0"/>
    <w:rsid w:val="00347B56"/>
    <w:rsid w:val="00353ACD"/>
    <w:rsid w:val="003F271C"/>
    <w:rsid w:val="004052EA"/>
    <w:rsid w:val="004D127C"/>
    <w:rsid w:val="004D1A15"/>
    <w:rsid w:val="004E0233"/>
    <w:rsid w:val="0051273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379C9"/>
    <w:rsid w:val="00744774"/>
    <w:rsid w:val="00760461"/>
    <w:rsid w:val="00765CC8"/>
    <w:rsid w:val="00791DC6"/>
    <w:rsid w:val="007A70EC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90C8D"/>
    <w:rsid w:val="009D1154"/>
    <w:rsid w:val="009D6110"/>
    <w:rsid w:val="009F4ED6"/>
    <w:rsid w:val="00A05719"/>
    <w:rsid w:val="00A30D2E"/>
    <w:rsid w:val="00A4361C"/>
    <w:rsid w:val="00AC5066"/>
    <w:rsid w:val="00AE6B36"/>
    <w:rsid w:val="00B45482"/>
    <w:rsid w:val="00B73BD2"/>
    <w:rsid w:val="00BF0B58"/>
    <w:rsid w:val="00C07A69"/>
    <w:rsid w:val="00C2699B"/>
    <w:rsid w:val="00C36B21"/>
    <w:rsid w:val="00C53C77"/>
    <w:rsid w:val="00C63B34"/>
    <w:rsid w:val="00C722AD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83EE3"/>
    <w:rsid w:val="00EA09AB"/>
    <w:rsid w:val="00EB4DE6"/>
    <w:rsid w:val="00EC15DD"/>
    <w:rsid w:val="00F2096A"/>
    <w:rsid w:val="00F2113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1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1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"KRŠ ZAGORE"</izvorni_sadrzaj>
    <derivirana_varijabla naziv="DomainObject.Predmet.ProtustrankaFormated_1">  UDRUGA "KRŠ ZAGORE"</derivirana_varijabla>
  </DomainObject.Predmet.ProtustrankaFormated>
  <DomainObject.Predmet.ProtustrankaFormatedOIB>
    <izvorni_sadrzaj>  UDRUGA "KRŠ ZAGORE", OIB 84161224198</izvorni_sadrzaj>
    <derivirana_varijabla naziv="DomainObject.Predmet.ProtustrankaFormatedOIB_1">  UDRUGA "KRŠ ZAGORE", OIB 84161224198</derivirana_varijabla>
  </DomainObject.Predmet.ProtustrankaFormatedOIB>
  <DomainObject.Predmet.ProtustrankaFormatedWithAdress>
    <izvorni_sadrzaj> UDRUGA "KRŠ ZAGORE", Nakići uz cestu 1, 22323 Mirlović Zagora</izvorni_sadrzaj>
    <derivirana_varijabla naziv="DomainObject.Predmet.ProtustrankaFormatedWithAdress_1"> UDRUGA "KRŠ ZAGORE", Nakići uz cestu 1, 22323 Mirlović Zagora</derivirana_varijabla>
  </DomainObject.Predmet.ProtustrankaFormatedWithAdress>
  <DomainObject.Predmet.ProtustrankaFormatedWithAdressOIB>
    <izvorni_sadrzaj> UDRUGA "KRŠ ZAGORE", OIB 84161224198, Nakići uz cestu 1, 22323 Mirlović Zagora</izvorni_sadrzaj>
    <derivirana_varijabla naziv="DomainObject.Predmet.ProtustrankaFormatedWithAdressOIB_1"> UDRUGA "KRŠ ZAGORE", OIB 84161224198, Nakići uz cestu 1, 22323 Mirlović Zagora</derivirana_varijabla>
  </DomainObject.Predmet.ProtustrankaFormatedWithAdressOIB>
  <DomainObject.Predmet.ProtustrankaWithAdress>
    <izvorni_sadrzaj>UDRUGA "KRŠ ZAGORE" Nakići uz cestu 1, 22323 Mirlović Zagora</izvorni_sadrzaj>
    <derivirana_varijabla naziv="DomainObject.Predmet.ProtustrankaWithAdress_1">UDRUGA "KRŠ ZAGORE" Nakići uz cestu 1, 22323 Mirlović Zagora</derivirana_varijabla>
  </DomainObject.Predmet.ProtustrankaWithAdress>
  <DomainObject.Predmet.ProtustrankaWithAdressOIB>
    <izvorni_sadrzaj>UDRUGA "KRŠ ZAGORE", OIB 84161224198, Nakići uz cestu 1, 22323 Mirlović Zagora</izvorni_sadrzaj>
    <derivirana_varijabla naziv="DomainObject.Predmet.ProtustrankaWithAdressOIB_1">UDRUGA "KRŠ ZAGORE", OIB 84161224198, Nakići uz cestu 1, 22323 Mirlović Zagora</derivirana_varijabla>
  </DomainObject.Predmet.ProtustrankaWithAdressOIB>
  <DomainObject.Predmet.ProtustrankaNazivFormated>
    <izvorni_sadrzaj>UDRUGA "KRŠ ZAGORE"</izvorni_sadrzaj>
    <derivirana_varijabla naziv="DomainObject.Predmet.ProtustrankaNazivFormated_1">UDRUGA "KRŠ ZAGORE"</derivirana_varijabla>
  </DomainObject.Predmet.ProtustrankaNazivFormated>
  <DomainObject.Predmet.ProtustrankaNazivFormatedOIB>
    <izvorni_sadrzaj>UDRUGA "KRŠ ZAGORE", OIB 84161224198</izvorni_sadrzaj>
    <derivirana_varijabla naziv="DomainObject.Predmet.ProtustrankaNazivFormatedOIB_1">UDRUGA "KRŠ ZAGORE", OIB 84161224198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"KRŠ ZAGORE"</item>
    </izvorni_sadrzaj>
    <derivirana_varijabla naziv="DomainObject.Predmet.ProtuStrankaListFormated_1">
      <item>UDRUGA "KRŠ ZAGORE"</item>
    </derivirana_varijabla>
  </DomainObject.Predmet.ProtuStrankaListFormated>
  <DomainObject.Predmet.ProtuStrankaListFormatedOIB>
    <izvorni_sadrzaj>
      <item>UDRUGA "KRŠ ZAGORE", OIB 84161224198</item>
    </izvorni_sadrzaj>
    <derivirana_varijabla naziv="DomainObject.Predmet.ProtuStrankaListFormatedOIB_1">
      <item>UDRUGA "KRŠ ZAGORE", OIB 84161224198</item>
    </derivirana_varijabla>
  </DomainObject.Predmet.ProtuStrankaListFormatedOIB>
  <DomainObject.Predmet.ProtuStrankaListFormatedWithAdress>
    <izvorni_sadrzaj>
      <item>UDRUGA "KRŠ ZAGORE", Nakići uz cestu 1, 22323 Mirlović Zagora</item>
    </izvorni_sadrzaj>
    <derivirana_varijabla naziv="DomainObject.Predmet.ProtuStrankaListFormatedWithAdress_1">
      <item>UDRUGA "KRŠ ZAGORE", Nakići uz cestu 1, 22323 Mirlović Zagora</item>
    </derivirana_varijabla>
  </DomainObject.Predmet.ProtuStrankaListFormatedWithAdress>
  <DomainObject.Predmet.ProtuStrankaListFormatedWithAdressOIB>
    <izvorni_sadrzaj>
      <item>UDRUGA "KRŠ ZAGORE", OIB 84161224198, Nakići uz cestu 1, 22323 Mirlović Zagora</item>
    </izvorni_sadrzaj>
    <derivirana_varijabla naziv="DomainObject.Predmet.ProtuStrankaListFormatedWithAdressOIB_1">
      <item>UDRUGA "KRŠ ZAGORE", OIB 84161224198, Nakići uz cestu 1, 22323 Mirlović Zagora</item>
    </derivirana_varijabla>
  </DomainObject.Predmet.ProtuStrankaListFormatedWithAdressOIB>
  <DomainObject.Predmet.ProtuStrankaListNazivFormated>
    <izvorni_sadrzaj>
      <item>UDRUGA "KRŠ ZAGORE"</item>
    </izvorni_sadrzaj>
    <derivirana_varijabla naziv="DomainObject.Predmet.ProtuStrankaListNazivFormated_1">
      <item>UDRUGA "KRŠ ZAGORE"</item>
    </derivirana_varijabla>
  </DomainObject.Predmet.ProtuStrankaListNazivFormated>
  <DomainObject.Predmet.ProtuStrankaListNazivFormatedOIB>
    <izvorni_sadrzaj>
      <item>UDRUGA "KRŠ ZAGORE", OIB 84161224198</item>
    </izvorni_sadrzaj>
    <derivirana_varijabla naziv="DomainObject.Predmet.ProtuStrankaListNazivFormatedOIB_1">
      <item>UDRUGA "KRŠ ZAGORE", OIB 84161224198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"KRŠ ZAGORE"</izvorni_sadrzaj>
    <derivirana_varijabla naziv="DomainObject.Predmet.ProtustrankaIDrugi_1">UDRUGA "KRŠ ZAGORE"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"KRŠ ZAGORE", OIB 84161224198, Nakići uz cestu 1, 22323 Mirlović Zagora</izvorni_sadrzaj>
    <derivirana_varijabla naziv="DomainObject.Predmet.ProtustrankaIDrugiAdressOIB_1">UDRUGA "KRŠ ZAGORE", OIB 84161224198, Nakići uz cestu 1, 22323 Mirlović Zagora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"KRŠ ZAGORE"</item>
    </izvorni_sadrzaj>
    <derivirana_varijabla naziv="DomainObject.Predmet.SudioniciListNaziv_1">
      <item>FINA - Podružnica Šibenik</item>
      <item>UDRUGA "KRŠ ZAGORE"</item>
    </derivirana_varijabla>
  </DomainObject.Predmet.SudioniciListNaziv>
  <DomainObject.Predmet.SudioniciListAdressOIB>
    <izvorni_sadrzaj>
      <item>FINA - Podružnica Šibenik, OIB 85821130368, Perivoj L. Marune 1,22000 Šibenik</item>
      <item>UDRUGA "KRŠ ZAGORE", OIB 84161224198, Nakići uz cestu 1,22323 Mirlović Zagora</item>
    </izvorni_sadrzaj>
    <derivirana_varijabla naziv="DomainObject.Predmet.SudioniciListAdressOIB_1">
      <item>FINA - Podružnica Šibenik, OIB 85821130368, Perivoj L. Marune 1,22000 Šibenik</item>
      <item>UDRUGA "KRŠ ZAGORE", OIB 84161224198, Nakići uz cestu 1,22323 Mirlović Zagora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84161224198</item>
    </izvorni_sadrzaj>
    <derivirana_varijabla naziv="DomainObject.Predmet.SudioniciListNazivOIB_1">
      <item>, OIB 85821130368</item>
      <item>, OIB 84161224198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467</properties:Words>
  <properties:Characters>2554</properties:Characters>
  <properties:Lines>96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2016-06-03T08:01:00Z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