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cc6c" w14:paraId="28bcc6c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8359D0">
        <w:rPr>
          <w:b/>
        </w:rPr>
        <w:t>3</w:t>
      </w:r>
      <w:r w:rsidR="007C38C9">
        <w:rPr>
          <w:b/>
        </w:rPr>
        <w:t>55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7C38C9" w:rsidRPr="007C38C9">
        <w:t>TENISKI KLUB "TOLIĆ",</w:t>
      </w:r>
      <w:r w:rsidR="007C38C9">
        <w:t xml:space="preserve"> skraćeni naziv: TK TOLIĆ,</w:t>
      </w:r>
      <w:r w:rsidR="007C38C9" w:rsidRPr="007C38C9">
        <w:t xml:space="preserve"> Zagreb, Perjasička 6a, OIB: 96755452155</w:t>
      </w:r>
      <w:r w:rsidR="00B16504" w:rsidRPr="00B16504">
        <w:t xml:space="preserve">, </w:t>
      </w:r>
      <w:r w:rsidR="00AA7765">
        <w:t xml:space="preserve">dana </w:t>
      </w:r>
      <w:r w:rsidR="00582AA2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7C38C9" w:rsidRPr="007C38C9">
        <w:t>TENISKI KLUB "TOLIĆ", skraćeni naziv: TK TOLIĆ, Zagreb, Perjasička 6a, OIB: 96755452155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67E1D" w:rsidRPr="00C67E1D">
        <w:t>Ana-Maria Bogović iz Slavonskog Broda, Naselje Lutvinka ulaz 2/9, OIB 36495483478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7C38C9" w:rsidRPr="007C38C9">
        <w:t>TENISKI KLUB "TOLIĆ", skraćeni naziv: TK TOLIĆ, Zagreb, Perjasička 6a, OIB: 96755452155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C38C9" w:rsidP="0004284B" w:rsidR="007C38C9">
      <w:pPr>
        <w:ind w:firstLine="1440"/>
        <w:jc w:val="both"/>
      </w:pP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8359D0">
        <w:rPr>
          <w:b/>
        </w:rPr>
        <w:t>3</w:t>
      </w:r>
      <w:r w:rsidR="007C38C9">
        <w:rPr>
          <w:b/>
        </w:rPr>
        <w:t>55</w:t>
      </w:r>
      <w:r w:rsidRPr="0004284B">
        <w:rPr>
          <w:b/>
        </w:rPr>
        <w:t>/2016-</w:t>
      </w:r>
      <w:r w:rsidR="001A49B3">
        <w:rPr>
          <w:b/>
        </w:rPr>
        <w:t>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C92D33">
        <w:t>4</w:t>
      </w:r>
      <w:r w:rsidR="007C38C9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C38C9" w:rsidRPr="007C38C9">
        <w:t>TENISKI KLUB "TOLIĆ", skraćeni naziv: TK TOLIĆ, Zagreb, Perjasička 6a, OIB: 96755452155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7C38C9">
        <w:t>120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359D0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582AA2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D39" w:rsidR="00FB0D39">
      <w:r>
        <w:separator/>
      </w:r>
    </w:p>
  </w:endnote>
  <w:endnote w:id="0" w:type="continuationSeparator">
    <w:p w:rsidRDefault="00FB0D39" w:rsidR="00FB0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D39" w:rsidR="00FB0D39">
      <w:r>
        <w:separator/>
      </w:r>
    </w:p>
  </w:footnote>
  <w:footnote w:id="0" w:type="continuationSeparator">
    <w:p w:rsidRDefault="00FB0D39" w:rsidR="00FB0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B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07D3"/>
    <w:rsid w:val="00132969"/>
    <w:rsid w:val="00134C6C"/>
    <w:rsid w:val="00147255"/>
    <w:rsid w:val="00152E0E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057BD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1DFC"/>
    <w:rsid w:val="0057405A"/>
    <w:rsid w:val="00582AA2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38C9"/>
    <w:rsid w:val="007C4E4B"/>
    <w:rsid w:val="007C7835"/>
    <w:rsid w:val="007F48F2"/>
    <w:rsid w:val="007F5B85"/>
    <w:rsid w:val="007F7BE4"/>
    <w:rsid w:val="00816600"/>
    <w:rsid w:val="00832536"/>
    <w:rsid w:val="008359D0"/>
    <w:rsid w:val="00841F8D"/>
    <w:rsid w:val="00856577"/>
    <w:rsid w:val="00863A5B"/>
    <w:rsid w:val="00873A1A"/>
    <w:rsid w:val="00896044"/>
    <w:rsid w:val="0089623C"/>
    <w:rsid w:val="008A4B1F"/>
    <w:rsid w:val="008D1B0D"/>
    <w:rsid w:val="009000E9"/>
    <w:rsid w:val="009135EF"/>
    <w:rsid w:val="009339B1"/>
    <w:rsid w:val="00942E1D"/>
    <w:rsid w:val="009458D8"/>
    <w:rsid w:val="00961BE6"/>
    <w:rsid w:val="0096689E"/>
    <w:rsid w:val="009717C8"/>
    <w:rsid w:val="00976F4C"/>
    <w:rsid w:val="00977673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457D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51B86"/>
    <w:rsid w:val="00F91028"/>
    <w:rsid w:val="00F911E6"/>
    <w:rsid w:val="00FB0D39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7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7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7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7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7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7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7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7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TOLIĆ</izvorni_sadrzaj>
    <derivirana_varijabla naziv="DomainObject.Predmet.ProtustrankaFormated_1">  Teniski klub TOLIĆ</derivirana_varijabla>
  </DomainObject.Predmet.ProtustrankaFormated>
  <DomainObject.Predmet.ProtustrankaFormatedOIB>
    <izvorni_sadrzaj>  Teniski klub TOLIĆ, OIB 96755452155</izvorni_sadrzaj>
    <derivirana_varijabla naziv="DomainObject.Predmet.ProtustrankaFormatedOIB_1">  Teniski klub TOLIĆ, OIB 96755452155</derivirana_varijabla>
  </DomainObject.Predmet.ProtustrankaFormatedOIB>
  <DomainObject.Predmet.ProtustrankaFormatedWithAdress>
    <izvorni_sadrzaj> Teniski klub TOLIĆ, Perjasička 6 a, 10000 Zagreb</izvorni_sadrzaj>
    <derivirana_varijabla naziv="DomainObject.Predmet.ProtustrankaFormatedWithAdress_1"> Teniski klub TOLIĆ, Perjasička 6 a, 10000 Zagreb</derivirana_varijabla>
  </DomainObject.Predmet.ProtustrankaFormatedWithAdress>
  <DomainObject.Predmet.ProtustrankaFormatedWithAdressOIB>
    <izvorni_sadrzaj> Teniski klub TOLIĆ, OIB 96755452155, Perjasička 6 a, 10000 Zagreb</izvorni_sadrzaj>
    <derivirana_varijabla naziv="DomainObject.Predmet.ProtustrankaFormatedWithAdressOIB_1"> Teniski klub TOLIĆ, OIB 96755452155, Perjasička 6 a, 10000 Zagreb</derivirana_varijabla>
  </DomainObject.Predmet.ProtustrankaFormatedWithAdressOIB>
  <DomainObject.Predmet.ProtustrankaWithAdress>
    <izvorni_sadrzaj>Teniski klub TOLIĆ Perjasička 6 a, 10000 Zagreb</izvorni_sadrzaj>
    <derivirana_varijabla naziv="DomainObject.Predmet.ProtustrankaWithAdress_1">Teniski klub TOLIĆ Perjasička 6 a, 10000 Zagreb</derivirana_varijabla>
  </DomainObject.Predmet.ProtustrankaWithAdress>
  <DomainObject.Predmet.ProtustrankaWithAdressOIB>
    <izvorni_sadrzaj>Teniski klub TOLIĆ, OIB 96755452155, Perjasička 6 a, 10000 Zagreb</izvorni_sadrzaj>
    <derivirana_varijabla naziv="DomainObject.Predmet.ProtustrankaWithAdressOIB_1">Teniski klub TOLIĆ, OIB 96755452155, Perjasička 6 a, 10000 Zagreb</derivirana_varijabla>
  </DomainObject.Predmet.ProtustrankaWithAdressOIB>
  <DomainObject.Predmet.ProtustrankaNazivFormated>
    <izvorni_sadrzaj>Teniski klub TOLIĆ</izvorni_sadrzaj>
    <derivirana_varijabla naziv="DomainObject.Predmet.ProtustrankaNazivFormated_1">Teniski klub TOLIĆ</derivirana_varijabla>
  </DomainObject.Predmet.ProtustrankaNazivFormated>
  <DomainObject.Predmet.ProtustrankaNazivFormatedOIB>
    <izvorni_sadrzaj>Teniski klub TOLIĆ, OIB 96755452155</izvorni_sadrzaj>
    <derivirana_varijabla naziv="DomainObject.Predmet.ProtustrankaNazivFormatedOIB_1">Teniski klub TOLIĆ, OIB 96755452155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TOLIĆ</item>
    </izvorni_sadrzaj>
    <derivirana_varijabla naziv="DomainObject.Predmet.ProtuStrankaListFormated_1">
      <item>Teniski klub TOLIĆ</item>
    </derivirana_varijabla>
  </DomainObject.Predmet.ProtuStrankaListFormated>
  <DomainObject.Predmet.ProtuStrankaListFormatedOIB>
    <izvorni_sadrzaj>
      <item>Teniski klub TOLIĆ, OIB 96755452155</item>
    </izvorni_sadrzaj>
    <derivirana_varijabla naziv="DomainObject.Predmet.ProtuStrankaListFormatedOIB_1">
      <item>Teniski klub TOLIĆ, OIB 96755452155</item>
    </derivirana_varijabla>
  </DomainObject.Predmet.ProtuStrankaListFormatedOIB>
  <DomainObject.Predmet.ProtuStrankaListFormatedWithAdress>
    <izvorni_sadrzaj>
      <item>Teniski klub TOLIĆ, Perjasička 6 a, 10000 Zagreb</item>
    </izvorni_sadrzaj>
    <derivirana_varijabla naziv="DomainObject.Predmet.ProtuStrankaListFormatedWithAdress_1">
      <item>Teniski klub TOLIĆ, Perjasička 6 a, 10000 Zagreb</item>
    </derivirana_varijabla>
  </DomainObject.Predmet.ProtuStrankaListFormatedWithAdress>
  <DomainObject.Predmet.ProtuStrankaListFormatedWithAdressOIB>
    <izvorni_sadrzaj>
      <item>Teniski klub TOLIĆ, OIB 96755452155, Perjasička 6 a, 10000 Zagreb</item>
    </izvorni_sadrzaj>
    <derivirana_varijabla naziv="DomainObject.Predmet.ProtuStrankaListFormatedWithAdressOIB_1">
      <item>Teniski klub TOLIĆ, OIB 96755452155, Perjasička 6 a, 10000 Zagreb</item>
    </derivirana_varijabla>
  </DomainObject.Predmet.ProtuStrankaListFormatedWithAdressOIB>
  <DomainObject.Predmet.ProtuStrankaListNazivFormated>
    <izvorni_sadrzaj>
      <item>Teniski klub TOLIĆ</item>
    </izvorni_sadrzaj>
    <derivirana_varijabla naziv="DomainObject.Predmet.ProtuStrankaListNazivFormated_1">
      <item>Teniski klub TOLIĆ</item>
    </derivirana_varijabla>
  </DomainObject.Predmet.ProtuStrankaListNazivFormated>
  <DomainObject.Predmet.ProtuStrankaListNazivFormatedOIB>
    <izvorni_sadrzaj>
      <item>Teniski klub TOLIĆ, OIB 96755452155</item>
    </izvorni_sadrzaj>
    <derivirana_varijabla naziv="DomainObject.Predmet.ProtuStrankaListNazivFormatedOIB_1">
      <item>Teniski klub TOLIĆ, OIB 96755452155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TOLIĆ</izvorni_sadrzaj>
    <derivirana_varijabla naziv="DomainObject.Predmet.ProtustrankaIDrugi_1">Teniski klub TOLIĆ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TOLIĆ, OIB 96755452155, Perjasička 6 a, 10000 Zagreb</izvorni_sadrzaj>
    <derivirana_varijabla naziv="DomainObject.Predmet.ProtustrankaIDrugiAdressOIB_1">Teniski klub TOLIĆ, OIB 96755452155, Perjasička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TOLIĆ</item>
      <item>FINA Regionalni centar Zagreb</item>
    </izvorni_sadrzaj>
    <derivirana_varijabla naziv="DomainObject.Predmet.SudioniciListNaziv_1">
      <item>Teniski klub TOLIĆ</item>
      <item>FINA Regionalni centar Zagreb</item>
    </derivirana_varijabla>
  </DomainObject.Predmet.SudioniciListNaziv>
  <DomainObject.Predmet.SudioniciListAdressOIB>
    <izvorni_sadrzaj>
      <item>Teniski klub TOLIĆ, OIB 96755452155, Perjasička 6 a,10000 Zagreb</item>
      <item>FINA Regionalni centar Zagreb, OIB 85821130368, Trg svibanjskih žrtava 1995. 1,10000 Zagreb</item>
    </izvorni_sadrzaj>
    <derivirana_varijabla naziv="DomainObject.Predmet.SudioniciListAdressOIB_1">
      <item>Teniski klub TOLIĆ, OIB 96755452155, Perjasička 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96755452155</item>
      <item>, OIB 85821130368</item>
    </izvorni_sadrzaj>
    <derivirana_varijabla naziv="DomainObject.Predmet.SudioniciListNazivOIB_1">
      <item>, OIB 96755452155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AF961-84CD-499F-A8BB-AB9402072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793</properties:Words>
  <properties:Characters>4456</properties:Characters>
  <properties:Lines>112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2016-08-25T11:28:00Z</dcterms:created>
  <dc:creator>alet</dc:creator>
  <cp:lastModifiedBy>wsadmin</cp:lastModifiedBy>
  <cp:lastPrinted>2016-07-28T06:43:00Z</cp:lastPrinted>
  <dcterms:modified xmlns:xsi="http://www.w3.org/2001/XMLSchema-instance" xsi:type="dcterms:W3CDTF">2016-09-01T07:23:00Z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