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d072" w14:paraId="79fd07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596E0E">
        <w:t>567/2017-3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596E0E">
        <w:t>PIJAKIS</w:t>
      </w:r>
      <w:r w:rsidR="0063493C" w:rsidRPr="0063493C">
        <w:t xml:space="preserve"> j.d.o.o </w:t>
      </w:r>
      <w:r w:rsidR="00596E0E">
        <w:t>za ugostiteljstvo</w:t>
      </w:r>
      <w:r w:rsidR="009D3170">
        <w:t xml:space="preserve"> i usluge</w:t>
      </w:r>
      <w:r w:rsidR="0063493C" w:rsidRPr="0063493C">
        <w:t xml:space="preserve">, </w:t>
      </w:r>
      <w:r w:rsidR="00270656">
        <w:t xml:space="preserve">Slavonski Brod, </w:t>
      </w:r>
      <w:r w:rsidR="00596E0E">
        <w:t>Osječka 163</w:t>
      </w:r>
      <w:r w:rsidR="00270656">
        <w:t xml:space="preserve">, OIB: </w:t>
      </w:r>
      <w:r w:rsidR="00596E0E">
        <w:t>94917100728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596E0E">
        <w:t>18</w:t>
      </w:r>
      <w:r w:rsidR="00BB52EE">
        <w:t>.svibnja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596E0E">
        <w:rPr>
          <w:bCs/>
        </w:rPr>
        <w:t xml:space="preserve">dužnika </w:t>
      </w:r>
      <w:r w:rsidR="00596E0E">
        <w:t>PIJAKIS</w:t>
      </w:r>
      <w:r w:rsidR="00596E0E" w:rsidRPr="0063493C">
        <w:t xml:space="preserve"> j.d.o.o </w:t>
      </w:r>
      <w:r w:rsidR="00596E0E">
        <w:t>za ugostiteljstvo i usluge</w:t>
      </w:r>
      <w:r w:rsidR="00596E0E" w:rsidRPr="0063493C">
        <w:t xml:space="preserve">, </w:t>
      </w:r>
      <w:r w:rsidR="00596E0E">
        <w:t xml:space="preserve">Slavonski Brod, Osječka 163, OIB: 94917100728 </w:t>
      </w:r>
      <w:r>
        <w:t xml:space="preserve">iznosi </w:t>
      </w:r>
      <w:r w:rsidR="00596E0E">
        <w:t>9.909,46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596E0E">
        <w:t>Pijo Tolić</w:t>
      </w:r>
      <w:r w:rsidR="009D3170">
        <w:t xml:space="preserve">, </w:t>
      </w:r>
      <w:r w:rsidR="00671E1F">
        <w:t>Slavonski Brod</w:t>
      </w:r>
      <w:r w:rsidR="009D3170">
        <w:t xml:space="preserve">, </w:t>
      </w:r>
      <w:r w:rsidR="00596E0E">
        <w:t>Adama Baltazara Krčelića 8</w:t>
      </w:r>
      <w:r w:rsidR="00270656">
        <w:t xml:space="preserve">, OIB: </w:t>
      </w:r>
      <w:r w:rsidR="00596E0E">
        <w:t>71752917274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96E0E">
        <w:rPr>
          <w:b/>
        </w:rPr>
        <w:t>567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596E0E">
        <w:t>18</w:t>
      </w:r>
      <w:r w:rsidR="00671E1F">
        <w:t>.svibnja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306" w:rsidR="00DF3306">
      <w:r>
        <w:separator/>
      </w:r>
    </w:p>
  </w:endnote>
  <w:endnote w:id="0" w:type="continuationSeparator">
    <w:p w:rsidRDefault="00DF3306" w:rsidR="00DF3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306" w:rsidR="00DF3306">
      <w:r>
        <w:separator/>
      </w:r>
    </w:p>
  </w:footnote>
  <w:footnote w:id="0" w:type="continuationSeparator">
    <w:p w:rsidRDefault="00DF3306" w:rsidR="00DF3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07B5"/>
    <w:rsid w:val="005868D0"/>
    <w:rsid w:val="005931E7"/>
    <w:rsid w:val="00596E0E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3151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306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4E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C3BD2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31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3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31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3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9909.46</izvorni_sadrzaj>
    <derivirana_varijabla naziv="DomainObject.Predmet.InicijalnaVrijednost_1">9909.46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 SZ</izvorni_sadrzaj>
    <derivirana_varijabla naziv="DomainObject.Predmet.PrimjedbaSuca_1">ČL.429. st.1  SZ</derivirana_varijabla>
  </DomainObject.Predmet.PrimjedbaSuca>
  <DomainObject.Predmet.ProtustrankaFormated>
    <izvorni_sadrzaj>  PIJAKIS j.d.o.o. za ugostiteljstvo i usluge</izvorni_sadrzaj>
    <derivirana_varijabla naziv="DomainObject.Predmet.ProtustrankaFormated_1">  PIJAKIS j.d.o.o. za ugostiteljstvo i usluge</derivirana_varijabla>
  </DomainObject.Predmet.ProtustrankaFormated>
  <DomainObject.Predmet.ProtustrankaFormatedOIB>
    <izvorni_sadrzaj>  PIJAKIS j.d.o.o. za ugostiteljstvo i usluge, OIB 94917100728</izvorni_sadrzaj>
    <derivirana_varijabla naziv="DomainObject.Predmet.ProtustrankaFormatedOIB_1">  PIJAKIS j.d.o.o. za ugostiteljstvo i usluge, OIB 94917100728</derivirana_varijabla>
  </DomainObject.Predmet.ProtustrankaFormatedOIB>
  <DomainObject.Predmet.ProtustrankaFormatedWithAdress>
    <izvorni_sadrzaj> PIJAKIS j.d.o.o. za ugostiteljstvo i usluge, Osječka 163, 35000 Slavonski Brod</izvorni_sadrzaj>
    <derivirana_varijabla naziv="DomainObject.Predmet.ProtustrankaFormatedWithAdress_1"> PIJAKIS j.d.o.o. za ugostiteljstvo i usluge, Osječka 163, 35000 Slavonski Brod</derivirana_varijabla>
  </DomainObject.Predmet.ProtustrankaFormatedWithAdress>
  <DomainObject.Predmet.ProtustrankaFormatedWithAdressOIB>
    <izvorni_sadrzaj> PIJAKIS j.d.o.o. za ugostiteljstvo i usluge, OIB 94917100728, Osječka 163, 35000 Slavonski Brod</izvorni_sadrzaj>
    <derivirana_varijabla naziv="DomainObject.Predmet.ProtustrankaFormatedWithAdressOIB_1"> PIJAKIS j.d.o.o. za ugostiteljstvo i usluge, OIB 94917100728, Osječka 163, 35000 Slavonski Brod</derivirana_varijabla>
  </DomainObject.Predmet.ProtustrankaFormatedWithAdressOIB>
  <DomainObject.Predmet.ProtustrankaWithAdress>
    <izvorni_sadrzaj>PIJAKIS j.d.o.o. za ugostiteljstvo i usluge Osječka 163, 35000 Slavonski Brod</izvorni_sadrzaj>
    <derivirana_varijabla naziv="DomainObject.Predmet.ProtustrankaWithAdress_1">PIJAKIS j.d.o.o. za ugostiteljstvo i usluge Osječka 163, 35000 Slavonski Brod</derivirana_varijabla>
  </DomainObject.Predmet.ProtustrankaWithAdress>
  <DomainObject.Predmet.ProtustrankaWithAdressOIB>
    <izvorni_sadrzaj>PIJAKIS j.d.o.o. za ugostiteljstvo i usluge, OIB 94917100728, Osječka 163, 35000 Slavonski Brod</izvorni_sadrzaj>
    <derivirana_varijabla naziv="DomainObject.Predmet.ProtustrankaWithAdressOIB_1">PIJAKIS j.d.o.o. za ugostiteljstvo i usluge, OIB 94917100728, Osječka 163, 35000 Slavonski Brod</derivirana_varijabla>
  </DomainObject.Predmet.ProtustrankaWithAdressOIB>
  <DomainObject.Predmet.ProtustrankaNazivFormated>
    <izvorni_sadrzaj>PIJAKIS j.d.o.o. za ugostiteljstvo i usluge</izvorni_sadrzaj>
    <derivirana_varijabla naziv="DomainObject.Predmet.ProtustrankaNazivFormated_1">PIJAKIS j.d.o.o. za ugostiteljstvo i usluge</derivirana_varijabla>
  </DomainObject.Predmet.ProtustrankaNazivFormated>
  <DomainObject.Predmet.ProtustrankaNazivFormatedOIB>
    <izvorni_sadrzaj>PIJAKIS j.d.o.o. za ugostiteljstvo i usluge, OIB 94917100728</izvorni_sadrzaj>
    <derivirana_varijabla naziv="DomainObject.Predmet.ProtustrankaNazivFormatedOIB_1">PIJAKIS j.d.o.o. za ugostiteljstvo i usluge, OIB 94917100728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PIJAKIS j.d.o.o. za ugostiteljstvo i usluge</item>
    </izvorni_sadrzaj>
    <derivirana_varijabla naziv="DomainObject.Predmet.ProtuStrankaListFormated_1">
      <item>PIJAKIS j.d.o.o. za ugostiteljstvo i usluge</item>
    </derivirana_varijabla>
  </DomainObject.Predmet.ProtuStrankaListFormated>
  <DomainObject.Predmet.ProtuStrankaListFormatedOIB>
    <izvorni_sadrzaj>
      <item>PIJAKIS j.d.o.o. za ugostiteljstvo i usluge, OIB 94917100728</item>
    </izvorni_sadrzaj>
    <derivirana_varijabla naziv="DomainObject.Predmet.ProtuStrankaListFormatedOIB_1">
      <item>PIJAKIS j.d.o.o. za ugostiteljstvo i usluge, OIB 94917100728</item>
    </derivirana_varijabla>
  </DomainObject.Predmet.ProtuStrankaListFormatedOIB>
  <DomainObject.Predmet.ProtuStrankaListFormatedWithAdress>
    <izvorni_sadrzaj>
      <item>PIJAKIS j.d.o.o. za ugostiteljstvo i usluge, Osječka 163, 35000 Slavonski Brod</item>
    </izvorni_sadrzaj>
    <derivirana_varijabla naziv="DomainObject.Predmet.ProtuStrankaListFormatedWithAdress_1">
      <item>PIJAKIS j.d.o.o. za ugostiteljstvo i usluge, Osječka 163, 35000 Slavonski Brod</item>
    </derivirana_varijabla>
  </DomainObject.Predmet.ProtuStrankaListFormatedWithAdress>
  <DomainObject.Predmet.ProtuStrankaListFormatedWithAdressOIB>
    <izvorni_sadrzaj>
      <item>PIJAKIS j.d.o.o. za ugostiteljstvo i usluge, OIB 94917100728, Osječka 163, 35000 Slavonski Brod</item>
    </izvorni_sadrzaj>
    <derivirana_varijabla naziv="DomainObject.Predmet.ProtuStrankaListFormatedWithAdressOIB_1">
      <item>PIJAKIS j.d.o.o. za ugostiteljstvo i usluge, OIB 94917100728, Osječka 163, 35000 Slavonski Brod</item>
    </derivirana_varijabla>
  </DomainObject.Predmet.ProtuStrankaListFormatedWithAdressOIB>
  <DomainObject.Predmet.ProtuStrankaListNazivFormated>
    <izvorni_sadrzaj>
      <item>PIJAKIS j.d.o.o. za ugostiteljstvo i usluge</item>
    </izvorni_sadrzaj>
    <derivirana_varijabla naziv="DomainObject.Predmet.ProtuStrankaListNazivFormated_1">
      <item>PIJAKIS j.d.o.o. za ugostiteljstvo i usluge</item>
    </derivirana_varijabla>
  </DomainObject.Predmet.ProtuStrankaListNazivFormated>
  <DomainObject.Predmet.ProtuStrankaListNazivFormatedOIB>
    <izvorni_sadrzaj>
      <item>PIJAKIS j.d.o.o. za ugostiteljstvo i usluge, OIB 94917100728</item>
    </izvorni_sadrzaj>
    <derivirana_varijabla naziv="DomainObject.Predmet.ProtuStrankaListNazivFormatedOIB_1">
      <item>PIJAKIS j.d.o.o. za ugostiteljstvo i usluge, OIB 94917100728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PIJAKIS j.d.o.o. za ugostiteljstvo i usluge</izvorni_sadrzaj>
    <derivirana_varijabla naziv="DomainObject.Predmet.ProtustrankaIDrugi_1">PIJAKIS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PIJAKIS j.d.o.o. za ugostiteljstvo i usluge, OIB 94917100728, Osječka 163, 35000 Slavonski Brod</izvorni_sadrzaj>
    <derivirana_varijabla naziv="DomainObject.Predmet.ProtustrankaIDrugiAdressOIB_1">PIJAKIS j.d.o.o. za ugostiteljstvo i usluge, OIB 94917100728, Osječka 163,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PIJAKIS j.d.o.o. za ugostiteljstvo i usluge</item>
    </izvorni_sadrzaj>
    <derivirana_varijabla naziv="DomainObject.Predmet.SudioniciListNaziv_1">
      <item>Financijska agencija</item>
      <item>PIJAKIS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PIJAKIS j.d.o.o. za ugostiteljstvo i usluge, OIB 94917100728, Osječka 163,35000 Slavonski Brod</item>
    </izvorni_sadrzaj>
    <derivirana_varijabla naziv="DomainObject.Predmet.SudioniciListAdressOIB_1">
      <item>Financijska agencija, OIB 85821130368, Ulica grada Vukovara 70,10000 Zagreb</item>
      <item>PIJAKIS j.d.o.o. za ugostiteljstvo i usluge, OIB 94917100728, Osječka 163,35000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94917100728</item>
    </izvorni_sadrzaj>
    <derivirana_varijabla naziv="DomainObject.Predmet.SudioniciListNazivOIB_1">
      <item>, OIB 85821130368</item>
      <item>, OIB 94917100728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1967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2017-05-18T07:37:00Z</dcterms:created>
  <dc:creator>Korisnik</dc:creator>
  <cp:lastModifiedBy>wsadmin</cp:lastModifiedBy>
  <cp:lastPrinted>2017-05-10T06:21:00Z</cp:lastPrinted>
  <dcterms:modified xmlns:xsi="http://www.w3.org/2001/XMLSchema-instance" xsi:type="dcterms:W3CDTF">2017-05-18T07:38:00Z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