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d39a" w14:paraId="63fd39a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 OIB: 39670464653, po sutkinji tog suda Ani Markač, povodom prijedloga za otvaranje stečajnog postupka nad dužnikom </w:t>
      </w:r>
      <w:r w:rsidR="00045FE2">
        <w:rPr>
          <w:szCs w:val="24"/>
        </w:rPr>
        <w:t>ELEKTROTEHNIKA j.d.o.o.</w:t>
      </w:r>
      <w:r w:rsidR="000C6F35">
        <w:rPr>
          <w:szCs w:val="24"/>
        </w:rPr>
        <w:t xml:space="preserve"> za usluge i trgovinu</w:t>
      </w:r>
      <w:r w:rsidRPr="001133DC">
        <w:rPr>
          <w:szCs w:val="24"/>
        </w:rPr>
        <w:t>,</w:t>
      </w:r>
      <w:r w:rsidR="00783441">
        <w:rPr>
          <w:szCs w:val="24"/>
        </w:rPr>
        <w:t xml:space="preserve"> Zadar, </w:t>
      </w:r>
      <w:r w:rsidR="00045FE2">
        <w:rPr>
          <w:szCs w:val="24"/>
        </w:rPr>
        <w:t>Domovinskog rata 6</w:t>
      </w:r>
      <w:r w:rsidR="00783441">
        <w:rPr>
          <w:szCs w:val="24"/>
        </w:rPr>
        <w:t xml:space="preserve">, OIB: </w:t>
      </w:r>
      <w:r w:rsidR="00045FE2">
        <w:rPr>
          <w:szCs w:val="24"/>
        </w:rPr>
        <w:t>30820494117</w:t>
      </w:r>
      <w:r w:rsidR="000C6F35">
        <w:rPr>
          <w:szCs w:val="24"/>
        </w:rPr>
        <w:t>, dana 20</w:t>
      </w:r>
      <w:r>
        <w:rPr>
          <w:szCs w:val="24"/>
        </w:rPr>
        <w:t xml:space="preserve">. </w:t>
      </w:r>
      <w:r w:rsidR="00783441">
        <w:rPr>
          <w:szCs w:val="24"/>
        </w:rPr>
        <w:t>siječnja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045FE2">
        <w:rPr>
          <w:b/>
          <w:sz w:val="24"/>
          <w:szCs w:val="24"/>
          <w:lang w:val="hr-HR"/>
        </w:rPr>
        <w:t>IVI GLAVIĆU</w:t>
      </w:r>
      <w:r>
        <w:rPr>
          <w:sz w:val="24"/>
          <w:szCs w:val="24"/>
          <w:lang w:val="hr-HR"/>
        </w:rPr>
        <w:t>,</w:t>
      </w:r>
      <w:r w:rsidR="00783441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</w:t>
      </w:r>
      <w:r w:rsidR="00045FE2">
        <w:rPr>
          <w:sz w:val="24"/>
          <w:szCs w:val="24"/>
          <w:lang w:val="hr-HR"/>
        </w:rPr>
        <w:t>Nadin</w:t>
      </w:r>
      <w:r>
        <w:rPr>
          <w:sz w:val="24"/>
          <w:szCs w:val="24"/>
          <w:lang w:val="hr-HR"/>
        </w:rPr>
        <w:t xml:space="preserve">, </w:t>
      </w:r>
      <w:r w:rsidR="00045FE2">
        <w:rPr>
          <w:sz w:val="24"/>
          <w:szCs w:val="24"/>
          <w:lang w:val="hr-HR"/>
        </w:rPr>
        <w:t>Nadin</w:t>
      </w:r>
      <w:r w:rsidR="0062281C">
        <w:rPr>
          <w:sz w:val="24"/>
          <w:szCs w:val="24"/>
          <w:lang w:val="hr-HR"/>
        </w:rPr>
        <w:t xml:space="preserve"> </w:t>
      </w:r>
      <w:r w:rsidR="00045FE2">
        <w:rPr>
          <w:sz w:val="24"/>
          <w:szCs w:val="24"/>
          <w:lang w:val="hr-HR"/>
        </w:rPr>
        <w:t>114</w:t>
      </w:r>
      <w:r>
        <w:rPr>
          <w:sz w:val="24"/>
          <w:szCs w:val="24"/>
          <w:lang w:val="hr-HR"/>
        </w:rPr>
        <w:t>, OIB:</w:t>
      </w:r>
      <w:r w:rsidR="00783441">
        <w:rPr>
          <w:sz w:val="24"/>
          <w:szCs w:val="24"/>
          <w:lang w:val="hr-HR"/>
        </w:rPr>
        <w:t xml:space="preserve"> </w:t>
      </w:r>
      <w:r w:rsidR="00045FE2">
        <w:rPr>
          <w:sz w:val="24"/>
          <w:szCs w:val="24"/>
          <w:lang w:val="hr-HR"/>
        </w:rPr>
        <w:t>99621771128</w:t>
      </w:r>
      <w:r w:rsidR="00783441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 xml:space="preserve"> kao osobi ovlaštenoj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62281C">
        <w:rPr>
          <w:sz w:val="24"/>
          <w:szCs w:val="24"/>
          <w:lang w:val="hr-HR"/>
        </w:rPr>
        <w:t>114</w:t>
      </w:r>
      <w:r w:rsidR="00045FE2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-16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45FE2" w:rsidRPr="00045FE2">
        <w:rPr>
          <w:sz w:val="24"/>
          <w:szCs w:val="24"/>
        </w:rPr>
        <w:t>ELEKTROTEHNIKA j.d.o.o.</w:t>
      </w:r>
      <w:r w:rsidR="000C6F35">
        <w:rPr>
          <w:sz w:val="24"/>
          <w:szCs w:val="24"/>
        </w:rPr>
        <w:t xml:space="preserve"> za usluge i trgovinu</w:t>
      </w:r>
      <w:r w:rsidR="00045FE2" w:rsidRPr="00045FE2">
        <w:rPr>
          <w:sz w:val="24"/>
          <w:szCs w:val="24"/>
        </w:rPr>
        <w:t>, Zadar, Domovinskog rata 6, OIB: 30820494117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0C6F35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 20</w:t>
      </w:r>
      <w:r w:rsidR="003D430B">
        <w:rPr>
          <w:sz w:val="24"/>
          <w:szCs w:val="24"/>
          <w:lang w:val="hr-HR"/>
        </w:rPr>
        <w:t xml:space="preserve">. </w:t>
      </w:r>
      <w:r w:rsidR="00783441">
        <w:rPr>
          <w:sz w:val="24"/>
          <w:szCs w:val="24"/>
          <w:lang w:val="hr-HR"/>
        </w:rPr>
        <w:t>siječnja 2017</w:t>
      </w:r>
      <w:r w:rsidR="003D430B">
        <w:rPr>
          <w:sz w:val="24"/>
          <w:szCs w:val="24"/>
          <w:lang w:val="hr-HR"/>
        </w:rPr>
        <w:t xml:space="preserve">. </w:t>
      </w:r>
    </w:p>
    <w:p w:rsidRDefault="002618A7" w:rsidP="002618A7" w:rsidR="002618A7">
      <w:pPr>
        <w:rPr>
          <w:sz w:val="24"/>
          <w:szCs w:val="24"/>
          <w:lang w:val="hr-HR"/>
        </w:rPr>
      </w:pPr>
    </w:p>
    <w:p w:rsidRDefault="002618A7" w:rsidP="002618A7" w:rsidR="002618A7">
      <w:pPr>
        <w:rPr>
          <w:sz w:val="24"/>
          <w:szCs w:val="24"/>
          <w:lang w:val="hr-HR"/>
        </w:rPr>
      </w:pPr>
    </w:p>
    <w:p w:rsidRDefault="00B34D0F" w:rsidP="002618A7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3D430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  <w:t xml:space="preserve">    </w:t>
      </w:r>
      <w:r w:rsidR="003D430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  <w:t xml:space="preserve">    Sutkinja</w:t>
      </w:r>
    </w:p>
    <w:p w:rsidRDefault="00B34D0F" w:rsidP="00B34D0F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Marijana Žuža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</w:r>
      <w:r w:rsidR="003D430B">
        <w:rPr>
          <w:sz w:val="24"/>
          <w:szCs w:val="24"/>
          <w:lang w:val="hr-HR"/>
        </w:rPr>
        <w:tab/>
        <w:t xml:space="preserve">                                       </w:t>
      </w:r>
      <w:r w:rsidR="002618A7">
        <w:rPr>
          <w:sz w:val="24"/>
          <w:szCs w:val="24"/>
          <w:lang w:val="hr-HR"/>
        </w:rPr>
        <w:t xml:space="preserve">       </w:t>
      </w:r>
      <w:r w:rsidR="003D430B">
        <w:rPr>
          <w:sz w:val="24"/>
          <w:szCs w:val="24"/>
          <w:lang w:val="hr-HR"/>
        </w:rPr>
        <w:t>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45FE2" w:rsidRPr="00045FE2">
        <w:rPr>
          <w:szCs w:val="24"/>
          <w:lang w:val="en-AU"/>
        </w:rPr>
        <w:t>IVI GLAVIĆU,  Nadin, Nadin 114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D0F" w:rsidR="00B34D0F">
      <w:r>
        <w:separator/>
      </w:r>
    </w:p>
  </w:endnote>
  <w:endnote w:id="0" w:type="continuationSeparator">
    <w:p w:rsidRDefault="00B34D0F" w:rsidR="00B34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D0F" w:rsidR="00B34D0F">
      <w:r>
        <w:separator/>
      </w:r>
    </w:p>
  </w:footnote>
  <w:footnote w:id="0" w:type="continuationSeparator">
    <w:p w:rsidRDefault="00B34D0F" w:rsidR="00B34D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D0F" w:rsidP="00EF4316" w:rsidR="00B34D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4D0F" w:rsidR="00B34D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D0F" w:rsidP="00EF4316" w:rsidR="00B34D0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55EE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34D0F" w:rsidP="00013BFD" w:rsidR="00B34D0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St-1145/16-4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4D0F" w:rsidP="000E0307" w:rsidR="00B34D0F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St-1145/16-4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5FE2"/>
    <w:rsid w:val="00051481"/>
    <w:rsid w:val="00061950"/>
    <w:rsid w:val="00086A8D"/>
    <w:rsid w:val="000C6F35"/>
    <w:rsid w:val="000E0307"/>
    <w:rsid w:val="000F48F0"/>
    <w:rsid w:val="001133DC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618A7"/>
    <w:rsid w:val="0027022E"/>
    <w:rsid w:val="002877F3"/>
    <w:rsid w:val="002B09E1"/>
    <w:rsid w:val="002D33E5"/>
    <w:rsid w:val="003328D9"/>
    <w:rsid w:val="003C52FE"/>
    <w:rsid w:val="003D430B"/>
    <w:rsid w:val="003E475F"/>
    <w:rsid w:val="00410D53"/>
    <w:rsid w:val="00421825"/>
    <w:rsid w:val="00434741"/>
    <w:rsid w:val="00442769"/>
    <w:rsid w:val="00477F3D"/>
    <w:rsid w:val="0049238A"/>
    <w:rsid w:val="004C3D10"/>
    <w:rsid w:val="004C5EC3"/>
    <w:rsid w:val="0053132F"/>
    <w:rsid w:val="0059486F"/>
    <w:rsid w:val="005A78A8"/>
    <w:rsid w:val="0062281C"/>
    <w:rsid w:val="006325FF"/>
    <w:rsid w:val="00645D3A"/>
    <w:rsid w:val="0065029E"/>
    <w:rsid w:val="00697CE6"/>
    <w:rsid w:val="006A12A3"/>
    <w:rsid w:val="006D7447"/>
    <w:rsid w:val="00742494"/>
    <w:rsid w:val="00755EE3"/>
    <w:rsid w:val="007718B2"/>
    <w:rsid w:val="00783441"/>
    <w:rsid w:val="00793003"/>
    <w:rsid w:val="007B2D8B"/>
    <w:rsid w:val="007B3220"/>
    <w:rsid w:val="007C48AB"/>
    <w:rsid w:val="007E206B"/>
    <w:rsid w:val="007E5AE2"/>
    <w:rsid w:val="0082407F"/>
    <w:rsid w:val="00824168"/>
    <w:rsid w:val="008412A7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34D0F"/>
    <w:rsid w:val="00B36FB3"/>
    <w:rsid w:val="00BB68B9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DE3919"/>
    <w:rsid w:val="00E2152F"/>
    <w:rsid w:val="00E224F2"/>
    <w:rsid w:val="00E40632"/>
    <w:rsid w:val="00E63362"/>
    <w:rsid w:val="00E74559"/>
    <w:rsid w:val="00E75D56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5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AE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AE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AE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AE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5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AE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AE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AE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AE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j.d.o.o. za usluge i trgovinu</izvorni_sadrzaj>
    <derivirana_varijabla naziv="DomainObject.Predmet.ProtustrankaFormated_1">  ELEKTROTEHNIKA j.d.o.o. za usluge i trgovinu</derivirana_varijabla>
  </DomainObject.Predmet.ProtustrankaFormated>
  <DomainObject.Predmet.ProtustrankaFormatedOIB>
    <izvorni_sadrzaj>  ELEKTROTEHNIKA j.d.o.o. za usluge i trgovinu, OIB 30820494117</izvorni_sadrzaj>
    <derivirana_varijabla naziv="DomainObject.Predmet.ProtustrankaFormatedOIB_1">  ELEKTROTEHNIKA j.d.o.o. za usluge i trgovinu, OIB 30820494117</derivirana_varijabla>
  </DomainObject.Predmet.ProtustrankaFormatedOIB>
  <DomainObject.Predmet.ProtustrankaFormatedWithAdress>
    <izvorni_sadrzaj> ELEKTROTEHNIKA j.d.o.o. za usluge i trgovinu, Domovinskog rata 6, 23000 Zadar</izvorni_sadrzaj>
    <derivirana_varijabla naziv="DomainObject.Predmet.ProtustrankaFormatedWithAdress_1"> ELEKTROTEHNIKA j.d.o.o. za usluge i trgovinu, Domovinskog rata 6, 23000 Zadar</derivirana_varijabla>
  </DomainObject.Predmet.ProtustrankaFormatedWithAdress>
  <DomainObject.Predmet.ProtustrankaFormatedWithAdressOIB>
    <izvorni_sadrzaj> ELEKTROTEHNIKA j.d.o.o. za usluge i trgovinu, OIB 30820494117, Domovinskog rata 6, 23000 Zadar</izvorni_sadrzaj>
    <derivirana_varijabla naziv="DomainObject.Predmet.ProtustrankaFormatedWithAdressOIB_1"> ELEKTROTEHNIKA j.d.o.o. za usluge i trgovinu, OIB 30820494117, Domovinskog rata 6, 23000 Zadar</derivirana_varijabla>
  </DomainObject.Predmet.ProtustrankaFormatedWithAdressOIB>
  <DomainObject.Predmet.ProtustrankaWithAdress>
    <izvorni_sadrzaj>ELEKTROTEHNIKA j.d.o.o. za usluge i trgovinu Domovinskog rata 6, 23000 Zadar</izvorni_sadrzaj>
    <derivirana_varijabla naziv="DomainObject.Predmet.ProtustrankaWithAdress_1">ELEKTROTEHNIKA j.d.o.o. za usluge i trgovinu Domovinskog rata 6, 23000 Zadar</derivirana_varijabla>
  </DomainObject.Predmet.ProtustrankaWithAdress>
  <DomainObject.Predmet.ProtustrankaWithAdressOIB>
    <izvorni_sadrzaj>ELEKTROTEHNIKA j.d.o.o. za usluge i trgovinu, OIB 30820494117, Domovinskog rata 6, 23000 Zadar</izvorni_sadrzaj>
    <derivirana_varijabla naziv="DomainObject.Predmet.ProtustrankaWithAdressOIB_1">ELEKTROTEHNIKA j.d.o.o. za usluge i trgovinu, OIB 30820494117, Domovinskog rata 6, 23000 Zadar</derivirana_varijabla>
  </DomainObject.Predmet.ProtustrankaWithAdressOIB>
  <DomainObject.Predmet.ProtustrankaNazivFormated>
    <izvorni_sadrzaj>ELEKTROTEHNIKA j.d.o.o. za usluge i trgovinu</izvorni_sadrzaj>
    <derivirana_varijabla naziv="DomainObject.Predmet.ProtustrankaNazivFormated_1">ELEKTROTEHNIKA j.d.o.o. za usluge i trgovinu</derivirana_varijabla>
  </DomainObject.Predmet.ProtustrankaNazivFormated>
  <DomainObject.Predmet.ProtustrankaNazivFormatedOIB>
    <izvorni_sadrzaj>ELEKTROTEHNIKA j.d.o.o. za usluge i trgovinu, OIB 30820494117</izvorni_sadrzaj>
    <derivirana_varijabla naziv="DomainObject.Predmet.ProtustrankaNazivFormatedOIB_1">ELEKTROTEHNIKA j.d.o.o. za usluge i trgovinu, OIB 30820494117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43774.55</izvorni_sadrzaj>
    <derivirana_varijabla naziv="DomainObject.Predmet.TrenutnaVrijednost_1">43774.55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ELEKTROTEHNIKA j.d.o.o. za usluge i trgovinu</item>
    </izvorni_sadrzaj>
    <derivirana_varijabla naziv="DomainObject.Predmet.ProtuStrankaListFormated_1">
      <item>ELEKTROTEHNIKA j.d.o.o. za usluge i trgovinu</item>
    </derivirana_varijabla>
  </DomainObject.Predmet.ProtuStrankaListFormated>
  <DomainObject.Predmet.ProtuStrankaListFormatedOIB>
    <izvorni_sadrzaj>
      <item>ELEKTROTEHNIKA j.d.o.o. za usluge i trgovinu, OIB 30820494117</item>
    </izvorni_sadrzaj>
    <derivirana_varijabla naziv="DomainObject.Predmet.ProtuStrankaListFormatedOIB_1">
      <item>ELEKTROTEHNIKA j.d.o.o. za usluge i trgovinu, OIB 30820494117</item>
    </derivirana_varijabla>
  </DomainObject.Predmet.ProtuStrankaListFormatedOIB>
  <DomainObject.Predmet.ProtuStrankaListFormatedWithAdress>
    <izvorni_sadrzaj>
      <item>ELEKTROTEHNIKA j.d.o.o. za usluge i trgovinu, Domovinskog rata 6, 23000 Zadar</item>
    </izvorni_sadrzaj>
    <derivirana_varijabla naziv="DomainObject.Predmet.ProtuStrankaListFormatedWithAdress_1">
      <item>ELEKTROTEHNIKA j.d.o.o. za usluge i trgovinu, Domovinskog rata 6, 23000 Zadar</item>
    </derivirana_varijabla>
  </DomainObject.Predmet.ProtuStrankaListFormatedWithAdress>
  <DomainObject.Predmet.ProtuStrankaListFormatedWithAdressOIB>
    <izvorni_sadrzaj>
      <item>ELEKTROTEHNIKA j.d.o.o. za usluge i trgovinu, OIB 30820494117, Domovinskog rata 6, 23000 Zadar</item>
    </izvorni_sadrzaj>
    <derivirana_varijabla naziv="DomainObject.Predmet.ProtuStrankaListFormatedWithAdressOIB_1">
      <item>ELEKTROTEHNIKA j.d.o.o. za usluge i trgovinu, OIB 30820494117, Domovinskog rata 6, 23000 Zadar</item>
    </derivirana_varijabla>
  </DomainObject.Predmet.ProtuStrankaListFormatedWithAdressOIB>
  <DomainObject.Predmet.ProtuStrankaListNazivFormated>
    <izvorni_sadrzaj>
      <item>ELEKTROTEHNIKA j.d.o.o. za usluge i trgovinu</item>
    </izvorni_sadrzaj>
    <derivirana_varijabla naziv="DomainObject.Predmet.ProtuStrankaListNazivFormated_1">
      <item>ELEKTROTEHNIKA j.d.o.o. za usluge i trgovinu</item>
    </derivirana_varijabla>
  </DomainObject.Predmet.ProtuStrankaListNazivFormated>
  <DomainObject.Predmet.ProtuStrankaListNazivFormatedOIB>
    <izvorni_sadrzaj>
      <item>ELEKTROTEHNIKA j.d.o.o. za usluge i trgovinu, OIB 30820494117</item>
    </izvorni_sadrzaj>
    <derivirana_varijabla naziv="DomainObject.Predmet.ProtuStrankaListNazivFormatedOIB_1">
      <item>ELEKTROTEHNIKA j.d.o.o. za usluge i trgovinu, OIB 30820494117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ELEKTROTEHNIKA j.d.o.o. za usluge i trgovinu</izvorni_sadrzaj>
    <derivirana_varijabla naziv="DomainObject.Predmet.ProtustrankaIDrugi_1">ELEKTROTEHNIKA j.d.o.o. za usluge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ELEKTROTEHNIKA j.d.o.o. za usluge i trgovinu, OIB 30820494117, Domovinskog rata 6, 23000 Zadar</izvorni_sadrzaj>
    <derivirana_varijabla naziv="DomainObject.Predmet.ProtustrankaIDrugiAdressOIB_1">ELEKTROTEHNIKA j.d.o.o. za usluge i trgovinu, OIB 30820494117, Domovinskog rata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ELEKTROTEHNIKA j.d.o.o. za usluge i trgovinu</item>
    </izvorni_sadrzaj>
    <derivirana_varijabla naziv="DomainObject.Predmet.SudioniciListNaziv_1">
      <item>Financijska agencija</item>
      <item>ELEKTROTEHNIKA j.d.o.o. za usluge i trgovinu</item>
    </derivirana_varijabla>
  </DomainObject.Predmet.SudioniciListNaziv>
  <DomainObject.Predmet.SudioniciListAdressOIB>
    <izvorni_sadrzaj>
      <item>Financijska agencija, OIB 85821130368, Ivana Danila 4,23000 Zadar</item>
      <item>ELEKTROTEHNIKA j.d.o.o. za usluge i trgovinu, OIB 30820494117, Domovinskog rata 6,23000 Zadar</item>
    </izvorni_sadrzaj>
    <derivirana_varijabla naziv="DomainObject.Predmet.SudioniciListAdressOIB_1">
      <item>Financijska agencija, OIB 85821130368, Ivana Danila 4,23000 Zadar</item>
      <item>ELEKTROTEHNIKA j.d.o.o. za usluge i trgovinu, OIB 30820494117, Domovinskog rata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30820494117</item>
    </izvorni_sadrzaj>
    <derivirana_varijabla naziv="DomainObject.Predmet.SudioniciListNazivOIB_1">
      <item>, OIB 85821130368</item>
      <item>, OIB 30820494117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85E6A-855F-4FE3-B909-FE5004D961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504</properties:Words>
  <properties:Characters>2591</properties:Characters>
  <properties:Lines>75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2017-01-19T08:52:00Z</dcterms:created>
  <dc:creator>Ante Kačić</dc:creator>
  <cp:lastModifiedBy>Marijana Žuža</cp:lastModifiedBy>
  <cp:lastPrinted>2017-01-20T13:39:00Z</cp:lastPrinted>
  <dcterms:modified xmlns:xsi="http://www.w3.org/2001/XMLSchema-instance" xsi:type="dcterms:W3CDTF">2017-01-23T07:19:00Z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