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9e9a" w14:paraId="bcb9e9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C60C3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St-3733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C60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ZAGREB BR.6 UDRUGE MALOLJETNIH DRAGOVOLJACA DOMOVINSKOG RATA HRVATSKE, Zagreb, Kopernikova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C60C3">
        <w:rPr>
          <w:rFonts w:cs="Times New Roman" w:eastAsia="Times New Roman" w:hAnsi="Times New Roman" w:ascii="Times New Roman"/>
          <w:sz w:val="24"/>
          <w:szCs w:val="24"/>
          <w:lang w:eastAsia="hr-HR"/>
        </w:rPr>
        <w:t>22420651341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C60C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3161" w:rsidRPr="00D43161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 BR.6 UDRUGE MALOLJETNIH DRAGOVOLJACA DOMOVINSKOG RATA HRVATSKE, Zagreb, Kopernikova 1, OIB: 22420651341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4316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43161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D4316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458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Biserka Šmit-Sabolić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458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Kutina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458D7">
        <w:rPr>
          <w:rFonts w:cs="Times New Roman" w:eastAsia="Times New Roman" w:hAnsi="Times New Roman" w:ascii="Times New Roman"/>
          <w:sz w:val="24"/>
          <w:szCs w:val="24"/>
          <w:lang w:eastAsia="hr-HR"/>
        </w:rPr>
        <w:t>Crkvena 26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458D7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1165" w:rsidRPr="00EC1165">
        <w:rPr>
          <w:rFonts w:cs="Times New Roman" w:hAnsi="Times New Roman" w:ascii="Times New Roman"/>
          <w:sz w:val="24"/>
          <w:szCs w:val="24"/>
        </w:rPr>
        <w:t>PODRUŽNICA ZAGREB BR.6 UDRUGE MALOLJETNIH DRAGOVOLJACA DOMOVINSKOG RATA HRVATSKE, Zagreb, Kopernikova 1, OIB: 22420651341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4D347A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B3026">
        <w:rPr>
          <w:rFonts w:cs="Times New Roman" w:eastAsia="Times New Roman" w:hAnsi="Times New Roman" w:ascii="Times New Roman"/>
          <w:sz w:val="24"/>
          <w:szCs w:val="20"/>
          <w:lang w:eastAsia="hr-HR"/>
        </w:rPr>
        <w:t>2.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8EF" w:rsidP="00BA36F5" w:rsidR="00D248EF">
      <w:pPr>
        <w:spacing w:lineRule="auto" w:line="240" w:after="0"/>
      </w:pPr>
      <w:r>
        <w:separator/>
      </w:r>
    </w:p>
  </w:endnote>
  <w:endnote w:id="0" w:type="continuationSeparator">
    <w:p w:rsidRDefault="00D248EF" w:rsidP="00BA36F5" w:rsidR="00D248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8EF" w:rsidP="00BA36F5" w:rsidR="00D248EF">
      <w:pPr>
        <w:spacing w:lineRule="auto" w:line="240" w:after="0"/>
      </w:pPr>
      <w:r>
        <w:separator/>
      </w:r>
    </w:p>
  </w:footnote>
  <w:footnote w:id="0" w:type="continuationSeparator">
    <w:p w:rsidRDefault="00D248EF" w:rsidP="00BA36F5" w:rsidR="00D248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B50F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C60C3">
      <w:rPr>
        <w:rFonts w:cs="Times New Roman" w:hAnsi="Times New Roman" w:ascii="Times New Roman"/>
        <w:sz w:val="24"/>
        <w:szCs w:val="24"/>
      </w:rPr>
      <w:tab/>
      <w:t>24. St-3733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B50F8"/>
    <w:rsid w:val="000E223B"/>
    <w:rsid w:val="000F3A15"/>
    <w:rsid w:val="000F55D7"/>
    <w:rsid w:val="00102FA9"/>
    <w:rsid w:val="001100EB"/>
    <w:rsid w:val="0012132B"/>
    <w:rsid w:val="001238C6"/>
    <w:rsid w:val="00131324"/>
    <w:rsid w:val="00150C62"/>
    <w:rsid w:val="0017646E"/>
    <w:rsid w:val="001B6BD3"/>
    <w:rsid w:val="001D5C09"/>
    <w:rsid w:val="00200E0F"/>
    <w:rsid w:val="00213172"/>
    <w:rsid w:val="00242907"/>
    <w:rsid w:val="00254826"/>
    <w:rsid w:val="00260466"/>
    <w:rsid w:val="00264E38"/>
    <w:rsid w:val="0028717D"/>
    <w:rsid w:val="002A2D6B"/>
    <w:rsid w:val="002B5FFE"/>
    <w:rsid w:val="002D5756"/>
    <w:rsid w:val="00303D06"/>
    <w:rsid w:val="00342C52"/>
    <w:rsid w:val="003442E0"/>
    <w:rsid w:val="00393011"/>
    <w:rsid w:val="003A1F20"/>
    <w:rsid w:val="003C0253"/>
    <w:rsid w:val="003D22E6"/>
    <w:rsid w:val="003F2428"/>
    <w:rsid w:val="004379C1"/>
    <w:rsid w:val="004458D7"/>
    <w:rsid w:val="004670C2"/>
    <w:rsid w:val="00490029"/>
    <w:rsid w:val="004962A5"/>
    <w:rsid w:val="004A1A51"/>
    <w:rsid w:val="004B55D8"/>
    <w:rsid w:val="004B7D7E"/>
    <w:rsid w:val="004D347A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B3026"/>
    <w:rsid w:val="006B3A31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369F"/>
    <w:rsid w:val="0097744B"/>
    <w:rsid w:val="009C60C3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228D8"/>
    <w:rsid w:val="00B31021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32DAB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248EF"/>
    <w:rsid w:val="00D40C44"/>
    <w:rsid w:val="00D43161"/>
    <w:rsid w:val="00D4538A"/>
    <w:rsid w:val="00D726ED"/>
    <w:rsid w:val="00D8240A"/>
    <w:rsid w:val="00D9725D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48FE"/>
    <w:rsid w:val="00E87F27"/>
    <w:rsid w:val="00EA3BA6"/>
    <w:rsid w:val="00EC1165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B5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0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B50F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B50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B50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B5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B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B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B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3733</izvorni_sadrzaj>
    <derivirana_varijabla naziv="DomainObject.Predmet.Broj_1">3733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St-3733/2015</izvorni_sadrzaj>
    <derivirana_varijabla naziv="DomainObject.Predmet.OznakaBroj_1">St-3733/2015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PODRUŽNICA ZAGREB BR.6 UDRUGE MALOLJETNIH DRAGOVOLJACA DOMOVINSKOG RATA HRVATSKE</izvorni_sadrzaj>
    <derivirana_varijabla naziv="DomainObject.Predmet.ProtustrankaFormated_1">  PODRUŽNICA ZAGREB BR.6 UDRUGE MALOLJETNIH DRAGOVOLJACA DOMOVINSKOG RATA HRVATSKE</derivirana_varijabla>
  </DomainObject.Predmet.ProtustrankaFormated>
  <DomainObject.Predmet.ProtustrankaFormatedOIB>
    <izvorni_sadrzaj>  PODRUŽNICA ZAGREB BR.6 UDRUGE MALOLJETNIH DRAGOVOLJACA DOMOVINSKOG RATA HRVATSKE, OIB 22420651341</izvorni_sadrzaj>
    <derivirana_varijabla naziv="DomainObject.Predmet.ProtustrankaFormatedOIB_1">  PODRUŽNICA ZAGREB BR.6 UDRUGE MALOLJETNIH DRAGOVOLJACA DOMOVINSKOG RATA HRVATSKE, OIB 22420651341</derivirana_varijabla>
  </DomainObject.Predmet.ProtustrankaFormatedOIB>
  <DomainObject.Predmet.ProtustrankaFormatedWithAdress>
    <izvorni_sadrzaj> PODRUŽNICA ZAGREB BR.6 UDRUGE MALOLJETNIH DRAGOVOLJACA DOMOVINSKOG RATA HRVATSKE, Kopernikova 1, 10000 Zagreb</izvorni_sadrzaj>
    <derivirana_varijabla naziv="DomainObject.Predmet.ProtustrankaFormatedWithAdress_1"> PODRUŽNICA ZAGREB BR.6 UDRUGE MALOLJETNIH DRAGOVOLJACA DOMOVINSKOG RATA HRVATSKE, Kopernikova 1, 10000 Zagreb</derivirana_varijabla>
  </DomainObject.Predmet.ProtustrankaFormatedWithAdress>
  <DomainObject.Predmet.ProtustrankaFormatedWithAdressOIB>
    <izvorni_sadrzaj> PODRUŽNICA ZAGREB BR.6 UDRUGE MALOLJETNIH DRAGOVOLJACA DOMOVINSKOG RATA HRVATSKE, OIB 22420651341, Kopernikova 1, 10000 Zagreb</izvorni_sadrzaj>
    <derivirana_varijabla naziv="DomainObject.Predmet.ProtustrankaFormatedWithAdressOIB_1"> PODRUŽNICA ZAGREB BR.6 UDRUGE MALOLJETNIH DRAGOVOLJACA DOMOVINSKOG RATA HRVATSKE, OIB 22420651341, Kopernikova 1, 10000 Zagreb</derivirana_varijabla>
  </DomainObject.Predmet.ProtustrankaFormatedWithAdressOIB>
  <DomainObject.Predmet.ProtustrankaWithAdress>
    <izvorni_sadrzaj>PODRUŽNICA ZAGREB BR.6 UDRUGE MALOLJETNIH DRAGOVOLJACA DOMOVINSKOG RATA HRVATSKE Kopernikova 1, 10000 Zagreb</izvorni_sadrzaj>
    <derivirana_varijabla naziv="DomainObject.Predmet.ProtustrankaWithAdress_1">PODRUŽNICA ZAGREB BR.6 UDRUGE MALOLJETNIH DRAGOVOLJACA DOMOVINSKOG RATA HRVATSKE Kopernikova 1, 10000 Zagreb</derivirana_varijabla>
  </DomainObject.Predmet.ProtustrankaWithAdress>
  <DomainObject.Predmet.ProtustrankaWithAdressOIB>
    <izvorni_sadrzaj>PODRUŽNICA ZAGREB BR.6 UDRUGE MALOLJETNIH DRAGOVOLJACA DOMOVINSKOG RATA HRVATSKE, OIB 22420651341, Kopernikova 1, 10000 Zagreb</izvorni_sadrzaj>
    <derivirana_varijabla naziv="DomainObject.Predmet.ProtustrankaWithAdressOIB_1">PODRUŽNICA ZAGREB BR.6 UDRUGE MALOLJETNIH DRAGOVOLJACA DOMOVINSKOG RATA HRVATSKE, OIB 22420651341, Kopernikova 1, 10000 Zagreb</derivirana_varijabla>
  </DomainObject.Predmet.ProtustrankaWithAdressOIB>
  <DomainObject.Predmet.ProtustrankaNazivFormated>
    <izvorni_sadrzaj>PODRUŽNICA ZAGREB BR.6 UDRUGE MALOLJETNIH DRAGOVOLJACA DOMOVINSKOG RATA HRVATSKE</izvorni_sadrzaj>
    <derivirana_varijabla naziv="DomainObject.Predmet.ProtustrankaNazivFormated_1">PODRUŽNICA ZAGREB BR.6 UDRUGE MALOLJETNIH DRAGOVOLJACA DOMOVINSKOG RATA HRVATSKE</derivirana_varijabla>
  </DomainObject.Predmet.ProtustrankaNazivFormated>
  <DomainObject.Predmet.ProtustrankaNazivFormatedOIB>
    <izvorni_sadrzaj>PODRUŽNICA ZAGREB BR.6 UDRUGE MALOLJETNIH DRAGOVOLJACA DOMOVINSKOG RATA HRVATSKE, OIB 22420651341</izvorni_sadrzaj>
    <derivirana_varijabla naziv="DomainObject.Predmet.ProtustrankaNazivFormatedOIB_1">PODRUŽNICA ZAGREB BR.6 UDRUGE MALOLJETNIH DRAGOVOLJACA DOMOVINSKOG RATA HRVATSKE, OIB 22420651341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PODRUŽNICA ZAGREB BR.6 UDRUGE MALOLJETNIH DRAGOVOLJACA DOMOVINSKOG RATA HRVATSKE</item>
    </izvorni_sadrzaj>
    <derivirana_varijabla naziv="DomainObject.Predmet.ProtuStrankaListFormated_1">
      <item>PODRUŽNICA ZAGREB BR.6 UDRUGE MALOLJETNIH DRAGOVOLJACA DOMOVINSKOG RATA HRVATSKE</item>
    </derivirana_varijabla>
  </DomainObject.Predmet.ProtuStrankaListFormated>
  <DomainObject.Predmet.ProtuStrankaListFormatedOIB>
    <izvorni_sadrzaj>
      <item>PODRUŽNICA ZAGREB BR.6 UDRUGE MALOLJETNIH DRAGOVOLJACA DOMOVINSKOG RATA HRVATSKE, OIB 22420651341</item>
    </izvorni_sadrzaj>
    <derivirana_varijabla naziv="DomainObject.Predmet.ProtuStrankaListFormatedOIB_1">
      <item>PODRUŽNICA ZAGREB BR.6 UDRUGE MALOLJETNIH DRAGOVOLJACA DOMOVINSKOG RATA HRVATSKE, OIB 22420651341</item>
    </derivirana_varijabla>
  </DomainObject.Predmet.ProtuStrankaListFormatedOIB>
  <DomainObject.Predmet.ProtuStrankaListFormatedWithAdress>
    <izvorni_sadrzaj>
      <item>PODRUŽNICA ZAGREB BR.6 UDRUGE MALOLJETNIH DRAGOVOLJACA DOMOVINSKOG RATA HRVATSKE, Kopernikova 1, 10000 Zagreb</item>
    </izvorni_sadrzaj>
    <derivirana_varijabla naziv="DomainObject.Predmet.ProtuStrankaListFormatedWithAdress_1">
      <item>PODRUŽNICA ZAGREB BR.6 UDRUGE MALOLJETNIH DRAGOVOLJACA DOMOVINSKOG RATA HRVATSKE, Kopernikova 1, 10000 Zagreb</item>
    </derivirana_varijabla>
  </DomainObject.Predmet.ProtuStrankaListFormatedWithAdress>
  <DomainObject.Predmet.ProtuStrankaListFormatedWithAdressOIB>
    <izvorni_sadrzaj>
      <item>PODRUŽNICA ZAGREB BR.6 UDRUGE MALOLJETNIH DRAGOVOLJACA DOMOVINSKOG RATA HRVATSKE, OIB 22420651341, Kopernikova 1, 10000 Zagreb</item>
    </izvorni_sadrzaj>
    <derivirana_varijabla naziv="DomainObject.Predmet.ProtuStrankaListFormatedWithAdressOIB_1">
      <item>PODRUŽNICA ZAGREB BR.6 UDRUGE MALOLJETNIH DRAGOVOLJACA DOMOVINSKOG RATA HRVATSKE, OIB 22420651341, Kopernikova 1, 10000 Zagreb</item>
    </derivirana_varijabla>
  </DomainObject.Predmet.ProtuStrankaListFormatedWithAdressOIB>
  <DomainObject.Predmet.ProtuStrankaListNazivFormated>
    <izvorni_sadrzaj>
      <item>PODRUŽNICA ZAGREB BR.6 UDRUGE MALOLJETNIH DRAGOVOLJACA DOMOVINSKOG RATA HRVATSKE</item>
    </izvorni_sadrzaj>
    <derivirana_varijabla naziv="DomainObject.Predmet.ProtuStrankaListNazivFormated_1">
      <item>PODRUŽNICA ZAGREB BR.6 UDRUGE MALOLJETNIH DRAGOVOLJACA DOMOVINSKOG RATA HRVATSKE</item>
    </derivirana_varijabla>
  </DomainObject.Predmet.ProtuStrankaListNazivFormated>
  <DomainObject.Predmet.ProtuStrankaListNazivFormatedOIB>
    <izvorni_sadrzaj>
      <item>PODRUŽNICA ZAGREB BR.6 UDRUGE MALOLJETNIH DRAGOVOLJACA DOMOVINSKOG RATA HRVATSKE, OIB 22420651341</item>
    </izvorni_sadrzaj>
    <derivirana_varijabla naziv="DomainObject.Predmet.ProtuStrankaListNazivFormatedOIB_1">
      <item>PODRUŽNICA ZAGREB BR.6 UDRUGE MALOLJETNIH DRAGOVOLJACA DOMOVINSKOG RATA HRVATSKE, OIB 22420651341</item>
    </derivirana_varijabla>
  </DomainObject.Predmet.ProtuStrankaListNazivFormatedOIB>
  <DomainObject.Predmet.OstaliListFormated>
    <izvorni_sadrzaj>
      <item>Željko Breščaković</item>
    </izvorni_sadrzaj>
    <derivirana_varijabla naziv="DomainObject.Predmet.OstaliListFormated_1">
      <item>Željko Breščaković</item>
    </derivirana_varijabla>
  </DomainObject.Predmet.OstaliListFormated>
  <DomainObject.Predmet.OstaliListFormatedOIB>
    <izvorni_sadrzaj>
      <item>Željko Breščaković</item>
    </izvorni_sadrzaj>
    <derivirana_varijabla naziv="DomainObject.Predmet.OstaliListFormatedOIB_1">
      <item>Željko Breščaković</item>
    </derivirana_varijabla>
  </DomainObject.Predmet.OstaliListFormatedOIB>
  <DomainObject.Predmet.OstaliListFormatedWithAdress>
    <izvorni_sadrzaj>
      <item>Željko Breščaković</item>
    </izvorni_sadrzaj>
    <derivirana_varijabla naziv="DomainObject.Predmet.OstaliListFormatedWithAdress_1">
      <item>Željko Breščaković</item>
    </derivirana_varijabla>
  </DomainObject.Predmet.OstaliListFormatedWithAdress>
  <DomainObject.Predmet.OstaliListFormatedWithAdressOIB>
    <izvorni_sadrzaj>
      <item>Željko Breščaković</item>
    </izvorni_sadrzaj>
    <derivirana_varijabla naziv="DomainObject.Predmet.OstaliListFormatedWithAdressOIB_1">
      <item>Željko Breščaković</item>
    </derivirana_varijabla>
  </DomainObject.Predmet.OstaliListFormatedWithAdressOIB>
  <DomainObject.Predmet.OstaliListNazivFormated>
    <izvorni_sadrzaj>
      <item>Željko Breščaković</item>
    </izvorni_sadrzaj>
    <derivirana_varijabla naziv="DomainObject.Predmet.OstaliListNazivFormated_1">
      <item>Željko Breščaković</item>
    </derivirana_varijabla>
  </DomainObject.Predmet.OstaliListNazivFormated>
  <DomainObject.Predmet.OstaliListNazivFormatedOIB>
    <izvorni_sadrzaj>
      <item>Željko Breščaković</item>
    </izvorni_sadrzaj>
    <derivirana_varijabla naziv="DomainObject.Predmet.OstaliListNazivFormatedOIB_1">
      <item>Željko Breščaković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PODRUŽNICA ZAGREB BR.6 UDRUGE MALOLJETNIH DRAGOVOLJACA DOMOVINSKOG RATA HRVATSKE</izvorni_sadrzaj>
    <derivirana_varijabla naziv="DomainObject.Predmet.ProtustrankaIDrugi_1">PODRUŽNICA ZAGREB BR.6 UDRUGE MALOLJETNIH DRAGOVOLJACA DOMOVINSKOG RATA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PODRUŽNICA ZAGREB BR.6 UDRUGE MALOLJETNIH DRAGOVOLJACA DOMOVINSKOG RATA HRVATSKE, OIB 22420651341, Kopernikova 1, 10000 Zagreb</izvorni_sadrzaj>
    <derivirana_varijabla naziv="DomainObject.Predmet.ProtustrankaIDrugiAdressOIB_1">PODRUŽNICA ZAGREB BR.6 UDRUGE MALOLJETNIH DRAGOVOLJACA DOMOVINSKOG RATA HRVATSKE, OIB 22420651341, Kopernikova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PODRUŽNICA ZAGREB BR.6 UDRUGE MALOLJETNIH DRAGOVOLJACA DOMOVINSKOG RATA HRVATSKE</item>
      <item>FINA Regionalni centar Zagreb</item>
      <item>Željko Breščaković</item>
    </izvorni_sadrzaj>
    <derivirana_varijabla naziv="DomainObject.Predmet.SudioniciListNaziv_1">
      <item>PODRUŽNICA ZAGREB BR.6 UDRUGE MALOLJETNIH DRAGOVOLJACA DOMOVINSKOG RATA HRVATSKE</item>
      <item>FINA Regionalni centar Zagreb</item>
      <item>Željko Breščaković</item>
    </derivirana_varijabla>
  </DomainObject.Predmet.SudioniciListNaziv>
  <DomainObject.Predmet.SudioniciListAdressOIB>
    <izvorni_sadrzaj>
      <item>PODRUŽNICA ZAGREB BR.6 UDRUGE MALOLJETNIH DRAGOVOLJACA DOMOVINSKOG RATA HRVATSKE, OIB 22420651341, Kopernikova 1,10000 Zagreb</item>
      <item>FINA Regionalni centar Zagreb, OIB 85821130368, Trg svibanjskih žrtava 1995. 1,10000 Zagreb</item>
      <item>Željko Breščaković</item>
    </izvorni_sadrzaj>
    <derivirana_varijabla naziv="DomainObject.Predmet.SudioniciListAdressOIB_1">
      <item>PODRUŽNICA ZAGREB BR.6 UDRUGE MALOLJETNIH DRAGOVOLJACA DOMOVINSKOG RATA HRVATSKE, OIB 22420651341, Kopernikova 1,10000 Zagreb</item>
      <item>FINA Regionalni centar Zagreb, OIB 85821130368, Trg svibanjskih žrtava 1995. 1,10000 Zagreb</item>
      <item>Željko Breščaković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22420651341</item>
      <item>, OIB 85821130368</item>
      <item>, OIB null</item>
    </izvorni_sadrzaj>
    <derivirana_varijabla naziv="DomainObject.Predmet.SudioniciListNazivOIB_1">
      <item>, OIB 22420651341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DC011-6ACE-4F39-A095-039BC21FE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2883</properties:Characters>
  <properties:Lines>81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2016-09-02T08:19:00Z</dcterms:created>
  <dc:creator>Ivan Turčić</dc:creator>
  <cp:lastModifiedBy>Lovro Tomičić</cp:lastModifiedBy>
  <dcterms:modified xmlns:xsi="http://www.w3.org/2001/XMLSchema-instance" xsi:type="dcterms:W3CDTF">2016-09-02T08:32:00Z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