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3381" w14:paraId="0d13381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2017B3">
        <w:t>NICKO j.d.o.o. za ugostiteljstvo i trgovinu, OIB: 11496387688, sa sjedištem u Frkanovec 91, 40311 Frkanovec</w:t>
      </w:r>
      <w:r w:rsidR="00824366">
        <w:t>, dana 1</w:t>
      </w:r>
      <w:r w:rsidR="003C4D92">
        <w:t>5</w:t>
      </w:r>
      <w:r w:rsidR="00824366">
        <w:t xml:space="preserve">. </w:t>
      </w:r>
      <w:r w:rsidR="003C4D92">
        <w:t>lipnja 2016</w:t>
      </w:r>
      <w:r w:rsidR="00824366">
        <w:t xml:space="preserve">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2017B3">
        <w:t>NICKO j.d.o.o. za ugostiteljstvo i trgovinu, OIB: 11496387688, sa sjedištem u Frkanovec 91, 40311 Frkanovec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3C4D92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lipnja 2016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2017B3">
        <w:t>NICKO j.d.o.o. za ugostiteljstvo i trgovinu, OIB: 11496387688, sa sjedištem u Frkanovec 91, 40311 Frkanovec</w:t>
      </w:r>
      <w:r w:rsidR="003C4D92">
        <w:t xml:space="preserve">, </w:t>
      </w:r>
      <w:r w:rsidR="003C4D92" w:rsidRPr="003C4D92">
        <w:t>s danom 15. lipnja 2016. u 15,00 sati.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2017B3">
        <w:t>Jugoslav Puran, Josipa Jelačića 12, Bjelovar, OIB: 70582689973</w:t>
      </w:r>
      <w:r w:rsidR="003C4D9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2017B3">
        <w:t>NICKO j.d.o.o. za ugostiteljstvo i trgovinu, OIB: 11496387688, sa sjedištem u Frkanovec 91, 40311 Frkanovec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2017B3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ožujka</w:t>
      </w:r>
      <w:r w:rsidR="00B8373D">
        <w:rPr>
          <w:szCs w:val="24"/>
        </w:rPr>
        <w:t xml:space="preserve"> 201</w:t>
      </w:r>
      <w:r w:rsidR="003C4D92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3C4D92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lipnja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3C4D92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2017B3" w:rsidR="003C4D92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3C4D92" w:rsidP="00964C7D" w:rsidR="003C4D92">
      <w:pPr>
        <w:rPr>
          <w:szCs w:val="24"/>
        </w:rPr>
      </w:pPr>
    </w:p>
    <w:p w:rsidRDefault="003C4D92" w:rsidP="00964C7D" w:rsidR="003C4D92">
      <w:pPr>
        <w:rPr>
          <w:szCs w:val="24"/>
        </w:rPr>
      </w:pPr>
    </w:p>
    <w:p w:rsidRDefault="003C4D92" w:rsidP="00964C7D" w:rsidR="003C4D9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2017B3">
        <w:t>NICKO j.d.o.o. sa sjedištem u Frkanovec 91, 40311 Frkanovec</w:t>
      </w:r>
    </w:p>
    <w:p w:rsidRDefault="003C4D92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2017B3">
        <w:t>Irena Srnec, OIB: 06941732208, Mali Mihaljevec, Rade Končara 1</w:t>
      </w:r>
    </w:p>
    <w:p w:rsidRDefault="003C4D92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</w:t>
      </w:r>
      <w:r w:rsidR="00733B53">
        <w:rPr>
          <w:szCs w:val="24"/>
        </w:rPr>
        <w:t xml:space="preserve"> 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33B53">
        <w:rPr>
          <w:szCs w:val="24"/>
        </w:rPr>
        <w:t xml:space="preserve">Čakovec, O. Keršovanija 11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2017B3">
        <w:t>Jugoslav Puran, Josipa Jelačića 12, Bjelovar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DCB" w:rsidP="007A75CE" w:rsidR="00596DCB">
      <w:r>
        <w:separator/>
      </w:r>
    </w:p>
  </w:endnote>
  <w:endnote w:id="0" w:type="continuationSeparator">
    <w:p w:rsidRDefault="00596DCB" w:rsidP="007A75CE" w:rsidR="00596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DCB" w:rsidP="007A75CE" w:rsidR="00596DCB">
      <w:r>
        <w:separator/>
      </w:r>
    </w:p>
  </w:footnote>
  <w:footnote w:id="0" w:type="continuationSeparator">
    <w:p w:rsidRDefault="00596DCB" w:rsidP="007A75CE" w:rsidR="00596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7D71">
      <w:rPr>
        <w:noProof/>
      </w:rPr>
      <w:t>2</w:t>
    </w:r>
    <w:r>
      <w:fldChar w:fldCharType="end"/>
    </w:r>
  </w:p>
  <w:p w:rsidRDefault="003C4D92" w:rsidP="002017B3" w:rsidR="002017B3" w:rsidRPr="00964C7D">
    <w:pPr>
      <w:jc w:val="right"/>
      <w:rPr>
        <w:szCs w:val="24"/>
      </w:rPr>
    </w:pPr>
    <w:r>
      <w:rPr>
        <w:szCs w:val="24"/>
      </w:rPr>
      <w:tab/>
    </w:r>
    <w:r>
      <w:rPr>
        <w:szCs w:val="24"/>
      </w:rPr>
      <w:tab/>
    </w:r>
    <w:r w:rsidR="002017B3" w:rsidRPr="00964C7D">
      <w:rPr>
        <w:szCs w:val="24"/>
      </w:rPr>
      <w:t xml:space="preserve">Poslovni broj: </w:t>
    </w:r>
    <w:r w:rsidR="002017B3">
      <w:rPr>
        <w:szCs w:val="24"/>
      </w:rPr>
      <w:t>2 St-482/16-4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2017B3">
      <w:rPr>
        <w:szCs w:val="24"/>
      </w:rPr>
      <w:t>482/16-4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017B3"/>
    <w:rsid w:val="00226E03"/>
    <w:rsid w:val="002530E3"/>
    <w:rsid w:val="00255595"/>
    <w:rsid w:val="002A6059"/>
    <w:rsid w:val="003214EC"/>
    <w:rsid w:val="00344C96"/>
    <w:rsid w:val="003B5155"/>
    <w:rsid w:val="003C4D92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96DCB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093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E6E20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C7D71"/>
    <w:rsid w:val="00ED24EE"/>
    <w:rsid w:val="00F0497A"/>
    <w:rsid w:val="00F07C02"/>
    <w:rsid w:val="00F219A9"/>
    <w:rsid w:val="00F30CCA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6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E2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E20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E2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E2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6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E2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E20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E2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E2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NICKO jednostavno društvo s ograničenom odgovornošću za ugostiteljstvo i trgovinu</izvorni_sadrzaj>
    <derivirana_varijabla naziv="DomainObject.Predmet.ProtustrankaFormated_1">  NICKO jednostavno društvo s ograničenom odgovornošću za ugostiteljstvo i trgovinu</derivirana_varijabla>
  </DomainObject.Predmet.ProtustrankaFormated>
  <DomainObject.Predmet.ProtustrankaFormatedOIB>
    <izvorni_sadrzaj>  NICKO jednostavno društvo s ograničenom odgovornošću za ugostiteljstvo i trgovinu, OIB 11496387688</izvorni_sadrzaj>
    <derivirana_varijabla naziv="DomainObject.Predmet.ProtustrankaFormatedOIB_1">  NICKO jednostavno društvo s ograničenom odgovornošću za ugostiteljstvo i trgovinu, OIB 11496387688</derivirana_varijabla>
  </DomainObject.Predmet.ProtustrankaFormatedOIB>
  <DomainObject.Predmet.ProtustrankaFormatedWithAdress>
    <izvorni_sadrzaj> NICKO jednostavno društvo s ograničenom odgovornošću za ugostiteljstvo i trgovinu, Frkanovec 91, 40000 Frkanovec</izvorni_sadrzaj>
    <derivirana_varijabla naziv="DomainObject.Predmet.ProtustrankaFormatedWithAdress_1"> NICKO jednostavno društvo s ograničenom odgovornošću za ugostiteljstvo i trgovinu, Frkanovec 91, 40000 Frkanovec</derivirana_varijabla>
  </DomainObject.Predmet.ProtustrankaFormatedWithAdress>
  <DomainObject.Predmet.ProtustrankaFormatedWithAdressOIB>
    <izvorni_sadrzaj> NICKO jednostavno društvo s ograničenom odgovornošću za ugostiteljstvo i trgovinu, OIB 11496387688, Frkanovec 91, 40000 Frkanovec</izvorni_sadrzaj>
    <derivirana_varijabla naziv="DomainObject.Predmet.ProtustrankaFormatedWithAdressOIB_1"> NICKO jednostavno društvo s ograničenom odgovornošću za ugostiteljstvo i trgovinu, OIB 11496387688, Frkanovec 91, 40000 Frkanovec</derivirana_varijabla>
  </DomainObject.Predmet.ProtustrankaFormatedWithAdressOIB>
  <DomainObject.Predmet.ProtustrankaWithAdress>
    <izvorni_sadrzaj>NICKO jednostavno društvo s ograničenom odgovornošću za ugostiteljstvo i trgovinu Frkanovec 91, 40000 Frkanovec</izvorni_sadrzaj>
    <derivirana_varijabla naziv="DomainObject.Predmet.ProtustrankaWithAdress_1">NICKO jednostavno društvo s ograničenom odgovornošću za ugostiteljstvo i trgovinu Frkanovec 91, 40000 Frkanovec</derivirana_varijabla>
  </DomainObject.Predmet.ProtustrankaWithAdress>
  <DomainObject.Predmet.ProtustrankaWithAdressOIB>
    <izvorni_sadrzaj>NICKO jednostavno društvo s ograničenom odgovornošću za ugostiteljstvo i trgovinu, OIB 11496387688, Frkanovec 91, 40000 Frkanovec</izvorni_sadrzaj>
    <derivirana_varijabla naziv="DomainObject.Predmet.ProtustrankaWithAdressOIB_1">NICKO jednostavno društvo s ograničenom odgovornošću za ugostiteljstvo i trgovinu, OIB 11496387688, Frkanovec 91, 40000 Frkanovec</derivirana_varijabla>
  </DomainObject.Predmet.ProtustrankaWithAdressOIB>
  <DomainObject.Predmet.ProtustrankaNazivFormated>
    <izvorni_sadrzaj>NICKO jednostavno društvo s ograničenom odgovornošću za ugostiteljstvo i trgovinu</izvorni_sadrzaj>
    <derivirana_varijabla naziv="DomainObject.Predmet.ProtustrankaNazivFormated_1">NICKO jednostavno društvo s ograničenom odgovornošću za ugostiteljstvo i trgovinu</derivirana_varijabla>
  </DomainObject.Predmet.ProtustrankaNazivFormated>
  <DomainObject.Predmet.ProtustrankaNazivFormatedOIB>
    <izvorni_sadrzaj>NICKO jednostavno društvo s ograničenom odgovornošću za ugostiteljstvo i trgovinu, OIB 11496387688</izvorni_sadrzaj>
    <derivirana_varijabla naziv="DomainObject.Predmet.ProtustrankaNazivFormatedOIB_1">NICKO jednostavno društvo s ograničenom odgovornošću za ugostiteljstvo i trgovinu, OIB 11496387688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12900.52</izvorni_sadrzaj>
    <derivirana_varijabla naziv="DomainObject.Predmet.TrenutnaVrijednost_1">12900.52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NICKO jednostavno društvo s ograničenom odgovornošću za ugostiteljstvo i trgovinu</item>
    </izvorni_sadrzaj>
    <derivirana_varijabla naziv="DomainObject.Predmet.ProtuStrankaListFormated_1">
      <item>NICKO jednostavno društvo s ograničenom odgovornošću za ugostiteljstvo i trgovinu</item>
    </derivirana_varijabla>
  </DomainObject.Predmet.ProtuStrankaListFormated>
  <DomainObject.Predmet.ProtuStrankaListFormatedOIB>
    <izvorni_sadrzaj>
      <item>NICKO jednostavno društvo s ograničenom odgovornošću za ugostiteljstvo i trgovinu, OIB 11496387688</item>
    </izvorni_sadrzaj>
    <derivirana_varijabla naziv="DomainObject.Predmet.ProtuStrankaListFormatedOIB_1">
      <item>NICKO jednostavno društvo s ograničenom odgovornošću za ugostiteljstvo i trgovinu, OIB 11496387688</item>
    </derivirana_varijabla>
  </DomainObject.Predmet.ProtuStrankaListFormatedOIB>
  <DomainObject.Predmet.ProtuStrankaListFormatedWithAdress>
    <izvorni_sadrzaj>
      <item>NICKO jednostavno društvo s ograničenom odgovornošću za ugostiteljstvo i trgovinu, Frkanovec 91, 40000 Frkanovec</item>
    </izvorni_sadrzaj>
    <derivirana_varijabla naziv="DomainObject.Predmet.ProtuStrankaListFormatedWithAdress_1">
      <item>NICKO jednostavno društvo s ograničenom odgovornošću za ugostiteljstvo i trgovinu, Frkanovec 91, 40000 Frkanovec</item>
    </derivirana_varijabla>
  </DomainObject.Predmet.ProtuStrankaListFormatedWithAdress>
  <DomainObject.Predmet.ProtuStrankaListFormatedWithAdressOIB>
    <izvorni_sadrzaj>
      <item>NICKO jednostavno društvo s ograničenom odgovornošću za ugostiteljstvo i trgovinu, OIB 11496387688, Frkanovec 91, 40000 Frkanovec</item>
    </izvorni_sadrzaj>
    <derivirana_varijabla naziv="DomainObject.Predmet.ProtuStrankaListFormatedWithAdressOIB_1">
      <item>NICKO jednostavno društvo s ograničenom odgovornošću za ugostiteljstvo i trgovinu, OIB 11496387688, Frkanovec 91, 40000 Frkanovec</item>
    </derivirana_varijabla>
  </DomainObject.Predmet.ProtuStrankaListFormatedWithAdressOIB>
  <DomainObject.Predmet.ProtuStrankaListNazivFormated>
    <izvorni_sadrzaj>
      <item>NICKO jednostavno društvo s ograničenom odgovornošću za ugostiteljstvo i trgovinu</item>
    </izvorni_sadrzaj>
    <derivirana_varijabla naziv="DomainObject.Predmet.ProtuStrankaListNazivFormated_1">
      <item>NICKO jednostavno društvo s ograničenom odgovornošću za ugostiteljstvo i trgovinu</item>
    </derivirana_varijabla>
  </DomainObject.Predmet.ProtuStrankaListNazivFormated>
  <DomainObject.Predmet.ProtuStrankaListNazivFormatedOIB>
    <izvorni_sadrzaj>
      <item>NICKO jednostavno društvo s ograničenom odgovornošću za ugostiteljstvo i trgovinu, OIB 11496387688</item>
    </izvorni_sadrzaj>
    <derivirana_varijabla naziv="DomainObject.Predmet.ProtuStrankaListNazivFormatedOIB_1">
      <item>NICKO jednostavno društvo s ograničenom odgovornošću za ugostiteljstvo i trgovinu, OIB 11496387688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NICKO jednostavno društvo s ograničenom odgovornošću za ugostiteljstvo i trgovinu</izvorni_sadrzaj>
    <derivirana_varijabla naziv="DomainObject.Predmet.ProtustrankaIDrugi_1">NICKO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NICKO jednostavno društvo s ograničenom odgovornošću za ugostiteljstvo i trgovinu, OIB 11496387688, Frkanovec 91, 40000 Frkanovec</izvorni_sadrzaj>
    <derivirana_varijabla naziv="DomainObject.Predmet.ProtustrankaIDrugiAdressOIB_1">NICKO jednostavno društvo s ograničenom odgovornošću za ugostiteljstvo i trgovinu, OIB 11496387688, Frkanovec 91, 40000 Frkanovec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NICKO jednostavno društvo s ograničenom odgovornošću za ugostiteljstvo i trgovinu</item>
      <item>Sudski registar</item>
    </izvorni_sadrzaj>
    <derivirana_varijabla naziv="DomainObject.Predmet.SudioniciListNaziv_1">
      <item>Financijska agencija</item>
      <item>NICKO jednostavno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NICKO jednostavno društvo s ograničenom odgovornošću za ugostiteljstvo i trgovinu, OIB 11496387688, Frkanovec 91,40000 Frkanovec</item>
      <item>Sudski registar</item>
    </izvorni_sadrzaj>
    <derivirana_varijabla naziv="DomainObject.Predmet.SudioniciListAdressOIB_1">
      <item>Financijska agencija, OIB 85821130368, A. Cesarca 2,42000 Varaždin</item>
      <item>NICKO jednostavno društvo s ograničenom odgovornošću za ugostiteljstvo i trgovinu, OIB 11496387688, Frkanovec 91,40000 Frkanovec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11496387688</item>
      <item>, OIB null</item>
    </izvorni_sadrzaj>
    <derivirana_varijabla naziv="DomainObject.Predmet.SudioniciListNazivOIB_1">
      <item>, OIB 85821130368</item>
      <item>, OIB 11496387688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3047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2016-06-15T10:21:00Z</dcterms:created>
  <dc:creator>Ljubica Makovec</dc:creator>
  <cp:lastModifiedBy>Marko Makaj</cp:lastModifiedBy>
  <cp:lastPrinted>2016-06-15T10:16:00Z</cp:lastPrinted>
  <dcterms:modified xmlns:xsi="http://www.w3.org/2001/XMLSchema-instance" xsi:type="dcterms:W3CDTF">2016-06-15T10:25:00Z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