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03eb" w14:paraId="31e03eb" w:rsidRDefault="0011468C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905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11468C">
        <w:t xml:space="preserve">Trgovački sud u Osijeku, po sucu Jadranki Herman, kao stečajnom sucu, povodom prijedloga FINANCIJSKE AGENCIJE </w:t>
      </w:r>
      <w:proofErr w:type="spellStart"/>
      <w:r w:rsidR="0011468C">
        <w:t>ZAGREB</w:t>
      </w:r>
      <w:proofErr w:type="spellEnd"/>
      <w:r w:rsidR="0011468C">
        <w:t xml:space="preserve">  Regionalni centar Osijek, Podružnica Osijek, Lorenza </w:t>
      </w:r>
      <w:proofErr w:type="spellStart"/>
      <w:r w:rsidR="0011468C">
        <w:t>Jegera</w:t>
      </w:r>
      <w:proofErr w:type="spellEnd"/>
      <w:r w:rsidR="0011468C">
        <w:t xml:space="preserve"> 3, za otvaranje stečajnog  postupka nad dužnikom  ORIS d.o.o. za trgovinu i usluge, Osijek, Vijenac Slavka Kolara </w:t>
      </w:r>
      <w:proofErr w:type="spellStart"/>
      <w:r w:rsidR="0011468C">
        <w:t>29</w:t>
      </w:r>
      <w:proofErr w:type="spellEnd"/>
      <w:r w:rsidR="0011468C">
        <w:t xml:space="preserve">, </w:t>
      </w:r>
      <w:proofErr w:type="spellStart"/>
      <w:r w:rsidR="0011468C">
        <w:t>MBS</w:t>
      </w:r>
      <w:proofErr w:type="spellEnd"/>
      <w:r w:rsidR="0011468C">
        <w:t xml:space="preserve">: </w:t>
      </w:r>
      <w:proofErr w:type="spellStart"/>
      <w:r w:rsidR="0011468C">
        <w:t>030107215</w:t>
      </w:r>
      <w:proofErr w:type="spellEnd"/>
      <w:r w:rsidR="0011468C">
        <w:t xml:space="preserve">, </w:t>
      </w:r>
      <w:proofErr w:type="spellStart"/>
      <w:r w:rsidR="0011468C">
        <w:t>OIB</w:t>
      </w:r>
      <w:proofErr w:type="spellEnd"/>
      <w:r w:rsidR="0011468C">
        <w:t xml:space="preserve">: </w:t>
      </w:r>
      <w:proofErr w:type="spellStart"/>
      <w:r w:rsidR="0011468C">
        <w:t>83603687421</w:t>
      </w:r>
      <w:proofErr w:type="spellEnd"/>
      <w:r w:rsidR="0011468C">
        <w:t xml:space="preserve">, dana </w:t>
      </w:r>
      <w:proofErr w:type="spellStart"/>
      <w:r w:rsidR="0011468C">
        <w:t>15</w:t>
      </w:r>
      <w:proofErr w:type="spellEnd"/>
      <w:r w:rsidR="0011468C">
        <w:t xml:space="preserve">. prosinca </w:t>
      </w:r>
      <w:proofErr w:type="spellStart"/>
      <w:r w:rsidR="0011468C">
        <w:t>2016</w:t>
      </w:r>
      <w:proofErr w:type="spellEnd"/>
      <w:r w:rsidR="0011468C">
        <w:t xml:space="preserve">.    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>
        <w:t xml:space="preserve"> </w:t>
      </w:r>
      <w:r w:rsidR="0011468C">
        <w:t xml:space="preserve">ORIS d.o.o. za trgovinu i usluge, Osijek, Vijenac Slavka Kolara </w:t>
      </w:r>
      <w:proofErr w:type="spellStart"/>
      <w:r w:rsidR="0011468C">
        <w:t>29</w:t>
      </w:r>
      <w:proofErr w:type="spellEnd"/>
      <w:r w:rsidR="0011468C">
        <w:t xml:space="preserve">, </w:t>
      </w:r>
      <w:proofErr w:type="spellStart"/>
      <w:r w:rsidR="0011468C">
        <w:t>MBS</w:t>
      </w:r>
      <w:proofErr w:type="spellEnd"/>
      <w:r w:rsidR="0011468C">
        <w:t xml:space="preserve">: </w:t>
      </w:r>
      <w:proofErr w:type="spellStart"/>
      <w:r w:rsidR="0011468C">
        <w:t>030107215</w:t>
      </w:r>
      <w:proofErr w:type="spellEnd"/>
      <w:r w:rsidR="0011468C">
        <w:t xml:space="preserve">, </w:t>
      </w:r>
      <w:proofErr w:type="spellStart"/>
      <w:r w:rsidR="0011468C">
        <w:t>OIB</w:t>
      </w:r>
      <w:proofErr w:type="spellEnd"/>
      <w:r w:rsidR="0011468C">
        <w:t xml:space="preserve">: </w:t>
      </w:r>
      <w:proofErr w:type="spellStart"/>
      <w:r w:rsidR="0011468C">
        <w:t>83603687421</w:t>
      </w:r>
      <w:proofErr w:type="spellEnd"/>
      <w:r w:rsidR="0011468C"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11468C">
        <w:t xml:space="preserve">0 s pozivom na broj </w:t>
      </w:r>
      <w:proofErr w:type="spellStart"/>
      <w:r w:rsidR="0011468C">
        <w:t>HR05</w:t>
      </w:r>
      <w:proofErr w:type="spellEnd"/>
      <w:r w:rsidR="0011468C">
        <w:t xml:space="preserve"> </w:t>
      </w:r>
      <w:proofErr w:type="spellStart"/>
      <w:r w:rsidR="0011468C">
        <w:t>272</w:t>
      </w:r>
      <w:proofErr w:type="spellEnd"/>
      <w:r w:rsidR="0011468C">
        <w:t>-</w:t>
      </w:r>
      <w:proofErr w:type="spellStart"/>
      <w:r w:rsidR="0011468C">
        <w:t>905</w:t>
      </w:r>
      <w:proofErr w:type="spellEnd"/>
      <w:r w:rsidR="0011468C">
        <w:t>-</w:t>
      </w:r>
      <w:proofErr w:type="spellStart"/>
      <w:r w:rsidR="0011468C">
        <w:t>16</w:t>
      </w:r>
      <w:proofErr w:type="spellEnd"/>
      <w:r>
        <w:t xml:space="preserve"> kod Hrv</w:t>
      </w:r>
      <w:r w:rsidR="0011468C">
        <w:t xml:space="preserve">atske poštanske banke iznos od </w:t>
      </w:r>
      <w:proofErr w:type="spellStart"/>
      <w:r w:rsidR="0011468C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1468C" w:rsidP="0011468C" w:rsidR="00435401">
      <w:pPr>
        <w:pStyle w:val="Tijeloteksta"/>
        <w:ind w:firstLine="708"/>
        <w:rPr>
          <w:bCs/>
        </w:rPr>
      </w:pPr>
      <w:r>
        <w:rPr>
          <w:bCs/>
        </w:rPr>
        <w:t xml:space="preserve">Predlagatelj FINA je dana 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>
        <w:t xml:space="preserve">ORIS d.o.o. za trgovinu i usluge, Osijek, Vijenac Slavka Kolara </w:t>
      </w:r>
      <w:proofErr w:type="spellStart"/>
      <w:r>
        <w:t>29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030107215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83603687421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865CEE" w:rsidP="00865CEE" w:rsidR="00865CEE">
      <w:pPr>
        <w:jc w:val="both"/>
      </w:pPr>
    </w:p>
    <w:p w:rsidRDefault="00865CEE" w:rsidP="00865CEE" w:rsidR="00905232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11468C">
        <w:t>15</w:t>
      </w:r>
      <w:proofErr w:type="spellEnd"/>
      <w:r w:rsidR="0011468C">
        <w:t>. prosinca</w:t>
      </w:r>
      <w:r>
        <w:t xml:space="preserve"> </w:t>
      </w:r>
      <w:proofErr w:type="spellStart"/>
      <w:r>
        <w:t>2016</w:t>
      </w:r>
      <w:proofErr w:type="spellEnd"/>
      <w:r>
        <w:t>.  godine, saslušan</w:t>
      </w:r>
      <w:r w:rsidR="00905232">
        <w:t xml:space="preserve">a je </w:t>
      </w:r>
      <w:proofErr w:type="spellStart"/>
      <w:r w:rsidR="00905232">
        <w:t>prokuristica</w:t>
      </w:r>
      <w:proofErr w:type="spellEnd"/>
      <w:r w:rsidR="00905232">
        <w:t xml:space="preserve"> kod </w:t>
      </w:r>
      <w:r>
        <w:t xml:space="preserve"> dužnika i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</w:t>
      </w:r>
    </w:p>
    <w:p w:rsidRDefault="00905232" w:rsidP="00865CEE" w:rsidR="00905232">
      <w:pPr>
        <w:jc w:val="both"/>
      </w:pPr>
    </w:p>
    <w:p w:rsidRDefault="00905232" w:rsidP="00905232" w:rsidR="00905232">
      <w:pPr>
        <w:jc w:val="center"/>
      </w:pPr>
      <w:r>
        <w:t>2</w:t>
      </w:r>
    </w:p>
    <w:p w:rsidRDefault="00905232" w:rsidP="00905232" w:rsidR="0090523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905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905232" w:rsidP="00905232" w:rsidR="00905232">
      <w:pPr>
        <w:jc w:val="center"/>
      </w:pPr>
    </w:p>
    <w:p w:rsidRDefault="00905232" w:rsidP="00905232" w:rsidR="00905232">
      <w:pPr>
        <w:jc w:val="center"/>
      </w:pPr>
    </w:p>
    <w:p w:rsidRDefault="00905232" w:rsidP="00865CEE" w:rsidR="00905232">
      <w:pPr>
        <w:jc w:val="both"/>
      </w:pPr>
    </w:p>
    <w:p w:rsidRDefault="00865CEE" w:rsidP="00865CEE" w:rsidR="00865CEE">
      <w:pPr>
        <w:jc w:val="both"/>
      </w:pPr>
      <w:r>
        <w:t>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proofErr w:type="spellStart"/>
      <w:r w:rsidR="00905232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905232">
        <w:t>15</w:t>
      </w:r>
      <w:proofErr w:type="spellEnd"/>
      <w:r w:rsidR="00905232">
        <w:t xml:space="preserve">. prosinac </w:t>
      </w:r>
      <w:proofErr w:type="spellStart"/>
      <w:r w:rsidR="00905232">
        <w:t>2016</w:t>
      </w:r>
      <w:proofErr w:type="spellEnd"/>
      <w:r w:rsidR="00905232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FINA Nagodbeno vijeće OS </w:t>
      </w:r>
      <w:proofErr w:type="spellStart"/>
      <w:r>
        <w:t>01</w:t>
      </w:r>
      <w:proofErr w:type="spellEnd"/>
      <w:r>
        <w:t xml:space="preserve">, Osijek, Lorenza </w:t>
      </w:r>
      <w:proofErr w:type="spellStart"/>
      <w:r>
        <w:t>Jegera</w:t>
      </w:r>
      <w:proofErr w:type="spellEnd"/>
      <w:r>
        <w:t xml:space="preserve"> 1</w:t>
      </w:r>
    </w:p>
    <w:p w:rsidRDefault="00905232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Dužnik – ORIS d.o.o. za trgovinu i usluge, Osijek, Vijenac Slavka Kolara </w:t>
      </w:r>
      <w:proofErr w:type="spellStart"/>
      <w:r>
        <w:t>29</w:t>
      </w:r>
      <w:proofErr w:type="spellEnd"/>
      <w:r>
        <w:t xml:space="preserve">,   </w:t>
      </w:r>
    </w:p>
    <w:p w:rsidRDefault="00905232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  <w:proofErr w:type="spellStart"/>
      <w:r w:rsidR="0093013D">
        <w:t>Julka</w:t>
      </w:r>
      <w:proofErr w:type="spellEnd"/>
      <w:r w:rsidR="0093013D">
        <w:t xml:space="preserve"> Bandić</w:t>
      </w:r>
    </w:p>
    <w:p w:rsidRDefault="00905232" w:rsidP="00905232" w:rsidR="00905232">
      <w:pPr>
        <w:pStyle w:val="Tijeloteksta"/>
        <w:numPr>
          <w:ilvl w:val="0"/>
          <w:numId w:val="10"/>
        </w:numPr>
      </w:pPr>
      <w:proofErr w:type="spellStart"/>
      <w:r>
        <w:t>zz</w:t>
      </w:r>
      <w:proofErr w:type="spellEnd"/>
      <w:r>
        <w:t xml:space="preserve"> dužnika Anica </w:t>
      </w:r>
      <w:proofErr w:type="spellStart"/>
      <w:r>
        <w:t>Kuštro</w:t>
      </w:r>
      <w:proofErr w:type="spellEnd"/>
      <w:r>
        <w:t>, O</w:t>
      </w:r>
      <w:r w:rsidR="0093013D">
        <w:t xml:space="preserve">sijek, Vij. Slavka Kolara </w:t>
      </w:r>
      <w:proofErr w:type="spellStart"/>
      <w:r w:rsidR="0093013D">
        <w:t>28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3465FB" w:rsidP="00CD3D56" w:rsidR="00CD3D56">
      <w:pPr>
        <w:pStyle w:val="Tijeloteksta"/>
        <w:numPr>
          <w:ilvl w:val="0"/>
          <w:numId w:val="10"/>
        </w:numPr>
        <w:jc w:val="left"/>
      </w:pPr>
      <w:r>
        <w:t>kal. 2/4</w:t>
      </w:r>
      <w:r w:rsidR="00CD3D56">
        <w:t xml:space="preserve"> 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63B0C"/>
    <w:rsid w:val="007E41DD"/>
    <w:rsid w:val="008219B7"/>
    <w:rsid w:val="00825B4D"/>
    <w:rsid w:val="00856AD5"/>
    <w:rsid w:val="00865CEE"/>
    <w:rsid w:val="00894FC5"/>
    <w:rsid w:val="00905232"/>
    <w:rsid w:val="0093013D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A624B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3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3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ORIS d.o.o. za trgovinu i usluge</izvorni_sadrzaj>
    <derivirana_varijabla naziv="DomainObject.Predmet.ProtustrankaFormated_1">  ORIS d.o.o. za trgovinu i usluge</derivirana_varijabla>
  </DomainObject.Predmet.ProtustrankaFormated>
  <DomainObject.Predmet.ProtustrankaFormatedOIB>
    <izvorni_sadrzaj>  ORIS d.o.o. za trgovinu i usluge, OIB 83603687421</izvorni_sadrzaj>
    <derivirana_varijabla naziv="DomainObject.Predmet.ProtustrankaFormatedOIB_1">  ORIS d.o.o. za trgovinu i usluge, OIB 83603687421</derivirana_varijabla>
  </DomainObject.Predmet.ProtustrankaFormatedOIB>
  <DomainObject.Predmet.ProtustrankaFormatedWithAdress>
    <izvorni_sadrzaj> ORIS d.o.o. za trgovinu i usluge, Vijenac Slavka Kolara 29 , 31000 Osijek</izvorni_sadrzaj>
    <derivirana_varijabla naziv="DomainObject.Predmet.ProtustrankaFormatedWithAdress_1"> ORIS d.o.o. za trgovinu i usluge, Vijenac Slavka Kolara 29 , 31000 Osijek</derivirana_varijabla>
  </DomainObject.Predmet.ProtustrankaFormatedWithAdress>
  <DomainObject.Predmet.ProtustrankaFormatedWithAdressOIB>
    <izvorni_sadrzaj> ORIS d.o.o. za trgovinu i usluge, OIB 83603687421, Vijenac Slavka Kolara 29 , 31000 Osijek</izvorni_sadrzaj>
    <derivirana_varijabla naziv="DomainObject.Predmet.ProtustrankaFormatedWithAdressOIB_1"> ORIS d.o.o. za trgovinu i usluge, OIB 83603687421, Vijenac Slavka Kolara 29 , 31000 Osijek</derivirana_varijabla>
  </DomainObject.Predmet.ProtustrankaFormatedWithAdressOIB>
  <DomainObject.Predmet.ProtustrankaWithAdress>
    <izvorni_sadrzaj>ORIS d.o.o. za trgovinu i usluge Vijenac Slavka Kolara 29 , 31000 Osijek</izvorni_sadrzaj>
    <derivirana_varijabla naziv="DomainObject.Predmet.ProtustrankaWithAdress_1">ORIS d.o.o. za trgovinu i usluge Vijenac Slavka Kolara 29 , 31000 Osijek</derivirana_varijabla>
  </DomainObject.Predmet.ProtustrankaWithAdress>
  <DomainObject.Predmet.ProtustrankaWithAdressOIB>
    <izvorni_sadrzaj>ORIS d.o.o. za trgovinu i usluge, OIB 83603687421, Vijenac Slavka Kolara 29 , 31000 Osijek</izvorni_sadrzaj>
    <derivirana_varijabla naziv="DomainObject.Predmet.ProtustrankaWithAdressOIB_1">ORIS d.o.o. za trgovinu i usluge, OIB 83603687421, Vijenac Slavka Kolara 29 , 31000 Osijek</derivirana_varijabla>
  </DomainObject.Predmet.ProtustrankaWithAdressOIB>
  <DomainObject.Predmet.ProtustrankaNazivFormated>
    <izvorni_sadrzaj>ORIS d.o.o. za trgovinu i usluge</izvorni_sadrzaj>
    <derivirana_varijabla naziv="DomainObject.Predmet.ProtustrankaNazivFormated_1">ORIS d.o.o. za trgovinu i usluge</derivirana_varijabla>
  </DomainObject.Predmet.ProtustrankaNazivFormated>
  <DomainObject.Predmet.ProtustrankaNazivFormatedOIB>
    <izvorni_sadrzaj>ORIS d.o.o. za trgovinu i usluge, OIB 83603687421</izvorni_sadrzaj>
    <derivirana_varijabla naziv="DomainObject.Predmet.ProtustrankaNazivFormatedOIB_1">ORIS d.o.o. za trgovinu i usluge, OIB 83603687421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ORIS d.o.o. za trgovinu i usluge</item>
    </izvorni_sadrzaj>
    <derivirana_varijabla naziv="DomainObject.Predmet.ProtuStrankaListFormated_1">
      <item>ORIS d.o.o. za trgovinu i usluge</item>
    </derivirana_varijabla>
  </DomainObject.Predmet.ProtuStrankaListFormated>
  <DomainObject.Predmet.ProtuStrankaListFormatedOIB>
    <izvorni_sadrzaj>
      <item>ORIS d.o.o. za trgovinu i usluge, OIB 83603687421</item>
    </izvorni_sadrzaj>
    <derivirana_varijabla naziv="DomainObject.Predmet.ProtuStrankaListFormatedOIB_1">
      <item>ORIS d.o.o. za trgovinu i usluge, OIB 83603687421</item>
    </derivirana_varijabla>
  </DomainObject.Predmet.ProtuStrankaListFormatedOIB>
  <DomainObject.Predmet.ProtuStrankaListFormatedWithAdress>
    <izvorni_sadrzaj>
      <item>ORIS d.o.o. za trgovinu i usluge, Vijenac Slavka Kolara 29 , 31000 Osijek</item>
    </izvorni_sadrzaj>
    <derivirana_varijabla naziv="DomainObject.Predmet.ProtuStrankaListFormatedWithAdress_1">
      <item>ORIS d.o.o. za trgovinu i usluge, Vijenac Slavka Kolara 29 , 31000 Osijek</item>
    </derivirana_varijabla>
  </DomainObject.Predmet.ProtuStrankaListFormatedWithAdress>
  <DomainObject.Predmet.ProtuStrankaListFormatedWithAdressOIB>
    <izvorni_sadrzaj>
      <item>ORIS d.o.o. za trgovinu i usluge, OIB 83603687421, Vijenac Slavka Kolara 29 , 31000 Osijek</item>
    </izvorni_sadrzaj>
    <derivirana_varijabla naziv="DomainObject.Predmet.ProtuStrankaListFormatedWithAdressOIB_1">
      <item>ORIS d.o.o. za trgovinu i usluge, OIB 83603687421, Vijenac Slavka Kolara 29 , 31000 Osijek</item>
    </derivirana_varijabla>
  </DomainObject.Predmet.ProtuStrankaListFormatedWithAdressOIB>
  <DomainObject.Predmet.ProtuStrankaListNazivFormated>
    <izvorni_sadrzaj>
      <item>ORIS d.o.o. za trgovinu i usluge</item>
    </izvorni_sadrzaj>
    <derivirana_varijabla naziv="DomainObject.Predmet.ProtuStrankaListNazivFormated_1">
      <item>ORIS d.o.o. za trgovinu i usluge</item>
    </derivirana_varijabla>
  </DomainObject.Predmet.ProtuStrankaListNazivFormated>
  <DomainObject.Predmet.ProtuStrankaListNazivFormatedOIB>
    <izvorni_sadrzaj>
      <item>ORIS d.o.o. za trgovinu i usluge, OIB 83603687421</item>
    </izvorni_sadrzaj>
    <derivirana_varijabla naziv="DomainObject.Predmet.ProtuStrankaListNazivFormatedOIB_1">
      <item>ORIS d.o.o. za trgovinu i usluge, OIB 83603687421</item>
    </derivirana_varijabla>
  </DomainObject.Predmet.ProtuStrankaListNazivFormatedOIB>
  <DomainObject.Predmet.OstaliListFormated>
    <izvorni_sadrzaj>
      <item>Julka Bandić</item>
      <item>ŽDO GUO OSIJEK</item>
      <item>Anica Kuštro</item>
    </izvorni_sadrzaj>
    <derivirana_varijabla naziv="DomainObject.Predmet.OstaliListFormated_1">
      <item>Julka Bandić</item>
      <item>ŽDO GUO OSIJEK</item>
      <item>Anica Kuštro</item>
    </derivirana_varijabla>
  </DomainObject.Predmet.OstaliListFormated>
  <DomainObject.Predmet.OstaliListFormatedOIB>
    <izvorni_sadrzaj>
      <item>Julka Bandić, OIB 04946287686</item>
      <item>ŽDO GUO OSIJEK, OIB 61379160880</item>
      <item>Anica Kuštro, OIB 53293449780</item>
    </izvorni_sadrzaj>
    <derivirana_varijabla naziv="DomainObject.Predmet.OstaliListFormatedOIB_1">
      <item>Julka Bandić, OIB 04946287686</item>
      <item>ŽDO GUO OSIJEK, OIB 61379160880</item>
      <item>Anica Kuštro, OIB 53293449780</item>
    </derivirana_varijabla>
  </DomainObject.Predmet.OstaliListFormatedOIB>
  <DomainObject.Predmet.OstaliListFormatedWithAdress>
    <izvorni_sadrzaj>
      <item>Julka Bandić, Ilirska 11, 31000 Osijek</item>
      <item>ŽDO GUO OSIJEK</item>
      <item>Anica Kuštro, Donjodravska Obala 25, 31000 Osijek</item>
    </izvorni_sadrzaj>
    <derivirana_varijabla naziv="DomainObject.Predmet.OstaliListFormatedWithAdress_1">
      <item>Julka Bandić, Ilirska 11, 31000 Osijek</item>
      <item>ŽDO GUO OSIJEK</item>
      <item>Anica Kuštro, Donjodravska Obala 25, 31000 Osijek</item>
    </derivirana_varijabla>
  </DomainObject.Predmet.OstaliListFormatedWithAdress>
  <DomainObject.Predmet.OstaliListFormatedWithAdressOIB>
    <izvorni_sadrzaj>
      <item>Julka Bandić, OIB 04946287686, Ilirska 11, 31000 Osijek</item>
      <item>ŽDO GUO OSIJEK, OIB 61379160880</item>
      <item>Anica Kuštro, OIB 53293449780, Donjodravska Obala 25, 31000 Osijek</item>
    </izvorni_sadrzaj>
    <derivirana_varijabla naziv="DomainObject.Predmet.OstaliListFormatedWithAdressOIB_1">
      <item>Julka Bandić, OIB 04946287686, Ilirska 11, 31000 Osijek</item>
      <item>ŽDO GUO OSIJEK, OIB 61379160880</item>
      <item>Anica Kuštro, OIB 53293449780, Donjodravska Obala 25, 31000 Osijek</item>
    </derivirana_varijabla>
  </DomainObject.Predmet.OstaliListFormatedWithAdressOIB>
  <DomainObject.Predmet.OstaliListNazivFormated>
    <izvorni_sadrzaj>
      <item>Julka Bandić</item>
      <item>ŽDO GUO OSIJEK</item>
      <item>Anica Kuštro</item>
    </izvorni_sadrzaj>
    <derivirana_varijabla naziv="DomainObject.Predmet.OstaliListNazivFormated_1">
      <item>Julka Bandić</item>
      <item>ŽDO GUO OSIJEK</item>
      <item>Anica Kuštro</item>
    </derivirana_varijabla>
  </DomainObject.Predmet.OstaliListNazivFormated>
  <DomainObject.Predmet.OstaliListNazivFormatedOIB>
    <izvorni_sadrzaj>
      <item>Julka Bandić, OIB 04946287686</item>
      <item>ŽDO GUO OSIJEK, OIB 61379160880</item>
      <item>Anica Kuštro, OIB 53293449780</item>
    </izvorni_sadrzaj>
    <derivirana_varijabla naziv="DomainObject.Predmet.OstaliListNazivFormatedOIB_1">
      <item>Julka Bandić, OIB 04946287686</item>
      <item>ŽDO GUO OSIJEK, OIB 61379160880</item>
      <item>Anica Kuštro, OIB 53293449780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ORIS d.o.o. za trgovinu i usluge</izvorni_sadrzaj>
    <derivirana_varijabla naziv="DomainObject.Predmet.ProtustrankaIDrugi_1">ORIS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ORIS d.o.o. za trgovinu i usluge, OIB 83603687421, Vijenac Slavka Kolara 29 , 31000 Osijek</izvorni_sadrzaj>
    <derivirana_varijabla naziv="DomainObject.Predmet.ProtustrankaIDrugiAdressOIB_1">ORIS d.o.o. za trgovinu i usluge, OIB 83603687421, Vijenac Slavka Kolara 29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ORIS d.o.o. za trgovinu i usluge</item>
      <item>Julka Bandić</item>
      <item>ŽDO GUO OSIJEK</item>
      <item>Anica Kuštro</item>
    </izvorni_sadrzaj>
    <derivirana_varijabla naziv="DomainObject.Predmet.SudioniciListNaziv_1">
      <item>FINA RC OSIJEK</item>
      <item>ORIS d.o.o. za trgovinu i usluge</item>
      <item>Julka Bandić</item>
      <item>ŽDO GUO OSIJEK</item>
      <item>Anica Kuštro</item>
    </derivirana_varijabla>
  </DomainObject.Predmet.SudioniciListNaziv>
  <DomainObject.Predmet.SudioniciListAdressOIB>
    <izvorni_sadrzaj>
      <item>FINA RC OSIJEK, OIB 85821130368</item>
      <item>ORIS d.o.o. za trgovinu i usluge, OIB 83603687421, Vijenac Slavka Kolara 29 ,31000 Osijek</item>
      <item>Julka Bandić, OIB 04946287686, Ilirska 11,31000 Osijek</item>
      <item>ŽDO GUO OSIJEK, OIB 61379160880</item>
      <item>Anica Kuštro, OIB 53293449780, Donjodravska Obala 25,31000 Osijek</item>
    </izvorni_sadrzaj>
    <derivirana_varijabla naziv="DomainObject.Predmet.SudioniciListAdressOIB_1">
      <item>FINA RC OSIJEK, OIB 85821130368</item>
      <item>ORIS d.o.o. za trgovinu i usluge, OIB 83603687421, Vijenac Slavka Kolara 29 ,31000 Osijek</item>
      <item>Julka Bandić, OIB 04946287686, Ilirska 11,31000 Osijek</item>
      <item>ŽDO GUO OSIJEK, OIB 61379160880</item>
      <item>Anica Kuštro, OIB 53293449780, Donjodravska Obala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83603687421</item>
      <item>, OIB 04946287686</item>
      <item>, OIB 61379160880</item>
      <item>, OIB 53293449780</item>
    </izvorni_sadrzaj>
    <derivirana_varijabla naziv="DomainObject.Predmet.SudioniciListNazivOIB_1">
      <item>, OIB 85821130368</item>
      <item>, OIB 83603687421</item>
      <item>, OIB 04946287686</item>
      <item>, OIB 61379160880</item>
      <item>, OIB 53293449780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2752</properties:Characters>
  <properties:Lines>87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2016-12-15T09:37:00Z</dcterms:created>
  <dc:creator>..</dc:creator>
  <cp:lastModifiedBy>Maja Kocijan</cp:lastModifiedBy>
  <cp:lastPrinted>2016-12-15T09:47:00Z</cp:lastPrinted>
  <dcterms:modified xmlns:xsi="http://www.w3.org/2001/XMLSchema-instance" xsi:type="dcterms:W3CDTF">2016-12-15T09:50:00Z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