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6e832" w14:paraId="366e832" w:rsidRDefault="00E168D1" w:rsidP="00E168D1" w:rsidR="00E168D1" w:rsidRPr="00F852EE">
      <w:pPr>
        <w:jc w:val="center"/>
        <w15:collapsed w:val="false"/>
        <w:rPr>
          <w:rFonts w:cstheme="minorHAnsi" w:hAnsiTheme="minorHAnsi" w:asciiTheme="minorHAnsi"/>
          <w:b/>
          <w:sz w:val="28"/>
        </w:rPr>
      </w:pPr>
      <w:bookmarkStart w:name="_GoBack" w:id="0"/>
      <w:bookmarkEnd w:id="0"/>
    </w:p>
    <w:p w:rsidRDefault="00E113E6" w:rsidP="00E168D1" w:rsidR="00E168D1" w:rsidRPr="00F852EE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TRGOVAČKI SUD U SPLITU</w:t>
      </w:r>
    </w:p>
    <w:p w:rsidRDefault="00E168D1" w:rsidP="00464EC2" w:rsidR="00E168D1" w:rsidRPr="00165C21">
      <w:pPr>
        <w:jc w:val="right"/>
        <w:rPr>
          <w:rFonts w:hAnsi="Times New Roman" w:ascii="Times New Roman"/>
          <w:b/>
          <w:sz w:val="24"/>
          <w:szCs w:val="24"/>
          <w:lang w:val="pl-PL"/>
        </w:rPr>
      </w:pPr>
      <w:r w:rsidRPr="00165C21">
        <w:rPr>
          <w:rFonts w:hAnsi="Times New Roman" w:ascii="Times New Roman"/>
          <w:b/>
          <w:sz w:val="24"/>
          <w:szCs w:val="24"/>
          <w:lang w:val="pl-PL"/>
        </w:rPr>
        <w:t>Posl</w:t>
      </w:r>
      <w:r w:rsidR="00464EC2" w:rsidRPr="00165C21">
        <w:rPr>
          <w:rFonts w:hAnsi="Times New Roman" w:ascii="Times New Roman"/>
          <w:b/>
          <w:sz w:val="24"/>
          <w:szCs w:val="24"/>
          <w:lang w:val="pl-PL"/>
        </w:rPr>
        <w:t xml:space="preserve">. </w:t>
      </w:r>
      <w:r w:rsidRPr="00165C21">
        <w:rPr>
          <w:rFonts w:hAnsi="Times New Roman" w:ascii="Times New Roman"/>
          <w:b/>
          <w:sz w:val="24"/>
          <w:szCs w:val="24"/>
          <w:lang w:val="pl-PL"/>
        </w:rPr>
        <w:t>br</w:t>
      </w:r>
      <w:r w:rsidR="00464EC2" w:rsidRPr="00165C21">
        <w:rPr>
          <w:rFonts w:hAnsi="Times New Roman" w:ascii="Times New Roman"/>
          <w:b/>
          <w:sz w:val="24"/>
          <w:szCs w:val="24"/>
          <w:lang w:val="pl-PL"/>
        </w:rPr>
        <w:t>.</w:t>
      </w:r>
      <w:r w:rsidRPr="00165C21">
        <w:rPr>
          <w:rFonts w:hAnsi="Times New Roman" w:ascii="Times New Roman"/>
          <w:b/>
          <w:sz w:val="24"/>
          <w:szCs w:val="24"/>
          <w:lang w:val="pl-PL"/>
        </w:rPr>
        <w:t xml:space="preserve"> </w:t>
      </w:r>
      <w:r w:rsidR="00F852EE" w:rsidRPr="00165C21">
        <w:rPr>
          <w:rFonts w:hAnsi="Times New Roman" w:ascii="Times New Roman"/>
          <w:b/>
          <w:sz w:val="24"/>
          <w:szCs w:val="24"/>
          <w:lang w:val="pl-PL"/>
        </w:rPr>
        <w:t>S</w:t>
      </w:r>
      <w:r w:rsidR="00464EC2" w:rsidRPr="00165C21">
        <w:rPr>
          <w:rFonts w:hAnsi="Times New Roman" w:ascii="Times New Roman"/>
          <w:b/>
          <w:sz w:val="24"/>
          <w:szCs w:val="24"/>
          <w:lang w:val="pl-PL"/>
        </w:rPr>
        <w:t>t</w:t>
      </w:r>
      <w:r w:rsidR="00F852EE" w:rsidRPr="00165C21">
        <w:rPr>
          <w:rFonts w:hAnsi="Times New Roman" w:ascii="Times New Roman"/>
          <w:b/>
          <w:sz w:val="24"/>
          <w:szCs w:val="24"/>
          <w:lang w:val="pl-PL"/>
        </w:rPr>
        <w:t>-1</w:t>
      </w:r>
      <w:r w:rsidR="00C5023F">
        <w:rPr>
          <w:rFonts w:hAnsi="Times New Roman" w:ascii="Times New Roman"/>
          <w:b/>
          <w:sz w:val="24"/>
          <w:szCs w:val="24"/>
          <w:lang w:val="pl-PL"/>
        </w:rPr>
        <w:t>509</w:t>
      </w:r>
      <w:r w:rsidR="00F852EE" w:rsidRPr="00165C21">
        <w:rPr>
          <w:rFonts w:hAnsi="Times New Roman" w:ascii="Times New Roman"/>
          <w:b/>
          <w:sz w:val="24"/>
          <w:szCs w:val="24"/>
          <w:lang w:val="pl-PL"/>
        </w:rPr>
        <w:t>/2016</w:t>
      </w:r>
      <w:r w:rsidR="00051E12">
        <w:rPr>
          <w:rFonts w:hAnsi="Times New Roman" w:ascii="Times New Roman"/>
          <w:b/>
          <w:sz w:val="24"/>
          <w:szCs w:val="24"/>
          <w:lang w:val="pl-PL"/>
        </w:rPr>
        <w:t>-38</w:t>
      </w:r>
    </w:p>
    <w:p w:rsidRDefault="00165C21" w:rsidP="00464EC2" w:rsidR="00165C21">
      <w:pPr>
        <w:ind w:hanging="1416" w:left="1416"/>
        <w:rPr>
          <w:rFonts w:hAnsi="Times New Roman" w:ascii="Times New Roman"/>
          <w:sz w:val="24"/>
          <w:szCs w:val="24"/>
          <w:lang w:val="pl-PL"/>
        </w:rPr>
      </w:pPr>
    </w:p>
    <w:p w:rsidRDefault="00E168D1" w:rsidP="00464EC2" w:rsidR="00F852EE" w:rsidRPr="00F852EE">
      <w:pPr>
        <w:ind w:hanging="1416" w:left="1416"/>
        <w:rPr>
          <w:rFonts w:hAnsi="Times New Roman" w:ascii="Times New Roman"/>
          <w:sz w:val="24"/>
          <w:szCs w:val="24"/>
          <w:lang w:val="pl-PL"/>
        </w:rPr>
      </w:pPr>
      <w:r w:rsidRPr="00F852EE">
        <w:rPr>
          <w:rFonts w:hAnsi="Times New Roman" w:ascii="Times New Roman"/>
          <w:sz w:val="24"/>
          <w:szCs w:val="24"/>
          <w:lang w:val="pl-PL"/>
        </w:rPr>
        <w:t>Dužnik</w:t>
      </w:r>
      <w:r w:rsidR="00464EC2">
        <w:rPr>
          <w:rFonts w:hAnsi="Times New Roman" w:ascii="Times New Roman"/>
          <w:sz w:val="24"/>
          <w:szCs w:val="24"/>
          <w:lang w:val="pl-PL"/>
        </w:rPr>
        <w:t xml:space="preserve">: </w:t>
      </w:r>
      <w:r w:rsidR="00464EC2">
        <w:rPr>
          <w:rFonts w:hAnsi="Times New Roman" w:ascii="Times New Roman"/>
          <w:sz w:val="24"/>
          <w:szCs w:val="24"/>
          <w:lang w:val="pl-PL"/>
        </w:rPr>
        <w:tab/>
      </w:r>
      <w:r w:rsidRPr="00F852EE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C5023F" w:rsidRPr="00C5023F">
        <w:rPr>
          <w:rFonts w:hAnsi="Times New Roman" w:ascii="Times New Roman"/>
          <w:bCs/>
          <w:sz w:val="24"/>
          <w:szCs w:val="24"/>
          <w:lang w:val="en-AU"/>
        </w:rPr>
        <w:t xml:space="preserve">VREMEPLOV d.o.o. </w:t>
      </w:r>
      <w:proofErr w:type="spellStart"/>
      <w:proofErr w:type="gramStart"/>
      <w:r w:rsidR="00C5023F" w:rsidRPr="00C5023F">
        <w:rPr>
          <w:rFonts w:hAnsi="Times New Roman" w:ascii="Times New Roman"/>
          <w:bCs/>
          <w:sz w:val="24"/>
          <w:szCs w:val="24"/>
          <w:lang w:val="en-AU"/>
        </w:rPr>
        <w:t>za</w:t>
      </w:r>
      <w:proofErr w:type="spellEnd"/>
      <w:proofErr w:type="gramEnd"/>
      <w:r w:rsidR="00C5023F" w:rsidRPr="00C5023F">
        <w:rPr>
          <w:rFonts w:hAnsi="Times New Roman" w:ascii="Times New Roman"/>
          <w:bCs/>
          <w:sz w:val="24"/>
          <w:szCs w:val="24"/>
          <w:lang w:val="en-AU"/>
        </w:rPr>
        <w:t xml:space="preserve"> </w:t>
      </w:r>
      <w:proofErr w:type="spellStart"/>
      <w:r w:rsidR="00C5023F" w:rsidRPr="00C5023F">
        <w:rPr>
          <w:rFonts w:hAnsi="Times New Roman" w:ascii="Times New Roman"/>
          <w:bCs/>
          <w:sz w:val="24"/>
          <w:szCs w:val="24"/>
          <w:lang w:val="en-AU"/>
        </w:rPr>
        <w:t>usluge</w:t>
      </w:r>
      <w:proofErr w:type="spellEnd"/>
      <w:r w:rsidR="00C5023F" w:rsidRPr="00C5023F">
        <w:rPr>
          <w:rFonts w:hAnsi="Times New Roman" w:ascii="Times New Roman"/>
          <w:bCs/>
          <w:sz w:val="24"/>
          <w:szCs w:val="24"/>
          <w:lang w:val="en-AU"/>
        </w:rPr>
        <w:t xml:space="preserve"> </w:t>
      </w:r>
      <w:r w:rsidR="00C5023F" w:rsidRPr="00C5023F">
        <w:rPr>
          <w:rFonts w:hAnsi="Times New Roman" w:ascii="Times New Roman"/>
          <w:bCs/>
          <w:sz w:val="24"/>
          <w:szCs w:val="24"/>
        </w:rPr>
        <w:t xml:space="preserve">"u stečaju", </w:t>
      </w:r>
      <w:proofErr w:type="spellStart"/>
      <w:r w:rsidR="00C5023F" w:rsidRPr="00C5023F">
        <w:rPr>
          <w:rFonts w:hAnsi="Times New Roman" w:ascii="Times New Roman"/>
          <w:bCs/>
          <w:sz w:val="24"/>
          <w:szCs w:val="24"/>
          <w:lang w:val="en-AU"/>
        </w:rPr>
        <w:t>Koprivno</w:t>
      </w:r>
      <w:proofErr w:type="spellEnd"/>
      <w:r w:rsidR="00C5023F" w:rsidRPr="00C5023F">
        <w:rPr>
          <w:rFonts w:hAnsi="Times New Roman" w:ascii="Times New Roman"/>
          <w:bCs/>
          <w:sz w:val="24"/>
          <w:szCs w:val="24"/>
          <w:lang w:val="en-AU"/>
        </w:rPr>
        <w:t xml:space="preserve"> bb, </w:t>
      </w:r>
      <w:proofErr w:type="spellStart"/>
      <w:r w:rsidR="00C5023F" w:rsidRPr="00C5023F">
        <w:rPr>
          <w:rFonts w:hAnsi="Times New Roman" w:ascii="Times New Roman"/>
          <w:bCs/>
          <w:sz w:val="24"/>
          <w:szCs w:val="24"/>
          <w:lang w:val="en-AU"/>
        </w:rPr>
        <w:t>Koprivno</w:t>
      </w:r>
      <w:proofErr w:type="spellEnd"/>
      <w:r w:rsidR="00C5023F" w:rsidRPr="00C5023F">
        <w:rPr>
          <w:rFonts w:hAnsi="Times New Roman" w:ascii="Times New Roman"/>
          <w:bCs/>
          <w:sz w:val="24"/>
          <w:szCs w:val="24"/>
          <w:lang w:val="en-AU"/>
        </w:rPr>
        <w:t xml:space="preserve">, MBS: 060210777, OIB: 77294055192, </w:t>
      </w:r>
      <w:r w:rsidR="00C5023F" w:rsidRPr="00C5023F">
        <w:rPr>
          <w:rFonts w:hAnsi="Times New Roman" w:ascii="Times New Roman"/>
          <w:bCs/>
          <w:sz w:val="24"/>
          <w:szCs w:val="24"/>
        </w:rPr>
        <w:t>zastupano po stečajnom upravitelju Zdravku Kuzmiću iz Zagreba</w:t>
      </w:r>
    </w:p>
    <w:p w:rsidRDefault="00E168D1" w:rsidP="00464EC2" w:rsidR="00E168D1" w:rsidRPr="00B40BEB">
      <w:pPr>
        <w:rPr>
          <w:rFonts w:hAnsi="Times New Roman" w:ascii="Times New Roman"/>
          <w:sz w:val="24"/>
          <w:szCs w:val="24"/>
          <w:lang w:val="pl-PL"/>
        </w:rPr>
      </w:pPr>
    </w:p>
    <w:p w:rsidRDefault="00E168D1" w:rsidP="00464EC2" w:rsidR="005303FE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  <w:r w:rsidRPr="00B40BEB">
        <w:rPr>
          <w:rFonts w:hAnsi="Times New Roman" w:ascii="Times New Roman"/>
          <w:b/>
          <w:sz w:val="24"/>
          <w:szCs w:val="24"/>
        </w:rPr>
        <w:t>TABLICA PRIJAVLJENIH TRAŽBINA</w:t>
      </w:r>
    </w:p>
    <w:p w:rsidRDefault="005303FE" w:rsidP="005303FE" w:rsidR="005303FE" w:rsidRPr="005303FE">
      <w:pPr>
        <w:pStyle w:val="Bezproreda"/>
        <w:ind w:left="1080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br/>
      </w:r>
      <w:r w:rsidR="00B025B6">
        <w:rPr>
          <w:rFonts w:hAnsi="Times New Roman" w:ascii="Times New Roman"/>
          <w:b/>
          <w:sz w:val="24"/>
          <w:szCs w:val="24"/>
        </w:rPr>
        <w:t>I. (</w:t>
      </w:r>
      <w:r w:rsidRPr="005303FE">
        <w:rPr>
          <w:rFonts w:hAnsi="Times New Roman" w:ascii="Times New Roman"/>
          <w:b/>
          <w:sz w:val="24"/>
          <w:szCs w:val="24"/>
        </w:rPr>
        <w:t>PRVI</w:t>
      </w:r>
      <w:r w:rsidR="00B025B6">
        <w:rPr>
          <w:rFonts w:hAnsi="Times New Roman" w:ascii="Times New Roman"/>
          <w:b/>
          <w:sz w:val="24"/>
          <w:szCs w:val="24"/>
        </w:rPr>
        <w:t>)</w:t>
      </w:r>
      <w:r w:rsidRPr="005303FE">
        <w:rPr>
          <w:rFonts w:hAnsi="Times New Roman" w:ascii="Times New Roman"/>
          <w:b/>
          <w:sz w:val="24"/>
          <w:szCs w:val="24"/>
        </w:rPr>
        <w:t xml:space="preserve"> VIŠI ISPLATNI RED</w:t>
      </w:r>
    </w:p>
    <w:p w:rsidRDefault="00E168D1" w:rsidP="00E168D1" w:rsidR="00E168D1" w:rsidRPr="00B40BEB">
      <w:pPr>
        <w:pStyle w:val="Bezproreda"/>
        <w:ind w:left="1080"/>
        <w:rPr>
          <w:rFonts w:hAnsi="Times New Roman" w:ascii="Times New Roman"/>
          <w:b/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4624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677"/>
        <w:gridCol w:w="2975"/>
        <w:gridCol w:w="1458"/>
        <w:gridCol w:w="1567"/>
        <w:gridCol w:w="1512"/>
        <w:gridCol w:w="1557"/>
        <w:gridCol w:w="1420"/>
        <w:gridCol w:w="1983"/>
      </w:tblGrid>
      <w:tr w:rsidTr="00051E12" w:rsidR="00B66E83" w:rsidRPr="00B40BEB">
        <w:trPr>
          <w:jc w:val="center"/>
        </w:trPr>
        <w:tc>
          <w:tcPr>
            <w:tcW w:type="pct" w:w="257"/>
            <w:vAlign w:val="center"/>
          </w:tcPr>
          <w:p w:rsidRDefault="00A62EBB" w:rsidP="00A62EBB" w:rsidR="00A62EBB" w:rsidRPr="00282A6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282A6E">
              <w:rPr>
                <w:rFonts w:hAnsi="Times New Roman" w:ascii="Times New Roman"/>
                <w:sz w:val="20"/>
                <w:szCs w:val="20"/>
              </w:rPr>
              <w:t>Red. br.</w:t>
            </w:r>
          </w:p>
        </w:tc>
        <w:tc>
          <w:tcPr>
            <w:tcW w:type="pct" w:w="1131"/>
            <w:vAlign w:val="center"/>
          </w:tcPr>
          <w:p w:rsidRDefault="00A62EBB" w:rsidP="00E168D1" w:rsidR="00A62EBB" w:rsidRPr="00282A6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282A6E">
              <w:rPr>
                <w:rFonts w:hAnsi="Times New Roman" w:ascii="Times New Roman"/>
                <w:sz w:val="20"/>
                <w:szCs w:val="20"/>
              </w:rPr>
              <w:t>Ime i prezime / tvrtka  ili naziv vjerovnika</w:t>
            </w:r>
          </w:p>
        </w:tc>
        <w:tc>
          <w:tcPr>
            <w:tcW w:type="pct" w:w="554"/>
            <w:vAlign w:val="center"/>
          </w:tcPr>
          <w:p w:rsidRDefault="00A62EBB" w:rsidP="00E168D1" w:rsidR="00A62EBB" w:rsidRPr="00282A6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282A6E">
              <w:rPr>
                <w:rFonts w:hAnsi="Times New Roman" w:ascii="Times New Roman"/>
                <w:sz w:val="20"/>
                <w:szCs w:val="20"/>
              </w:rPr>
              <w:t xml:space="preserve">OIB vjerovnika </w:t>
            </w:r>
          </w:p>
        </w:tc>
        <w:tc>
          <w:tcPr>
            <w:tcW w:type="pct" w:w="596"/>
            <w:vAlign w:val="center"/>
          </w:tcPr>
          <w:p w:rsidRDefault="00A62EBB" w:rsidP="00E168D1" w:rsidR="00A62EBB" w:rsidRPr="00282A6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282A6E">
              <w:rPr>
                <w:rFonts w:hAnsi="Times New Roman" w:ascii="Times New Roman"/>
                <w:sz w:val="20"/>
                <w:szCs w:val="20"/>
              </w:rPr>
              <w:t>Adresa / sjedište vjerovnika</w:t>
            </w:r>
          </w:p>
        </w:tc>
        <w:tc>
          <w:tcPr>
            <w:tcW w:type="pct" w:w="575"/>
            <w:vAlign w:val="center"/>
          </w:tcPr>
          <w:p w:rsidRDefault="00A62EBB" w:rsidP="00B66E83" w:rsidR="00A62EBB" w:rsidRPr="00282A6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282A6E">
              <w:rPr>
                <w:rFonts w:hAnsi="Times New Roman" w:ascii="Times New Roman"/>
                <w:sz w:val="20"/>
                <w:szCs w:val="20"/>
              </w:rPr>
              <w:t>Iznos prijavljene tražbine (kn)</w:t>
            </w:r>
            <w:r w:rsidRPr="00282A6E">
              <w:rPr>
                <w:rStyle w:val="Referencafusnote"/>
                <w:rFonts w:hAnsi="Times New Roman" w:ascii="Times New Roman"/>
                <w:sz w:val="20"/>
                <w:szCs w:val="20"/>
              </w:rPr>
              <w:footnoteReference w:id="1"/>
            </w:r>
          </w:p>
        </w:tc>
        <w:tc>
          <w:tcPr>
            <w:tcW w:type="pct" w:w="592"/>
            <w:vAlign w:val="center"/>
          </w:tcPr>
          <w:p w:rsidRDefault="00A62EBB" w:rsidP="00B66E83" w:rsidR="00A62EBB" w:rsidRPr="00282A6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282A6E">
              <w:rPr>
                <w:rFonts w:hAnsi="Times New Roman" w:ascii="Times New Roman"/>
                <w:sz w:val="20"/>
                <w:szCs w:val="20"/>
              </w:rPr>
              <w:t>Iznos priznate tražbine</w:t>
            </w:r>
          </w:p>
          <w:p w:rsidRDefault="00A62EBB" w:rsidP="00B66E83" w:rsidR="00A62EBB" w:rsidRPr="00282A6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282A6E">
              <w:rPr>
                <w:rFonts w:hAnsi="Times New Roman" w:ascii="Times New Roman"/>
                <w:sz w:val="20"/>
                <w:szCs w:val="20"/>
              </w:rPr>
              <w:t>(kn)</w:t>
            </w:r>
          </w:p>
        </w:tc>
        <w:tc>
          <w:tcPr>
            <w:tcW w:type="pct" w:w="540"/>
            <w:vAlign w:val="center"/>
          </w:tcPr>
          <w:p w:rsidRDefault="00A62EBB" w:rsidP="00B66E83" w:rsidR="00A62EBB" w:rsidRPr="00282A6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282A6E">
              <w:rPr>
                <w:rFonts w:hAnsi="Times New Roman" w:ascii="Times New Roman"/>
                <w:sz w:val="20"/>
                <w:szCs w:val="20"/>
              </w:rPr>
              <w:t>Iznos osporene tražbine</w:t>
            </w:r>
          </w:p>
          <w:p w:rsidRDefault="00A62EBB" w:rsidP="00B66E83" w:rsidR="00A62EBB" w:rsidRPr="00282A6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282A6E">
              <w:rPr>
                <w:rFonts w:hAnsi="Times New Roman" w:ascii="Times New Roman"/>
                <w:sz w:val="20"/>
                <w:szCs w:val="20"/>
              </w:rPr>
              <w:t>(kn)</w:t>
            </w:r>
          </w:p>
        </w:tc>
        <w:tc>
          <w:tcPr>
            <w:tcW w:type="pct" w:w="754"/>
            <w:vAlign w:val="center"/>
          </w:tcPr>
          <w:p w:rsidRDefault="00A62EBB" w:rsidP="00A62EBB" w:rsidR="00A62EBB" w:rsidRPr="00282A6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282A6E">
              <w:rPr>
                <w:rFonts w:hAnsi="Times New Roman" w:ascii="Times New Roman"/>
                <w:sz w:val="20"/>
                <w:szCs w:val="20"/>
              </w:rPr>
              <w:t>Osporavatelj</w:t>
            </w:r>
          </w:p>
        </w:tc>
      </w:tr>
      <w:tr w:rsidTr="00051E12" w:rsidR="00051E12" w:rsidRPr="00B40BEB">
        <w:trPr>
          <w:jc w:val="center"/>
        </w:trPr>
        <w:tc>
          <w:tcPr>
            <w:tcW w:type="pct" w:w="257"/>
          </w:tcPr>
          <w:p w:rsidRDefault="00051E12" w:rsidP="00051E12" w:rsidR="00051E12" w:rsidRPr="00B66E8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B66E83">
              <w:rPr>
                <w:rFonts w:hAnsi="Times New Roman" w:ascii="Times New Roman"/>
                <w:sz w:val="20"/>
                <w:szCs w:val="20"/>
              </w:rPr>
              <w:t>1.</w:t>
            </w:r>
          </w:p>
        </w:tc>
        <w:tc>
          <w:tcPr>
            <w:tcW w:type="pct" w:w="1131"/>
          </w:tcPr>
          <w:p w:rsidRDefault="00051E12" w:rsidP="00051E12" w:rsidR="00051E12" w:rsidRPr="00051E12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051E12">
              <w:rPr>
                <w:rFonts w:hAnsi="Times New Roman" w:ascii="Times New Roman"/>
                <w:sz w:val="20"/>
                <w:szCs w:val="20"/>
              </w:rPr>
              <w:t xml:space="preserve">Republika Hrvatska, Ministarstvo Financija </w:t>
            </w:r>
          </w:p>
        </w:tc>
        <w:tc>
          <w:tcPr>
            <w:tcW w:type="pct" w:w="554"/>
          </w:tcPr>
          <w:p w:rsidRDefault="00051E12" w:rsidP="00051E12" w:rsidR="00051E12" w:rsidRPr="00051E12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051E12">
              <w:rPr>
                <w:rFonts w:hAnsi="Times New Roman" w:ascii="Times New Roman"/>
                <w:sz w:val="20"/>
                <w:szCs w:val="20"/>
              </w:rPr>
              <w:t>18683136487</w:t>
            </w:r>
          </w:p>
        </w:tc>
        <w:tc>
          <w:tcPr>
            <w:tcW w:type="pct" w:w="596"/>
          </w:tcPr>
          <w:p w:rsidRDefault="00051E12" w:rsidP="00051E12" w:rsidR="00051E12" w:rsidRPr="00051E12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051E12">
              <w:rPr>
                <w:rFonts w:hAnsi="Times New Roman" w:ascii="Times New Roman"/>
                <w:sz w:val="20"/>
                <w:szCs w:val="20"/>
              </w:rPr>
              <w:t>Zagreb, Katančićeva 5</w:t>
            </w:r>
          </w:p>
        </w:tc>
        <w:tc>
          <w:tcPr>
            <w:tcW w:type="pct" w:w="575"/>
          </w:tcPr>
          <w:p w:rsidRDefault="00051E12" w:rsidP="00051E12" w:rsidR="00051E12" w:rsidRPr="00051E12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051E12">
              <w:rPr>
                <w:rFonts w:hAnsi="Times New Roman" w:ascii="Times New Roman"/>
                <w:sz w:val="20"/>
                <w:szCs w:val="20"/>
              </w:rPr>
              <w:t>628.297,28</w:t>
            </w:r>
          </w:p>
        </w:tc>
        <w:tc>
          <w:tcPr>
            <w:tcW w:type="pct" w:w="592"/>
          </w:tcPr>
          <w:p w:rsidRDefault="00051E12" w:rsidP="00051E12" w:rsidR="00051E12" w:rsidRPr="00051E12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051E12">
              <w:rPr>
                <w:rFonts w:hAnsi="Times New Roman" w:ascii="Times New Roman"/>
                <w:sz w:val="20"/>
                <w:szCs w:val="20"/>
              </w:rPr>
              <w:t>628.297,28</w:t>
            </w:r>
          </w:p>
        </w:tc>
        <w:tc>
          <w:tcPr>
            <w:tcW w:type="pct" w:w="540"/>
          </w:tcPr>
          <w:p w:rsidRDefault="00051E12" w:rsidP="00051E12" w:rsidR="00051E12" w:rsidRPr="00051E12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754"/>
          </w:tcPr>
          <w:p w:rsidRDefault="00051E12" w:rsidP="00051E12" w:rsidR="00051E12" w:rsidRPr="00051E12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GERD WEDEKING BAUMACHINEN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Gmbh</w:t>
            </w:r>
            <w:proofErr w:type="spellEnd"/>
          </w:p>
        </w:tc>
      </w:tr>
    </w:tbl>
    <w:p w:rsidRDefault="00051E12" w:rsidP="00051E12" w:rsidR="00051E12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051E12" w:rsidR="00051E12">
      <w:pPr>
        <w:spacing w:after="0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br w:type="page"/>
      </w:r>
    </w:p>
    <w:p w:rsidRDefault="005303FE" w:rsidP="00051E12" w:rsidR="005303FE" w:rsidRPr="00B40BEB">
      <w:pPr>
        <w:pStyle w:val="Bezproreda"/>
        <w:ind w:left="1080"/>
        <w:rPr>
          <w:rFonts w:hAnsi="Times New Roman" w:ascii="Times New Roman"/>
          <w:b/>
          <w:sz w:val="24"/>
          <w:szCs w:val="24"/>
        </w:rPr>
      </w:pPr>
      <w:r w:rsidRPr="005303FE">
        <w:rPr>
          <w:rFonts w:hAnsi="Times New Roman" w:ascii="Times New Roman"/>
          <w:b/>
          <w:sz w:val="24"/>
          <w:szCs w:val="24"/>
        </w:rPr>
        <w:lastRenderedPageBreak/>
        <w:t>I</w:t>
      </w:r>
      <w:r w:rsidR="00B025B6">
        <w:rPr>
          <w:rFonts w:hAnsi="Times New Roman" w:ascii="Times New Roman"/>
          <w:b/>
          <w:sz w:val="24"/>
          <w:szCs w:val="24"/>
        </w:rPr>
        <w:t>I</w:t>
      </w:r>
      <w:r w:rsidRPr="005303FE">
        <w:rPr>
          <w:rFonts w:hAnsi="Times New Roman" w:ascii="Times New Roman"/>
          <w:b/>
          <w:sz w:val="24"/>
          <w:szCs w:val="24"/>
        </w:rPr>
        <w:t>.</w:t>
      </w:r>
      <w:r w:rsidR="00B025B6">
        <w:rPr>
          <w:rFonts w:hAnsi="Times New Roman" w:ascii="Times New Roman"/>
          <w:b/>
          <w:sz w:val="24"/>
          <w:szCs w:val="24"/>
        </w:rPr>
        <w:t xml:space="preserve"> (</w:t>
      </w:r>
      <w:r>
        <w:rPr>
          <w:rFonts w:hAnsi="Times New Roman" w:ascii="Times New Roman"/>
          <w:b/>
          <w:sz w:val="24"/>
          <w:szCs w:val="24"/>
        </w:rPr>
        <w:t>DRUGI</w:t>
      </w:r>
      <w:r w:rsidR="00B025B6">
        <w:rPr>
          <w:rFonts w:hAnsi="Times New Roman" w:ascii="Times New Roman"/>
          <w:b/>
          <w:sz w:val="24"/>
          <w:szCs w:val="24"/>
        </w:rPr>
        <w:t>)</w:t>
      </w:r>
      <w:r>
        <w:rPr>
          <w:rFonts w:hAnsi="Times New Roman" w:ascii="Times New Roman"/>
          <w:b/>
          <w:sz w:val="24"/>
          <w:szCs w:val="24"/>
        </w:rPr>
        <w:t xml:space="preserve"> </w:t>
      </w:r>
      <w:r w:rsidRPr="005303FE">
        <w:rPr>
          <w:rFonts w:hAnsi="Times New Roman" w:ascii="Times New Roman"/>
          <w:b/>
          <w:sz w:val="24"/>
          <w:szCs w:val="24"/>
        </w:rPr>
        <w:t>VIŠI ISPLATNI RED</w:t>
      </w:r>
    </w:p>
    <w:tbl>
      <w:tblPr>
        <w:tblpPr w:tblpY="1" w:tblpXSpec="center" w:vertAnchor="text" w:rightFromText="180" w:leftFromText="180"/>
        <w:tblOverlap w:val="never"/>
        <w:tblW w:type="pct" w:w="4489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694"/>
        <w:gridCol w:w="2857"/>
        <w:gridCol w:w="1376"/>
        <w:gridCol w:w="1703"/>
        <w:gridCol w:w="1317"/>
        <w:gridCol w:w="1514"/>
        <w:gridCol w:w="1379"/>
        <w:gridCol w:w="1925"/>
      </w:tblGrid>
      <w:tr w:rsidTr="00051E12" w:rsidR="00503568" w:rsidRPr="00B40BEB">
        <w:trPr>
          <w:trHeight w:val="559"/>
          <w:jc w:val="center"/>
        </w:trPr>
        <w:tc>
          <w:tcPr>
            <w:tcW w:type="pct" w:w="272"/>
            <w:vAlign w:val="center"/>
          </w:tcPr>
          <w:p w:rsidRDefault="00B2068A" w:rsidP="00503568" w:rsidR="00282A6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282A6E">
              <w:rPr>
                <w:rFonts w:hAnsi="Times New Roman" w:ascii="Times New Roman"/>
                <w:sz w:val="20"/>
                <w:szCs w:val="20"/>
              </w:rPr>
              <w:t>Red</w:t>
            </w:r>
            <w:r w:rsidR="00503568" w:rsidRPr="00282A6E">
              <w:rPr>
                <w:rFonts w:hAnsi="Times New Roman" w:ascii="Times New Roman"/>
                <w:sz w:val="20"/>
                <w:szCs w:val="20"/>
              </w:rPr>
              <w:t>.</w:t>
            </w:r>
          </w:p>
          <w:p w:rsidRDefault="00503568" w:rsidP="00503568" w:rsidR="00B2068A" w:rsidRPr="00282A6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282A6E">
              <w:rPr>
                <w:rFonts w:hAnsi="Times New Roman" w:ascii="Times New Roman"/>
                <w:sz w:val="20"/>
                <w:szCs w:val="20"/>
              </w:rPr>
              <w:t>br.</w:t>
            </w:r>
          </w:p>
        </w:tc>
        <w:tc>
          <w:tcPr>
            <w:tcW w:type="pct" w:w="1119"/>
            <w:vAlign w:val="center"/>
          </w:tcPr>
          <w:p w:rsidRDefault="00B2068A" w:rsidP="001112E9" w:rsidR="00B2068A" w:rsidRPr="00282A6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282A6E">
              <w:rPr>
                <w:rFonts w:hAnsi="Times New Roman" w:ascii="Times New Roman"/>
                <w:sz w:val="20"/>
                <w:szCs w:val="20"/>
              </w:rPr>
              <w:t>Ime i prezime / tvrtka  ili naziv vjerovnika</w:t>
            </w:r>
          </w:p>
        </w:tc>
        <w:tc>
          <w:tcPr>
            <w:tcW w:type="pct" w:w="539"/>
            <w:vAlign w:val="center"/>
          </w:tcPr>
          <w:p w:rsidRDefault="00B2068A" w:rsidP="001112E9" w:rsidR="00B2068A" w:rsidRPr="00282A6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282A6E">
              <w:rPr>
                <w:rFonts w:hAnsi="Times New Roman" w:ascii="Times New Roman"/>
                <w:sz w:val="20"/>
                <w:szCs w:val="20"/>
              </w:rPr>
              <w:t xml:space="preserve">OIB vjerovnika </w:t>
            </w:r>
          </w:p>
        </w:tc>
        <w:tc>
          <w:tcPr>
            <w:tcW w:type="pct" w:w="667"/>
            <w:vAlign w:val="center"/>
          </w:tcPr>
          <w:p w:rsidRDefault="00B2068A" w:rsidP="001112E9" w:rsidR="00B2068A" w:rsidRPr="00282A6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282A6E">
              <w:rPr>
                <w:rFonts w:hAnsi="Times New Roman" w:ascii="Times New Roman"/>
                <w:sz w:val="20"/>
                <w:szCs w:val="20"/>
              </w:rPr>
              <w:t>Adresa / sjedište vjerovnika</w:t>
            </w:r>
          </w:p>
        </w:tc>
        <w:tc>
          <w:tcPr>
            <w:tcW w:type="pct" w:w="516"/>
            <w:vAlign w:val="center"/>
          </w:tcPr>
          <w:p w:rsidRDefault="00B2068A" w:rsidP="00512527" w:rsidR="00B2068A" w:rsidRPr="00282A6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282A6E">
              <w:rPr>
                <w:rFonts w:hAnsi="Times New Roman" w:ascii="Times New Roman"/>
                <w:sz w:val="20"/>
                <w:szCs w:val="20"/>
              </w:rPr>
              <w:t>Iznos prijavljene tražbine (kn)</w:t>
            </w:r>
          </w:p>
        </w:tc>
        <w:tc>
          <w:tcPr>
            <w:tcW w:type="pct" w:w="593"/>
            <w:vAlign w:val="center"/>
          </w:tcPr>
          <w:p w:rsidRDefault="00B2068A" w:rsidP="00650FF9" w:rsidR="00B2068A" w:rsidRPr="00282A6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282A6E">
              <w:rPr>
                <w:rFonts w:hAnsi="Times New Roman" w:ascii="Times New Roman"/>
                <w:sz w:val="20"/>
                <w:szCs w:val="20"/>
              </w:rPr>
              <w:t>Iznos priznate tražbine</w:t>
            </w:r>
            <w:r w:rsidR="00650FF9"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r w:rsidRPr="00282A6E">
              <w:rPr>
                <w:rFonts w:hAnsi="Times New Roman" w:ascii="Times New Roman"/>
                <w:sz w:val="20"/>
                <w:szCs w:val="20"/>
              </w:rPr>
              <w:t>(kn)</w:t>
            </w:r>
          </w:p>
        </w:tc>
        <w:tc>
          <w:tcPr>
            <w:tcW w:type="pct" w:w="540"/>
            <w:vAlign w:val="center"/>
          </w:tcPr>
          <w:p w:rsidRDefault="00B2068A" w:rsidP="00650FF9" w:rsidR="00B2068A" w:rsidRPr="00282A6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282A6E">
              <w:rPr>
                <w:rFonts w:hAnsi="Times New Roman" w:ascii="Times New Roman"/>
                <w:sz w:val="20"/>
                <w:szCs w:val="20"/>
              </w:rPr>
              <w:t>Iznos osporene tražbine</w:t>
            </w:r>
            <w:r w:rsidR="00650FF9"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r w:rsidRPr="00282A6E">
              <w:rPr>
                <w:rFonts w:hAnsi="Times New Roman" w:ascii="Times New Roman"/>
                <w:sz w:val="20"/>
                <w:szCs w:val="20"/>
              </w:rPr>
              <w:t>(kn)</w:t>
            </w:r>
          </w:p>
        </w:tc>
        <w:tc>
          <w:tcPr>
            <w:tcW w:type="pct" w:w="754"/>
            <w:vAlign w:val="center"/>
          </w:tcPr>
          <w:p w:rsidRDefault="00B2068A" w:rsidP="00503568" w:rsidR="00B2068A" w:rsidRPr="00282A6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282A6E">
              <w:rPr>
                <w:rFonts w:hAnsi="Times New Roman" w:ascii="Times New Roman"/>
                <w:sz w:val="20"/>
                <w:szCs w:val="20"/>
              </w:rPr>
              <w:t>O</w:t>
            </w:r>
            <w:r w:rsidR="00503568" w:rsidRPr="00282A6E">
              <w:rPr>
                <w:rFonts w:hAnsi="Times New Roman" w:ascii="Times New Roman"/>
                <w:sz w:val="20"/>
                <w:szCs w:val="20"/>
              </w:rPr>
              <w:t>sporavatelj</w:t>
            </w:r>
          </w:p>
        </w:tc>
      </w:tr>
      <w:tr w:rsidTr="00051E12" w:rsidR="00503568" w:rsidRPr="00987940">
        <w:trPr>
          <w:jc w:val="center"/>
        </w:trPr>
        <w:tc>
          <w:tcPr>
            <w:tcW w:type="pct" w:w="272"/>
          </w:tcPr>
          <w:p w:rsidRDefault="00B2068A" w:rsidP="001112E9" w:rsidR="00B2068A" w:rsidRPr="005035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03568">
              <w:rPr>
                <w:rFonts w:hAnsi="Times New Roman" w:ascii="Times New Roman"/>
                <w:sz w:val="20"/>
                <w:szCs w:val="20"/>
              </w:rPr>
              <w:t>1.</w:t>
            </w:r>
          </w:p>
          <w:p w:rsidRDefault="00B2068A" w:rsidP="001112E9" w:rsidR="00B2068A" w:rsidRPr="005035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1119"/>
          </w:tcPr>
          <w:p w:rsidRDefault="00457757" w:rsidP="00457757" w:rsidR="00B2068A" w:rsidRPr="005035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457757">
              <w:rPr>
                <w:rFonts w:hAnsi="Times New Roman" w:ascii="Times New Roman"/>
                <w:sz w:val="20"/>
                <w:szCs w:val="20"/>
              </w:rPr>
              <w:t xml:space="preserve">GERD WEDEKIND BAUMACHINEN </w:t>
            </w:r>
            <w:proofErr w:type="spellStart"/>
            <w:r w:rsidRPr="00457757">
              <w:rPr>
                <w:rFonts w:hAnsi="Times New Roman" w:ascii="Times New Roman"/>
                <w:sz w:val="20"/>
                <w:szCs w:val="20"/>
              </w:rPr>
              <w:t>Gmbh</w:t>
            </w:r>
            <w:proofErr w:type="spellEnd"/>
            <w:r w:rsidRPr="00457757">
              <w:rPr>
                <w:rFonts w:hAnsi="Times New Roman" w:ascii="Times New Roman"/>
                <w:sz w:val="20"/>
                <w:szCs w:val="20"/>
              </w:rPr>
              <w:t xml:space="preserve">, </w:t>
            </w:r>
          </w:p>
        </w:tc>
        <w:tc>
          <w:tcPr>
            <w:tcW w:type="pct" w:w="539"/>
          </w:tcPr>
          <w:p w:rsidRDefault="00457757" w:rsidP="001112E9" w:rsidR="00B2068A" w:rsidRPr="005035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457757">
              <w:rPr>
                <w:rFonts w:hAnsi="Times New Roman" w:ascii="Times New Roman"/>
                <w:sz w:val="20"/>
                <w:szCs w:val="20"/>
              </w:rPr>
              <w:t>50228228033</w:t>
            </w:r>
          </w:p>
        </w:tc>
        <w:tc>
          <w:tcPr>
            <w:tcW w:type="pct" w:w="667"/>
          </w:tcPr>
          <w:p w:rsidRDefault="00457757" w:rsidP="001112E9" w:rsidR="00B2068A" w:rsidRPr="005035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proofErr w:type="spellStart"/>
            <w:r w:rsidRPr="00457757">
              <w:rPr>
                <w:rFonts w:hAnsi="Times New Roman" w:ascii="Times New Roman"/>
                <w:sz w:val="20"/>
                <w:szCs w:val="20"/>
              </w:rPr>
              <w:t>Kassel</w:t>
            </w:r>
            <w:proofErr w:type="spellEnd"/>
            <w:r w:rsidRPr="00457757">
              <w:rPr>
                <w:rFonts w:hAnsi="Times New Roman" w:ascii="Times New Roman"/>
                <w:sz w:val="20"/>
                <w:szCs w:val="20"/>
              </w:rPr>
              <w:t xml:space="preserve">, </w:t>
            </w:r>
            <w:proofErr w:type="spellStart"/>
            <w:r w:rsidR="00191609">
              <w:rPr>
                <w:rFonts w:hAnsi="Times New Roman" w:ascii="Times New Roman"/>
                <w:sz w:val="20"/>
                <w:szCs w:val="20"/>
              </w:rPr>
              <w:t>Osterholz</w:t>
            </w:r>
            <w:proofErr w:type="spellEnd"/>
            <w:r w:rsidR="00191609">
              <w:rPr>
                <w:rFonts w:hAnsi="Times New Roman" w:ascii="Times New Roman"/>
                <w:sz w:val="20"/>
                <w:szCs w:val="20"/>
              </w:rPr>
              <w:t xml:space="preserve"> str</w:t>
            </w:r>
            <w:r w:rsidR="00F93942">
              <w:rPr>
                <w:rFonts w:hAnsi="Times New Roman" w:ascii="Times New Roman"/>
                <w:sz w:val="20"/>
                <w:szCs w:val="20"/>
              </w:rPr>
              <w:t xml:space="preserve">. 124, </w:t>
            </w:r>
            <w:r w:rsidRPr="00457757">
              <w:rPr>
                <w:rFonts w:hAnsi="Times New Roman" w:ascii="Times New Roman"/>
                <w:sz w:val="20"/>
                <w:szCs w:val="20"/>
              </w:rPr>
              <w:t>Njemačka</w:t>
            </w:r>
          </w:p>
        </w:tc>
        <w:tc>
          <w:tcPr>
            <w:tcW w:type="pct" w:w="516"/>
          </w:tcPr>
          <w:p w:rsidRDefault="00191609" w:rsidP="00817384" w:rsidR="00B2068A" w:rsidRPr="00503568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191609">
              <w:rPr>
                <w:rFonts w:hAnsi="Times New Roman" w:ascii="Times New Roman"/>
                <w:sz w:val="20"/>
                <w:szCs w:val="20"/>
              </w:rPr>
              <w:t>3.704.871,38</w:t>
            </w:r>
          </w:p>
        </w:tc>
        <w:tc>
          <w:tcPr>
            <w:tcW w:type="pct" w:w="593"/>
          </w:tcPr>
          <w:p w:rsidRDefault="00B2068A" w:rsidP="00817384" w:rsidR="00B2068A" w:rsidRPr="00503568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540"/>
          </w:tcPr>
          <w:p w:rsidRDefault="00457757" w:rsidP="00282A6E" w:rsidR="00B2068A" w:rsidRPr="00503568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457757">
              <w:rPr>
                <w:rFonts w:hAnsi="Times New Roman" w:ascii="Times New Roman"/>
                <w:sz w:val="20"/>
                <w:szCs w:val="20"/>
              </w:rPr>
              <w:t>3.704.871,38</w:t>
            </w:r>
          </w:p>
        </w:tc>
        <w:tc>
          <w:tcPr>
            <w:tcW w:type="pct" w:w="754"/>
          </w:tcPr>
          <w:p w:rsidRDefault="00457757" w:rsidP="001112E9" w:rsidR="00B2068A" w:rsidRPr="0045775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457757">
              <w:rPr>
                <w:rFonts w:hAnsi="Times New Roman" w:ascii="Times New Roman"/>
                <w:sz w:val="20"/>
                <w:szCs w:val="20"/>
              </w:rPr>
              <w:t>Stečajni upravitelj</w:t>
            </w:r>
          </w:p>
        </w:tc>
      </w:tr>
      <w:tr w:rsidTr="00051E12" w:rsidR="00503568" w:rsidRPr="00987940">
        <w:trPr>
          <w:jc w:val="center"/>
        </w:trPr>
        <w:tc>
          <w:tcPr>
            <w:tcW w:type="pct" w:w="272"/>
          </w:tcPr>
          <w:p w:rsidRDefault="00B2068A" w:rsidP="001112E9" w:rsidR="00B2068A" w:rsidRPr="005035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03568">
              <w:rPr>
                <w:rFonts w:hAnsi="Times New Roman" w:ascii="Times New Roman"/>
                <w:sz w:val="20"/>
                <w:szCs w:val="20"/>
              </w:rPr>
              <w:t>2.</w:t>
            </w:r>
          </w:p>
        </w:tc>
        <w:tc>
          <w:tcPr>
            <w:tcW w:type="pct" w:w="1119"/>
          </w:tcPr>
          <w:p w:rsidRDefault="006D18A9" w:rsidP="008C2F54" w:rsidR="00B2068A" w:rsidRPr="005035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8C2F54">
              <w:rPr>
                <w:rFonts w:hAnsi="Times New Roman" w:ascii="Times New Roman"/>
                <w:sz w:val="20"/>
                <w:szCs w:val="20"/>
              </w:rPr>
              <w:t xml:space="preserve">HRVATSKI TELEKOM d.d., </w:t>
            </w:r>
          </w:p>
        </w:tc>
        <w:tc>
          <w:tcPr>
            <w:tcW w:type="pct" w:w="539"/>
          </w:tcPr>
          <w:p w:rsidRDefault="008C2F54" w:rsidP="001112E9" w:rsidR="00B2068A" w:rsidRPr="005035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8C2F54">
              <w:rPr>
                <w:rFonts w:hAnsi="Times New Roman" w:ascii="Times New Roman"/>
                <w:sz w:val="20"/>
                <w:szCs w:val="20"/>
              </w:rPr>
              <w:t>81793146560</w:t>
            </w:r>
          </w:p>
        </w:tc>
        <w:tc>
          <w:tcPr>
            <w:tcW w:type="pct" w:w="667"/>
          </w:tcPr>
          <w:p w:rsidRDefault="008C2F54" w:rsidP="00817384" w:rsidR="00B2068A" w:rsidRPr="005035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8C2F54">
              <w:rPr>
                <w:rFonts w:hAnsi="Times New Roman" w:ascii="Times New Roman"/>
                <w:sz w:val="20"/>
                <w:szCs w:val="20"/>
              </w:rPr>
              <w:t>Zagreb,</w:t>
            </w:r>
            <w:r w:rsidR="00191609"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proofErr w:type="spellStart"/>
            <w:r w:rsidR="00191609">
              <w:rPr>
                <w:rFonts w:hAnsi="Times New Roman" w:ascii="Times New Roman"/>
                <w:sz w:val="20"/>
                <w:szCs w:val="20"/>
              </w:rPr>
              <w:t>R.F</w:t>
            </w:r>
            <w:proofErr w:type="spellEnd"/>
            <w:r w:rsidR="00191609">
              <w:rPr>
                <w:rFonts w:hAnsi="Times New Roman" w:ascii="Times New Roman"/>
                <w:sz w:val="20"/>
                <w:szCs w:val="20"/>
              </w:rPr>
              <w:t>. Mihanovića 9</w:t>
            </w:r>
          </w:p>
        </w:tc>
        <w:tc>
          <w:tcPr>
            <w:tcW w:type="pct" w:w="516"/>
          </w:tcPr>
          <w:p w:rsidRDefault="00191609" w:rsidP="00817384" w:rsidR="00B2068A" w:rsidRPr="00503568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68.187,66</w:t>
            </w:r>
          </w:p>
        </w:tc>
        <w:tc>
          <w:tcPr>
            <w:tcW w:type="pct" w:w="593"/>
          </w:tcPr>
          <w:p w:rsidRDefault="00191609" w:rsidP="00817384" w:rsidR="00B2068A" w:rsidRPr="00503568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8C2F54">
              <w:rPr>
                <w:rFonts w:hAnsi="Times New Roman" w:ascii="Times New Roman"/>
                <w:sz w:val="20"/>
                <w:szCs w:val="20"/>
              </w:rPr>
              <w:t>2.185,47</w:t>
            </w:r>
          </w:p>
        </w:tc>
        <w:tc>
          <w:tcPr>
            <w:tcW w:type="pct" w:w="540"/>
          </w:tcPr>
          <w:p w:rsidRDefault="00191609" w:rsidP="00282A6E" w:rsidR="00B2068A" w:rsidRPr="00503568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191609">
              <w:rPr>
                <w:rFonts w:hAnsi="Times New Roman" w:ascii="Times New Roman"/>
                <w:sz w:val="20"/>
                <w:szCs w:val="20"/>
              </w:rPr>
              <w:t>66.002,19</w:t>
            </w:r>
          </w:p>
        </w:tc>
        <w:tc>
          <w:tcPr>
            <w:tcW w:type="pct" w:w="754"/>
          </w:tcPr>
          <w:p w:rsidRDefault="00457757" w:rsidP="001112E9" w:rsidR="00B2068A" w:rsidRPr="005035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457757">
              <w:rPr>
                <w:rFonts w:hAnsi="Times New Roman" w:ascii="Times New Roman"/>
                <w:sz w:val="20"/>
                <w:szCs w:val="20"/>
              </w:rPr>
              <w:t>Stečajni upravitelj</w:t>
            </w:r>
          </w:p>
        </w:tc>
      </w:tr>
      <w:tr w:rsidTr="00051E12" w:rsidR="00503568" w:rsidRPr="00987940">
        <w:trPr>
          <w:trHeight w:val="494"/>
          <w:jc w:val="center"/>
        </w:trPr>
        <w:tc>
          <w:tcPr>
            <w:tcW w:type="pct" w:w="272"/>
          </w:tcPr>
          <w:p w:rsidRDefault="00B2068A" w:rsidP="001112E9" w:rsidR="00B2068A" w:rsidRPr="005035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03568">
              <w:rPr>
                <w:rFonts w:hAnsi="Times New Roman" w:ascii="Times New Roman"/>
                <w:sz w:val="20"/>
                <w:szCs w:val="20"/>
              </w:rPr>
              <w:t>3.</w:t>
            </w:r>
          </w:p>
        </w:tc>
        <w:tc>
          <w:tcPr>
            <w:tcW w:type="pct" w:w="1119"/>
          </w:tcPr>
          <w:p w:rsidRDefault="00F93942" w:rsidP="00F93942" w:rsidR="00B2068A" w:rsidRPr="005035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F93942">
              <w:rPr>
                <w:rFonts w:hAnsi="Times New Roman" w:ascii="Times New Roman"/>
                <w:sz w:val="20"/>
                <w:szCs w:val="20"/>
              </w:rPr>
              <w:t xml:space="preserve">INA – INDUSTRIJA NAFTE, </w:t>
            </w:r>
          </w:p>
        </w:tc>
        <w:tc>
          <w:tcPr>
            <w:tcW w:type="pct" w:w="539"/>
          </w:tcPr>
          <w:p w:rsidRDefault="00F93942" w:rsidP="001112E9" w:rsidR="00B2068A" w:rsidRPr="005035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F93942">
              <w:rPr>
                <w:rFonts w:hAnsi="Times New Roman" w:ascii="Times New Roman"/>
                <w:sz w:val="20"/>
                <w:szCs w:val="20"/>
              </w:rPr>
              <w:t>27759560625</w:t>
            </w:r>
          </w:p>
        </w:tc>
        <w:tc>
          <w:tcPr>
            <w:tcW w:type="pct" w:w="667"/>
          </w:tcPr>
          <w:p w:rsidRDefault="00F93942" w:rsidP="00D97419" w:rsidR="00B2068A" w:rsidRPr="005035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F93942">
              <w:rPr>
                <w:rFonts w:hAnsi="Times New Roman" w:ascii="Times New Roman"/>
                <w:sz w:val="20"/>
                <w:szCs w:val="20"/>
              </w:rPr>
              <w:t>Zagreb</w:t>
            </w:r>
            <w:r>
              <w:rPr>
                <w:rFonts w:hAnsi="Times New Roman" w:ascii="Times New Roman"/>
                <w:sz w:val="20"/>
                <w:szCs w:val="20"/>
              </w:rPr>
              <w:t>, Avenija V. Holjevca 10</w:t>
            </w:r>
          </w:p>
        </w:tc>
        <w:tc>
          <w:tcPr>
            <w:tcW w:type="pct" w:w="516"/>
          </w:tcPr>
          <w:p w:rsidRDefault="00F93942" w:rsidP="00817384" w:rsidR="00B2068A" w:rsidRPr="00503568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F93942">
              <w:rPr>
                <w:rFonts w:hAnsi="Times New Roman" w:ascii="Times New Roman"/>
                <w:sz w:val="20"/>
                <w:szCs w:val="20"/>
              </w:rPr>
              <w:t>4.712,84</w:t>
            </w:r>
          </w:p>
        </w:tc>
        <w:tc>
          <w:tcPr>
            <w:tcW w:type="pct" w:w="593"/>
          </w:tcPr>
          <w:p w:rsidRDefault="00051E12" w:rsidP="00817384" w:rsidR="00B2068A" w:rsidRPr="00503568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F93942">
              <w:rPr>
                <w:rFonts w:hAnsi="Times New Roman" w:ascii="Times New Roman"/>
                <w:sz w:val="20"/>
                <w:szCs w:val="20"/>
              </w:rPr>
              <w:t>4.712,84</w:t>
            </w:r>
          </w:p>
        </w:tc>
        <w:tc>
          <w:tcPr>
            <w:tcW w:type="pct" w:w="540"/>
          </w:tcPr>
          <w:p w:rsidRDefault="00B2068A" w:rsidP="00282A6E" w:rsidR="00B2068A" w:rsidRPr="00F93942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754"/>
          </w:tcPr>
          <w:p w:rsidRDefault="00B2068A" w:rsidP="001112E9" w:rsidR="00B2068A" w:rsidRPr="00503568">
            <w:pPr>
              <w:pStyle w:val="Bezproreda"/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</w:tr>
      <w:tr w:rsidTr="00051E12" w:rsidR="00503568" w:rsidRPr="00987940">
        <w:trPr>
          <w:trHeight w:val="434"/>
          <w:jc w:val="center"/>
        </w:trPr>
        <w:tc>
          <w:tcPr>
            <w:tcW w:type="pct" w:w="272"/>
          </w:tcPr>
          <w:p w:rsidRDefault="00B2068A" w:rsidP="007E7A44" w:rsidR="00B2068A" w:rsidRPr="005035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03568">
              <w:rPr>
                <w:rFonts w:hAnsi="Times New Roman" w:ascii="Times New Roman"/>
                <w:sz w:val="20"/>
                <w:szCs w:val="20"/>
              </w:rPr>
              <w:t>4.</w:t>
            </w:r>
          </w:p>
          <w:p w:rsidRDefault="00B2068A" w:rsidP="007E7A44" w:rsidR="00B2068A" w:rsidRPr="005035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1119"/>
          </w:tcPr>
          <w:p w:rsidRDefault="00C1561D" w:rsidP="00C1561D" w:rsidR="00B2068A" w:rsidRPr="005035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C1561D">
              <w:rPr>
                <w:rFonts w:hAnsi="Times New Roman" w:ascii="Times New Roman"/>
                <w:sz w:val="20"/>
                <w:szCs w:val="20"/>
              </w:rPr>
              <w:t>JADRANSKO OSIGURANJE d.d.</w:t>
            </w:r>
          </w:p>
        </w:tc>
        <w:tc>
          <w:tcPr>
            <w:tcW w:type="pct" w:w="539"/>
          </w:tcPr>
          <w:p w:rsidRDefault="00C1561D" w:rsidP="007E7A44" w:rsidR="00B2068A" w:rsidRPr="005035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C1561D">
              <w:rPr>
                <w:rFonts w:hAnsi="Times New Roman" w:ascii="Times New Roman"/>
                <w:sz w:val="20"/>
                <w:szCs w:val="20"/>
              </w:rPr>
              <w:t>94472454976</w:t>
            </w:r>
          </w:p>
        </w:tc>
        <w:tc>
          <w:tcPr>
            <w:tcW w:type="pct" w:w="667"/>
          </w:tcPr>
          <w:p w:rsidRDefault="00C1561D" w:rsidP="00D97419" w:rsidR="00B2068A" w:rsidRPr="005035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C1561D">
              <w:rPr>
                <w:rFonts w:hAnsi="Times New Roman" w:ascii="Times New Roman"/>
                <w:sz w:val="20"/>
                <w:szCs w:val="20"/>
              </w:rPr>
              <w:t>Zagreb</w:t>
            </w:r>
          </w:p>
        </w:tc>
        <w:tc>
          <w:tcPr>
            <w:tcW w:type="pct" w:w="516"/>
          </w:tcPr>
          <w:p w:rsidRDefault="00C1561D" w:rsidP="00817384" w:rsidR="00B2068A" w:rsidRPr="00503568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C1561D">
              <w:rPr>
                <w:rFonts w:hAnsi="Times New Roman" w:ascii="Times New Roman"/>
                <w:sz w:val="20"/>
                <w:szCs w:val="20"/>
              </w:rPr>
              <w:t>6.596,37</w:t>
            </w:r>
          </w:p>
        </w:tc>
        <w:tc>
          <w:tcPr>
            <w:tcW w:type="pct" w:w="593"/>
          </w:tcPr>
          <w:p w:rsidRDefault="00B2068A" w:rsidP="00817384" w:rsidR="00B2068A" w:rsidRPr="00503568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540"/>
          </w:tcPr>
          <w:p w:rsidRDefault="00C1561D" w:rsidP="00282A6E" w:rsidR="00B2068A" w:rsidRPr="00503568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C1561D">
              <w:rPr>
                <w:rFonts w:hAnsi="Times New Roman" w:ascii="Times New Roman"/>
                <w:sz w:val="20"/>
                <w:szCs w:val="20"/>
              </w:rPr>
              <w:t>6.596,37</w:t>
            </w:r>
          </w:p>
        </w:tc>
        <w:tc>
          <w:tcPr>
            <w:tcW w:type="pct" w:w="754"/>
          </w:tcPr>
          <w:p w:rsidRDefault="00C1561D" w:rsidP="007E7A44" w:rsidR="00B2068A" w:rsidRPr="005035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457757">
              <w:rPr>
                <w:rFonts w:hAnsi="Times New Roman" w:ascii="Times New Roman"/>
                <w:sz w:val="20"/>
                <w:szCs w:val="20"/>
              </w:rPr>
              <w:t>Stečajni upravitelj</w:t>
            </w:r>
          </w:p>
        </w:tc>
      </w:tr>
      <w:tr w:rsidTr="00051E12" w:rsidR="00503568" w:rsidRPr="00987940">
        <w:trPr>
          <w:jc w:val="center"/>
        </w:trPr>
        <w:tc>
          <w:tcPr>
            <w:tcW w:type="pct" w:w="272"/>
          </w:tcPr>
          <w:p w:rsidRDefault="000171C6" w:rsidP="00676549" w:rsidR="00B2068A" w:rsidRPr="005035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5</w:t>
            </w:r>
            <w:r w:rsidR="00B2068A" w:rsidRPr="00503568">
              <w:rPr>
                <w:rFonts w:hAnsi="Times New Roman" w:ascii="Times New Roman"/>
                <w:sz w:val="20"/>
                <w:szCs w:val="20"/>
              </w:rPr>
              <w:t>.</w:t>
            </w:r>
          </w:p>
          <w:p w:rsidRDefault="00B2068A" w:rsidP="00676549" w:rsidR="00B2068A" w:rsidRPr="005035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1119"/>
          </w:tcPr>
          <w:p w:rsidRDefault="00C1561D" w:rsidP="00C1561D" w:rsidR="00B2068A" w:rsidRPr="005035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C1561D">
              <w:rPr>
                <w:rFonts w:hAnsi="Times New Roman" w:ascii="Times New Roman"/>
                <w:sz w:val="20"/>
                <w:szCs w:val="20"/>
              </w:rPr>
              <w:t>OSIJEK KOTEKS  d.d.</w:t>
            </w:r>
          </w:p>
        </w:tc>
        <w:tc>
          <w:tcPr>
            <w:tcW w:type="pct" w:w="539"/>
          </w:tcPr>
          <w:p w:rsidRDefault="00C1561D" w:rsidP="00676549" w:rsidR="00B2068A" w:rsidRPr="005035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C1561D">
              <w:rPr>
                <w:rFonts w:hAnsi="Times New Roman" w:ascii="Times New Roman"/>
                <w:sz w:val="20"/>
                <w:szCs w:val="20"/>
              </w:rPr>
              <w:t>44610694500</w:t>
            </w:r>
          </w:p>
        </w:tc>
        <w:tc>
          <w:tcPr>
            <w:tcW w:type="pct" w:w="667"/>
          </w:tcPr>
          <w:p w:rsidRDefault="00C1561D" w:rsidP="00676549" w:rsidR="00B2068A" w:rsidRPr="005035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C1561D">
              <w:rPr>
                <w:rFonts w:hAnsi="Times New Roman" w:ascii="Times New Roman"/>
                <w:sz w:val="20"/>
                <w:szCs w:val="20"/>
              </w:rPr>
              <w:t>Osijek,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Šamačka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 11</w:t>
            </w:r>
          </w:p>
        </w:tc>
        <w:tc>
          <w:tcPr>
            <w:tcW w:type="pct" w:w="516"/>
          </w:tcPr>
          <w:p w:rsidRDefault="00C1561D" w:rsidP="00817384" w:rsidR="00B2068A" w:rsidRPr="00503568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C1561D">
              <w:rPr>
                <w:rFonts w:hAnsi="Times New Roman" w:ascii="Times New Roman"/>
                <w:sz w:val="20"/>
                <w:szCs w:val="20"/>
              </w:rPr>
              <w:t>677.133,16</w:t>
            </w:r>
          </w:p>
        </w:tc>
        <w:tc>
          <w:tcPr>
            <w:tcW w:type="pct" w:w="593"/>
          </w:tcPr>
          <w:p w:rsidRDefault="00C1561D" w:rsidP="00817384" w:rsidR="00B2068A" w:rsidRPr="00503568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C1561D">
              <w:rPr>
                <w:rFonts w:hAnsi="Times New Roman" w:ascii="Times New Roman"/>
                <w:sz w:val="20"/>
                <w:szCs w:val="20"/>
              </w:rPr>
              <w:t>677.133,16</w:t>
            </w:r>
          </w:p>
        </w:tc>
        <w:tc>
          <w:tcPr>
            <w:tcW w:type="pct" w:w="540"/>
          </w:tcPr>
          <w:p w:rsidRDefault="00B2068A" w:rsidP="00282A6E" w:rsidR="00B2068A" w:rsidRPr="00503568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754"/>
          </w:tcPr>
          <w:p w:rsidRDefault="00B2068A" w:rsidP="00676549" w:rsidR="00B2068A" w:rsidRPr="005035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051E12" w:rsidR="003028BD" w:rsidRPr="00987940">
        <w:trPr>
          <w:jc w:val="center"/>
        </w:trPr>
        <w:tc>
          <w:tcPr>
            <w:tcW w:type="pct" w:w="272"/>
          </w:tcPr>
          <w:p w:rsidRDefault="003028BD" w:rsidP="003028BD" w:rsidR="003028BD" w:rsidRPr="005035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6</w:t>
            </w:r>
            <w:r w:rsidRPr="00503568">
              <w:rPr>
                <w:rFonts w:hAnsi="Times New Roman" w:ascii="Times New Roman"/>
                <w:sz w:val="20"/>
                <w:szCs w:val="20"/>
              </w:rPr>
              <w:t>.</w:t>
            </w:r>
          </w:p>
        </w:tc>
        <w:tc>
          <w:tcPr>
            <w:tcW w:type="pct" w:w="1119"/>
          </w:tcPr>
          <w:p w:rsidRDefault="003028BD" w:rsidP="003028BD" w:rsidR="003028BD" w:rsidRPr="00070C0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070C07">
              <w:rPr>
                <w:rFonts w:hAnsi="Times New Roman" w:ascii="Times New Roman"/>
                <w:sz w:val="20"/>
                <w:szCs w:val="20"/>
              </w:rPr>
              <w:t>R</w:t>
            </w:r>
            <w:r>
              <w:rPr>
                <w:rFonts w:hAnsi="Times New Roman" w:ascii="Times New Roman"/>
                <w:sz w:val="20"/>
                <w:szCs w:val="20"/>
              </w:rPr>
              <w:t>EPUBLIKAHRVATSKA</w:t>
            </w:r>
            <w:r w:rsidRPr="00070C07">
              <w:rPr>
                <w:rFonts w:hAnsi="Times New Roman" w:ascii="Times New Roman"/>
                <w:sz w:val="20"/>
                <w:szCs w:val="20"/>
              </w:rPr>
              <w:t xml:space="preserve">, Ministarstvo Financija </w:t>
            </w:r>
          </w:p>
        </w:tc>
        <w:tc>
          <w:tcPr>
            <w:tcW w:type="pct" w:w="539"/>
          </w:tcPr>
          <w:p w:rsidRDefault="003028BD" w:rsidP="003028BD" w:rsidR="003028BD" w:rsidRPr="00070C0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070C07">
              <w:rPr>
                <w:rFonts w:hAnsi="Times New Roman" w:ascii="Times New Roman"/>
                <w:sz w:val="20"/>
                <w:szCs w:val="20"/>
              </w:rPr>
              <w:t>18683136487</w:t>
            </w:r>
          </w:p>
        </w:tc>
        <w:tc>
          <w:tcPr>
            <w:tcW w:type="pct" w:w="667"/>
          </w:tcPr>
          <w:p w:rsidRDefault="003028BD" w:rsidP="003028BD" w:rsidR="003028BD" w:rsidRPr="00070C0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070C07">
              <w:rPr>
                <w:rFonts w:hAnsi="Times New Roman" w:ascii="Times New Roman"/>
                <w:sz w:val="20"/>
                <w:szCs w:val="20"/>
              </w:rPr>
              <w:t>Zagreb</w:t>
            </w:r>
            <w:r>
              <w:rPr>
                <w:rFonts w:hAnsi="Times New Roman" w:ascii="Times New Roman"/>
                <w:sz w:val="20"/>
                <w:szCs w:val="20"/>
              </w:rPr>
              <w:t>,</w:t>
            </w:r>
            <w:r w:rsidRPr="00070C07">
              <w:rPr>
                <w:rFonts w:hAnsi="Times New Roman" w:ascii="Times New Roman"/>
                <w:sz w:val="20"/>
                <w:szCs w:val="20"/>
              </w:rPr>
              <w:t xml:space="preserve"> Katančićeva 5</w:t>
            </w:r>
          </w:p>
        </w:tc>
        <w:tc>
          <w:tcPr>
            <w:tcW w:type="pct" w:w="516"/>
          </w:tcPr>
          <w:p w:rsidRDefault="003028BD" w:rsidP="003028BD" w:rsidR="003028BD" w:rsidRPr="00503568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141.622,23</w:t>
            </w:r>
          </w:p>
        </w:tc>
        <w:tc>
          <w:tcPr>
            <w:tcW w:type="pct" w:w="593"/>
          </w:tcPr>
          <w:p w:rsidRDefault="003028BD" w:rsidP="003028BD" w:rsidR="003028BD" w:rsidRPr="00503568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540"/>
          </w:tcPr>
          <w:p w:rsidRDefault="00051E12" w:rsidP="003028BD" w:rsidR="003028BD" w:rsidRPr="00503568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3028BD">
              <w:rPr>
                <w:rFonts w:hAnsi="Times New Roman" w:ascii="Times New Roman"/>
                <w:sz w:val="20"/>
                <w:szCs w:val="20"/>
              </w:rPr>
              <w:t>141.622,23</w:t>
            </w:r>
          </w:p>
        </w:tc>
        <w:tc>
          <w:tcPr>
            <w:tcW w:type="pct" w:w="754"/>
          </w:tcPr>
          <w:p w:rsidRDefault="00051E12" w:rsidP="00051E12" w:rsidR="003028BD" w:rsidRPr="00503568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GERD WEDEKING BAUMACHINEN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Gmbh</w:t>
            </w:r>
            <w:proofErr w:type="spellEnd"/>
          </w:p>
        </w:tc>
      </w:tr>
      <w:tr w:rsidTr="00051E12" w:rsidR="003028BD" w:rsidRPr="00987940">
        <w:trPr>
          <w:jc w:val="center"/>
        </w:trPr>
        <w:tc>
          <w:tcPr>
            <w:tcW w:type="pct" w:w="272"/>
          </w:tcPr>
          <w:p w:rsidRDefault="003028BD" w:rsidP="003028BD" w:rsidR="003028BD" w:rsidRPr="005035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7</w:t>
            </w:r>
            <w:r w:rsidRPr="00503568">
              <w:rPr>
                <w:rFonts w:hAnsi="Times New Roman" w:ascii="Times New Roman"/>
                <w:sz w:val="20"/>
                <w:szCs w:val="20"/>
              </w:rPr>
              <w:t>.</w:t>
            </w:r>
          </w:p>
        </w:tc>
        <w:tc>
          <w:tcPr>
            <w:tcW w:type="pct" w:w="1119"/>
          </w:tcPr>
          <w:p w:rsidRDefault="003028BD" w:rsidP="0009546B" w:rsidR="003028BD" w:rsidRPr="005035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3028BD">
              <w:rPr>
                <w:rFonts w:hAnsi="Times New Roman" w:ascii="Times New Roman"/>
                <w:sz w:val="20"/>
                <w:szCs w:val="20"/>
              </w:rPr>
              <w:t>TEHNIKA d.d.</w:t>
            </w:r>
          </w:p>
        </w:tc>
        <w:tc>
          <w:tcPr>
            <w:tcW w:type="pct" w:w="539"/>
          </w:tcPr>
          <w:p w:rsidRDefault="003028BD" w:rsidP="003028BD" w:rsidR="003028BD" w:rsidRPr="005035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3028BD">
              <w:rPr>
                <w:rFonts w:hAnsi="Times New Roman" w:ascii="Times New Roman"/>
                <w:sz w:val="20"/>
                <w:szCs w:val="20"/>
              </w:rPr>
              <w:t>73037001250</w:t>
            </w:r>
          </w:p>
        </w:tc>
        <w:tc>
          <w:tcPr>
            <w:tcW w:type="pct" w:w="667"/>
          </w:tcPr>
          <w:p w:rsidRDefault="003028BD" w:rsidP="003028BD" w:rsidR="003028BD" w:rsidRPr="005035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3028BD">
              <w:rPr>
                <w:rFonts w:hAnsi="Times New Roman" w:ascii="Times New Roman"/>
                <w:sz w:val="20"/>
                <w:szCs w:val="20"/>
              </w:rPr>
              <w:t>Zagreb,</w:t>
            </w:r>
            <w:r w:rsidR="00051E12">
              <w:rPr>
                <w:rFonts w:hAnsi="Times New Roman" w:ascii="Times New Roman"/>
                <w:sz w:val="20"/>
                <w:szCs w:val="20"/>
              </w:rPr>
              <w:t xml:space="preserve"> Ulica grada Vukovara 274</w:t>
            </w:r>
          </w:p>
        </w:tc>
        <w:tc>
          <w:tcPr>
            <w:tcW w:type="pct" w:w="516"/>
          </w:tcPr>
          <w:p w:rsidRDefault="003028BD" w:rsidP="003028BD" w:rsidR="003028BD" w:rsidRPr="00503568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3028BD">
              <w:rPr>
                <w:rFonts w:hAnsi="Times New Roman" w:ascii="Times New Roman"/>
                <w:sz w:val="20"/>
                <w:szCs w:val="20"/>
              </w:rPr>
              <w:t>12.937,50</w:t>
            </w:r>
          </w:p>
        </w:tc>
        <w:tc>
          <w:tcPr>
            <w:tcW w:type="pct" w:w="593"/>
          </w:tcPr>
          <w:p w:rsidRDefault="003028BD" w:rsidP="003028BD" w:rsidR="003028BD" w:rsidRPr="00503568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3028BD">
              <w:rPr>
                <w:rFonts w:hAnsi="Times New Roman" w:ascii="Times New Roman"/>
                <w:sz w:val="20"/>
                <w:szCs w:val="20"/>
              </w:rPr>
              <w:t>12.937,50</w:t>
            </w:r>
          </w:p>
        </w:tc>
        <w:tc>
          <w:tcPr>
            <w:tcW w:type="pct" w:w="540"/>
          </w:tcPr>
          <w:p w:rsidRDefault="003028BD" w:rsidP="003028BD" w:rsidR="003028BD" w:rsidRPr="00503568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754"/>
          </w:tcPr>
          <w:p w:rsidRDefault="003028BD" w:rsidP="003028BD" w:rsidR="003028BD" w:rsidRPr="005035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051E12" w:rsidR="003028BD" w:rsidRPr="00987940">
        <w:trPr>
          <w:jc w:val="center"/>
        </w:trPr>
        <w:tc>
          <w:tcPr>
            <w:tcW w:type="pct" w:w="272"/>
          </w:tcPr>
          <w:p w:rsidRDefault="003028BD" w:rsidP="003028BD" w:rsidR="003028BD" w:rsidRPr="005035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8</w:t>
            </w:r>
          </w:p>
        </w:tc>
        <w:tc>
          <w:tcPr>
            <w:tcW w:type="pct" w:w="1119"/>
          </w:tcPr>
          <w:p w:rsidRDefault="0009546B" w:rsidP="0009546B" w:rsidR="003028BD" w:rsidRPr="005035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09546B">
              <w:rPr>
                <w:rFonts w:hAnsi="Times New Roman" w:ascii="Times New Roman"/>
                <w:sz w:val="20"/>
                <w:szCs w:val="20"/>
              </w:rPr>
              <w:t>UNIQA OSIGURANJE d.d.</w:t>
            </w:r>
          </w:p>
        </w:tc>
        <w:tc>
          <w:tcPr>
            <w:tcW w:type="pct" w:w="539"/>
          </w:tcPr>
          <w:p w:rsidRDefault="0009546B" w:rsidP="003028BD" w:rsidR="003028BD" w:rsidRPr="005035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09546B">
              <w:rPr>
                <w:rFonts w:hAnsi="Times New Roman" w:ascii="Times New Roman"/>
                <w:sz w:val="20"/>
                <w:szCs w:val="20"/>
              </w:rPr>
              <w:t>75665455333</w:t>
            </w:r>
          </w:p>
        </w:tc>
        <w:tc>
          <w:tcPr>
            <w:tcW w:type="pct" w:w="667"/>
          </w:tcPr>
          <w:p w:rsidRDefault="0009546B" w:rsidP="003028BD" w:rsidR="003028BD" w:rsidRPr="005035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09546B">
              <w:rPr>
                <w:rFonts w:hAnsi="Times New Roman" w:ascii="Times New Roman"/>
                <w:sz w:val="20"/>
                <w:szCs w:val="20"/>
              </w:rPr>
              <w:t>Zagreb,</w:t>
            </w:r>
            <w:r w:rsidR="00051E12">
              <w:rPr>
                <w:rFonts w:hAnsi="Times New Roman" w:ascii="Times New Roman"/>
                <w:sz w:val="20"/>
                <w:szCs w:val="20"/>
              </w:rPr>
              <w:t xml:space="preserve"> Planinska 15A</w:t>
            </w:r>
          </w:p>
        </w:tc>
        <w:tc>
          <w:tcPr>
            <w:tcW w:type="pct" w:w="516"/>
          </w:tcPr>
          <w:p w:rsidRDefault="0009546B" w:rsidP="003028BD" w:rsidR="003028BD" w:rsidRPr="00503568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09546B">
              <w:rPr>
                <w:rFonts w:hAnsi="Times New Roman" w:ascii="Times New Roman"/>
                <w:sz w:val="20"/>
                <w:szCs w:val="20"/>
              </w:rPr>
              <w:t>37.620,63</w:t>
            </w:r>
          </w:p>
        </w:tc>
        <w:tc>
          <w:tcPr>
            <w:tcW w:type="pct" w:w="593"/>
          </w:tcPr>
          <w:p w:rsidRDefault="0009546B" w:rsidP="003028BD" w:rsidR="003028BD" w:rsidRPr="00503568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09546B">
              <w:rPr>
                <w:rFonts w:hAnsi="Times New Roman" w:ascii="Times New Roman"/>
                <w:sz w:val="20"/>
                <w:szCs w:val="20"/>
              </w:rPr>
              <w:t>37.620,63</w:t>
            </w:r>
          </w:p>
        </w:tc>
        <w:tc>
          <w:tcPr>
            <w:tcW w:type="pct" w:w="540"/>
          </w:tcPr>
          <w:p w:rsidRDefault="003028BD" w:rsidP="003028BD" w:rsidR="003028BD" w:rsidRPr="00503568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754"/>
          </w:tcPr>
          <w:p w:rsidRDefault="003028BD" w:rsidP="003028BD" w:rsidR="003028BD" w:rsidRPr="005035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051E12" w:rsidR="0009546B" w:rsidRPr="00987940">
        <w:trPr>
          <w:jc w:val="center"/>
        </w:trPr>
        <w:tc>
          <w:tcPr>
            <w:tcW w:type="pct" w:w="272"/>
          </w:tcPr>
          <w:p w:rsidRDefault="0009546B" w:rsidP="0009546B" w:rsidR="0009546B" w:rsidRPr="005035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9</w:t>
            </w:r>
            <w:r w:rsidRPr="00503568">
              <w:rPr>
                <w:rFonts w:hAnsi="Times New Roman" w:ascii="Times New Roman"/>
                <w:sz w:val="20"/>
                <w:szCs w:val="20"/>
              </w:rPr>
              <w:t>.</w:t>
            </w:r>
          </w:p>
        </w:tc>
        <w:tc>
          <w:tcPr>
            <w:tcW w:type="pct" w:w="1119"/>
          </w:tcPr>
          <w:p w:rsidRDefault="0009546B" w:rsidP="0009546B" w:rsidR="0009546B" w:rsidRPr="00D507AE">
            <w:pPr>
              <w:rPr>
                <w:rFonts w:hAnsi="Times New Roman" w:ascii="Times New Roman"/>
                <w:sz w:val="20"/>
                <w:szCs w:val="20"/>
              </w:rPr>
            </w:pPr>
            <w:r w:rsidRPr="00D507AE">
              <w:rPr>
                <w:rFonts w:hAnsi="Times New Roman" w:ascii="Times New Roman"/>
                <w:sz w:val="20"/>
                <w:szCs w:val="20"/>
              </w:rPr>
              <w:t>VIPNET d.o.o.</w:t>
            </w:r>
          </w:p>
        </w:tc>
        <w:tc>
          <w:tcPr>
            <w:tcW w:type="pct" w:w="539"/>
          </w:tcPr>
          <w:p w:rsidRDefault="0009546B" w:rsidP="0009546B" w:rsidR="0009546B" w:rsidRPr="00D507AE">
            <w:pPr>
              <w:rPr>
                <w:rFonts w:hAnsi="Times New Roman" w:ascii="Times New Roman"/>
                <w:sz w:val="20"/>
                <w:szCs w:val="20"/>
              </w:rPr>
            </w:pPr>
            <w:r w:rsidRPr="00D507AE">
              <w:rPr>
                <w:rFonts w:hAnsi="Times New Roman" w:ascii="Times New Roman"/>
                <w:sz w:val="20"/>
                <w:szCs w:val="20"/>
              </w:rPr>
              <w:t>29524210204</w:t>
            </w:r>
          </w:p>
        </w:tc>
        <w:tc>
          <w:tcPr>
            <w:tcW w:type="pct" w:w="667"/>
          </w:tcPr>
          <w:p w:rsidRDefault="0009546B" w:rsidP="0009546B" w:rsidR="0009546B" w:rsidRPr="00D507AE">
            <w:pPr>
              <w:rPr>
                <w:rFonts w:hAnsi="Times New Roman" w:ascii="Times New Roman"/>
                <w:sz w:val="20"/>
                <w:szCs w:val="20"/>
              </w:rPr>
            </w:pPr>
            <w:r w:rsidRPr="00D507AE">
              <w:rPr>
                <w:rFonts w:hAnsi="Times New Roman" w:ascii="Times New Roman"/>
                <w:sz w:val="20"/>
                <w:szCs w:val="20"/>
              </w:rPr>
              <w:t>Zagreb</w:t>
            </w:r>
            <w:r>
              <w:rPr>
                <w:rFonts w:hAnsi="Times New Roman" w:ascii="Times New Roman"/>
                <w:sz w:val="20"/>
                <w:szCs w:val="20"/>
              </w:rPr>
              <w:t>,</w:t>
            </w:r>
            <w:r w:rsidRPr="00D507AE"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r>
              <w:rPr>
                <w:rFonts w:hAnsi="Times New Roman" w:ascii="Times New Roman"/>
                <w:sz w:val="20"/>
                <w:szCs w:val="20"/>
              </w:rPr>
              <w:t>Vrtni put 1</w:t>
            </w:r>
            <w:r w:rsidRPr="00D507AE">
              <w:rPr>
                <w:rFonts w:hAnsi="Times New Roman" w:ascii="Times New Roman"/>
                <w:sz w:val="20"/>
                <w:szCs w:val="20"/>
              </w:rPr>
              <w:t xml:space="preserve"> </w:t>
            </w:r>
          </w:p>
        </w:tc>
        <w:tc>
          <w:tcPr>
            <w:tcW w:type="pct" w:w="516"/>
          </w:tcPr>
          <w:p w:rsidRDefault="0009546B" w:rsidP="0009546B" w:rsidR="0009546B" w:rsidRPr="00503568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5.547,32</w:t>
            </w:r>
          </w:p>
        </w:tc>
        <w:tc>
          <w:tcPr>
            <w:tcW w:type="pct" w:w="593"/>
          </w:tcPr>
          <w:p w:rsidRDefault="0009546B" w:rsidP="0009546B" w:rsidR="0009546B" w:rsidRPr="00503568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540"/>
          </w:tcPr>
          <w:p w:rsidRDefault="0009546B" w:rsidP="0009546B" w:rsidR="0009546B" w:rsidRPr="00503568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5.547,32</w:t>
            </w:r>
          </w:p>
        </w:tc>
        <w:tc>
          <w:tcPr>
            <w:tcW w:type="pct" w:w="754"/>
          </w:tcPr>
          <w:p w:rsidRDefault="0009546B" w:rsidP="0009546B" w:rsidR="0009546B" w:rsidRPr="005035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457757">
              <w:rPr>
                <w:rFonts w:hAnsi="Times New Roman" w:ascii="Times New Roman"/>
                <w:sz w:val="20"/>
                <w:szCs w:val="20"/>
              </w:rPr>
              <w:t>Stečajni upravitelj</w:t>
            </w:r>
          </w:p>
        </w:tc>
      </w:tr>
      <w:tr w:rsidTr="00051E12" w:rsidR="0009546B" w:rsidRPr="00987940">
        <w:trPr>
          <w:trHeight w:val="556"/>
          <w:jc w:val="center"/>
        </w:trPr>
        <w:tc>
          <w:tcPr>
            <w:tcW w:type="pct" w:w="272"/>
          </w:tcPr>
          <w:p w:rsidRDefault="0009546B" w:rsidP="0009546B" w:rsidR="0009546B" w:rsidRPr="00070C0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10</w:t>
            </w:r>
            <w:r w:rsidRPr="00070C07">
              <w:rPr>
                <w:rFonts w:hAnsi="Times New Roman" w:ascii="Times New Roman"/>
                <w:sz w:val="20"/>
                <w:szCs w:val="20"/>
              </w:rPr>
              <w:t>.</w:t>
            </w:r>
          </w:p>
          <w:p w:rsidRDefault="0009546B" w:rsidP="0009546B" w:rsidR="0009546B" w:rsidRPr="00070C0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1119"/>
          </w:tcPr>
          <w:p w:rsidRDefault="0009546B" w:rsidP="007B3AE9" w:rsidR="0009546B" w:rsidRPr="0009546B">
            <w:pPr>
              <w:rPr>
                <w:rFonts w:hAnsi="Times New Roman" w:ascii="Times New Roman"/>
                <w:sz w:val="20"/>
                <w:szCs w:val="20"/>
              </w:rPr>
            </w:pPr>
            <w:r w:rsidRPr="0009546B">
              <w:rPr>
                <w:rFonts w:hAnsi="Times New Roman" w:ascii="Times New Roman"/>
                <w:sz w:val="20"/>
                <w:szCs w:val="20"/>
              </w:rPr>
              <w:t>VIPNET d.o.o.</w:t>
            </w:r>
          </w:p>
        </w:tc>
        <w:tc>
          <w:tcPr>
            <w:tcW w:type="pct" w:w="539"/>
          </w:tcPr>
          <w:p w:rsidRDefault="0009546B" w:rsidP="007B3AE9" w:rsidR="0009546B" w:rsidRPr="0009546B">
            <w:pPr>
              <w:rPr>
                <w:rFonts w:hAnsi="Times New Roman" w:ascii="Times New Roman"/>
                <w:sz w:val="20"/>
                <w:szCs w:val="20"/>
              </w:rPr>
            </w:pPr>
            <w:r w:rsidRPr="0009546B">
              <w:rPr>
                <w:rFonts w:hAnsi="Times New Roman" w:ascii="Times New Roman"/>
                <w:sz w:val="20"/>
                <w:szCs w:val="20"/>
              </w:rPr>
              <w:t>29524210204</w:t>
            </w:r>
          </w:p>
        </w:tc>
        <w:tc>
          <w:tcPr>
            <w:tcW w:type="pct" w:w="667"/>
          </w:tcPr>
          <w:p w:rsidRDefault="0009546B" w:rsidP="007B3AE9" w:rsidR="0009546B" w:rsidRPr="0009546B">
            <w:pPr>
              <w:rPr>
                <w:rFonts w:hAnsi="Times New Roman" w:ascii="Times New Roman"/>
                <w:sz w:val="20"/>
                <w:szCs w:val="20"/>
              </w:rPr>
            </w:pPr>
            <w:r w:rsidRPr="0009546B">
              <w:rPr>
                <w:rFonts w:hAnsi="Times New Roman" w:ascii="Times New Roman"/>
                <w:sz w:val="20"/>
                <w:szCs w:val="20"/>
              </w:rPr>
              <w:t xml:space="preserve">Zagreb, Vrtni put 1 </w:t>
            </w:r>
          </w:p>
        </w:tc>
        <w:tc>
          <w:tcPr>
            <w:tcW w:type="pct" w:w="516"/>
          </w:tcPr>
          <w:p w:rsidRDefault="00BB5AFA" w:rsidP="0009546B" w:rsidR="0009546B" w:rsidRPr="00070C07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2.091,56</w:t>
            </w:r>
          </w:p>
        </w:tc>
        <w:tc>
          <w:tcPr>
            <w:tcW w:type="pct" w:w="593"/>
          </w:tcPr>
          <w:p w:rsidRDefault="00BB5AFA" w:rsidP="0009546B" w:rsidR="0009546B" w:rsidRPr="00070C07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2.091,56</w:t>
            </w:r>
          </w:p>
        </w:tc>
        <w:tc>
          <w:tcPr>
            <w:tcW w:type="pct" w:w="540"/>
          </w:tcPr>
          <w:p w:rsidRDefault="0009546B" w:rsidP="0009546B" w:rsidR="0009546B" w:rsidRPr="00070C0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754"/>
          </w:tcPr>
          <w:p w:rsidRDefault="0009546B" w:rsidP="0009546B" w:rsidR="0009546B" w:rsidRPr="00070C0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051E12" w:rsidR="00BB5AFA" w:rsidRPr="00987940">
        <w:trPr>
          <w:jc w:val="center"/>
        </w:trPr>
        <w:tc>
          <w:tcPr>
            <w:tcW w:type="pct" w:w="272"/>
          </w:tcPr>
          <w:p w:rsidRDefault="00CC6EF7" w:rsidP="0009546B" w:rsidR="00BB5AFA" w:rsidRPr="00D507AE">
            <w:pPr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11</w:t>
            </w:r>
            <w:r w:rsidR="00BB5AFA" w:rsidRPr="00D507AE">
              <w:rPr>
                <w:rFonts w:hAnsi="Times New Roman" w:ascii="Times New Roman"/>
                <w:sz w:val="20"/>
                <w:szCs w:val="20"/>
              </w:rPr>
              <w:t>.</w:t>
            </w:r>
          </w:p>
          <w:p w:rsidRDefault="00BB5AFA" w:rsidP="0009546B" w:rsidR="00BB5AFA" w:rsidRPr="00D507AE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1119"/>
          </w:tcPr>
          <w:p w:rsidRDefault="00BB5AFA" w:rsidP="00CC6EF7" w:rsidR="00BB5AFA" w:rsidRPr="00D507AE">
            <w:pPr>
              <w:rPr>
                <w:rFonts w:hAnsi="Times New Roman" w:ascii="Times New Roman"/>
                <w:sz w:val="20"/>
                <w:szCs w:val="20"/>
              </w:rPr>
            </w:pPr>
            <w:r w:rsidRPr="00BB5AFA">
              <w:rPr>
                <w:rFonts w:hAnsi="Times New Roman" w:ascii="Times New Roman"/>
                <w:sz w:val="20"/>
                <w:szCs w:val="20"/>
              </w:rPr>
              <w:t>WIENER OSIGURANJE VIENNA INSURANCE GROUP d.d.</w:t>
            </w:r>
          </w:p>
        </w:tc>
        <w:tc>
          <w:tcPr>
            <w:tcW w:type="pct" w:w="539"/>
          </w:tcPr>
          <w:p w:rsidRDefault="00BB5AFA" w:rsidP="0009546B" w:rsidR="00BB5AFA" w:rsidRPr="00D507AE">
            <w:pPr>
              <w:rPr>
                <w:rFonts w:hAnsi="Times New Roman" w:ascii="Times New Roman"/>
                <w:sz w:val="20"/>
                <w:szCs w:val="20"/>
              </w:rPr>
            </w:pPr>
            <w:r w:rsidRPr="00BB5AFA">
              <w:rPr>
                <w:rFonts w:hAnsi="Times New Roman" w:ascii="Times New Roman"/>
                <w:sz w:val="20"/>
                <w:szCs w:val="20"/>
              </w:rPr>
              <w:t>52848403362</w:t>
            </w:r>
          </w:p>
        </w:tc>
        <w:tc>
          <w:tcPr>
            <w:tcW w:type="pct" w:w="667"/>
          </w:tcPr>
          <w:p w:rsidRDefault="00CC6EF7" w:rsidP="0009546B" w:rsidR="00BB5AFA" w:rsidRPr="00D507AE">
            <w:pPr>
              <w:rPr>
                <w:rFonts w:hAnsi="Times New Roman" w:ascii="Times New Roman"/>
                <w:sz w:val="20"/>
                <w:szCs w:val="20"/>
              </w:rPr>
            </w:pPr>
            <w:r w:rsidRPr="00D507AE">
              <w:rPr>
                <w:rFonts w:hAnsi="Times New Roman" w:ascii="Times New Roman"/>
                <w:sz w:val="20"/>
                <w:szCs w:val="20"/>
              </w:rPr>
              <w:t>Zagreb, Slovenska ulica 24</w:t>
            </w:r>
          </w:p>
        </w:tc>
        <w:tc>
          <w:tcPr>
            <w:tcW w:type="pct" w:w="516"/>
          </w:tcPr>
          <w:p w:rsidRDefault="00BB5AFA" w:rsidP="00BB5AFA" w:rsidR="00BB5AFA">
            <w:pPr>
              <w:jc w:val="right"/>
            </w:pPr>
            <w:r w:rsidRPr="00BB0F60">
              <w:rPr>
                <w:rFonts w:hAnsi="Times New Roman" w:ascii="Times New Roman"/>
                <w:sz w:val="20"/>
                <w:szCs w:val="20"/>
              </w:rPr>
              <w:t>35.551,42</w:t>
            </w:r>
          </w:p>
        </w:tc>
        <w:tc>
          <w:tcPr>
            <w:tcW w:type="pct" w:w="593"/>
          </w:tcPr>
          <w:p w:rsidRDefault="00BB5AFA" w:rsidP="00BB5AFA" w:rsidR="00BB5AFA">
            <w:pPr>
              <w:jc w:val="right"/>
            </w:pPr>
            <w:r w:rsidRPr="00BB0F60">
              <w:rPr>
                <w:rFonts w:hAnsi="Times New Roman" w:ascii="Times New Roman"/>
                <w:sz w:val="20"/>
                <w:szCs w:val="20"/>
              </w:rPr>
              <w:t>35.551,42</w:t>
            </w:r>
          </w:p>
        </w:tc>
        <w:tc>
          <w:tcPr>
            <w:tcW w:type="pct" w:w="540"/>
          </w:tcPr>
          <w:p w:rsidRDefault="00BB5AFA" w:rsidP="0009546B" w:rsidR="00BB5AFA" w:rsidRPr="00D507AE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754"/>
          </w:tcPr>
          <w:p w:rsidRDefault="00BB5AFA" w:rsidP="0009546B" w:rsidR="00BB5AFA" w:rsidRPr="00D507AE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</w:tr>
    </w:tbl>
    <w:p w:rsidRDefault="005303FE" w:rsidP="006317CA" w:rsidR="005303FE">
      <w:pPr>
        <w:rPr>
          <w:rFonts w:hAnsi="Times New Roman" w:ascii="Times New Roman"/>
          <w:b/>
          <w:sz w:val="16"/>
        </w:rPr>
      </w:pPr>
    </w:p>
    <w:p w:rsidRDefault="00BD6A2B" w:rsidP="006317CA" w:rsidR="00BD6A2B">
      <w:pPr>
        <w:rPr>
          <w:rFonts w:hAnsi="Times New Roman" w:ascii="Times New Roman"/>
          <w:b/>
          <w:sz w:val="16"/>
        </w:rPr>
      </w:pPr>
    </w:p>
    <w:p w:rsidRDefault="00BD6A2B" w:rsidP="006317CA" w:rsidR="00BD6A2B">
      <w:pPr>
        <w:rPr>
          <w:rFonts w:hAnsi="Times New Roman" w:ascii="Times New Roman"/>
          <w:b/>
          <w:sz w:val="16"/>
        </w:rPr>
      </w:pPr>
    </w:p>
    <w:p w:rsidRDefault="00BD6A2B" w:rsidP="006317CA" w:rsidR="00BD6A2B" w:rsidRPr="00987940">
      <w:pPr>
        <w:rPr>
          <w:rFonts w:hAnsi="Times New Roman" w:ascii="Times New Roman"/>
          <w:b/>
          <w:sz w:val="16"/>
        </w:rPr>
      </w:pPr>
    </w:p>
    <w:p w:rsidRDefault="005303FE" w:rsidP="00E168D1" w:rsidR="005303FE">
      <w:pPr>
        <w:jc w:val="center"/>
        <w:rPr>
          <w:rFonts w:hAnsi="Times New Roman" w:ascii="Times New Roman"/>
          <w:b/>
          <w:sz w:val="24"/>
        </w:rPr>
      </w:pPr>
    </w:p>
    <w:p w:rsidRDefault="005303FE" w:rsidP="00E168D1" w:rsidR="005303FE">
      <w:pPr>
        <w:jc w:val="center"/>
        <w:rPr>
          <w:rFonts w:hAnsi="Times New Roman" w:ascii="Times New Roman"/>
          <w:b/>
          <w:sz w:val="24"/>
        </w:rPr>
      </w:pPr>
    </w:p>
    <w:p w:rsidRDefault="005303FE" w:rsidP="00E168D1" w:rsidR="005303FE">
      <w:pPr>
        <w:jc w:val="center"/>
        <w:rPr>
          <w:rFonts w:hAnsi="Times New Roman" w:ascii="Times New Roman"/>
          <w:b/>
          <w:sz w:val="24"/>
        </w:rPr>
      </w:pPr>
    </w:p>
    <w:p w:rsidRDefault="005303FE" w:rsidP="00E168D1" w:rsidR="005303FE">
      <w:pPr>
        <w:jc w:val="center"/>
        <w:rPr>
          <w:rFonts w:hAnsi="Times New Roman" w:ascii="Times New Roman"/>
          <w:b/>
          <w:sz w:val="24"/>
        </w:rPr>
      </w:pPr>
    </w:p>
    <w:p w:rsidRDefault="005303FE" w:rsidP="00E168D1" w:rsidR="005303FE">
      <w:pPr>
        <w:jc w:val="center"/>
        <w:rPr>
          <w:rFonts w:hAnsi="Times New Roman" w:ascii="Times New Roman"/>
          <w:b/>
          <w:sz w:val="24"/>
        </w:rPr>
      </w:pPr>
    </w:p>
    <w:p w:rsidRDefault="005303FE" w:rsidP="00E168D1" w:rsidR="005303FE">
      <w:pPr>
        <w:jc w:val="center"/>
        <w:rPr>
          <w:rFonts w:hAnsi="Times New Roman" w:ascii="Times New Roman"/>
          <w:b/>
          <w:sz w:val="24"/>
        </w:rPr>
      </w:pPr>
    </w:p>
    <w:p w:rsidRDefault="005303FE" w:rsidP="00E168D1" w:rsidR="005303FE">
      <w:pPr>
        <w:jc w:val="center"/>
        <w:rPr>
          <w:rFonts w:hAnsi="Times New Roman" w:ascii="Times New Roman"/>
          <w:b/>
          <w:sz w:val="24"/>
        </w:rPr>
      </w:pPr>
    </w:p>
    <w:p w:rsidRDefault="00F46A38" w:rsidP="00E168D1" w:rsidR="00F46A38">
      <w:pPr>
        <w:jc w:val="center"/>
        <w:rPr>
          <w:rFonts w:hAnsi="Times New Roman" w:ascii="Times New Roman"/>
          <w:b/>
          <w:sz w:val="24"/>
        </w:rPr>
      </w:pPr>
    </w:p>
    <w:p w:rsidRDefault="00F46A38" w:rsidP="00E168D1" w:rsidR="00F46A38">
      <w:pPr>
        <w:jc w:val="center"/>
        <w:rPr>
          <w:rFonts w:hAnsi="Times New Roman" w:ascii="Times New Roman"/>
          <w:b/>
          <w:sz w:val="24"/>
        </w:rPr>
      </w:pPr>
    </w:p>
    <w:p w:rsidRDefault="00F46A38" w:rsidP="00E168D1" w:rsidR="00F46A38">
      <w:pPr>
        <w:jc w:val="center"/>
        <w:rPr>
          <w:rFonts w:hAnsi="Times New Roman" w:ascii="Times New Roman"/>
          <w:b/>
          <w:sz w:val="24"/>
        </w:rPr>
      </w:pPr>
    </w:p>
    <w:p w:rsidRDefault="00F46A38" w:rsidP="00E168D1" w:rsidR="00F46A38">
      <w:pPr>
        <w:jc w:val="center"/>
        <w:rPr>
          <w:rFonts w:hAnsi="Times New Roman" w:ascii="Times New Roman"/>
          <w:b/>
          <w:sz w:val="24"/>
        </w:rPr>
      </w:pPr>
    </w:p>
    <w:p w:rsidRDefault="00A748EC" w:rsidP="00E168D1" w:rsidR="00A748EC">
      <w:pPr>
        <w:jc w:val="center"/>
        <w:rPr>
          <w:rFonts w:hAnsi="Times New Roman" w:ascii="Times New Roman"/>
          <w:b/>
          <w:sz w:val="24"/>
        </w:rPr>
      </w:pPr>
    </w:p>
    <w:p w:rsidRDefault="00A748EC" w:rsidP="00E168D1" w:rsidR="00A748EC">
      <w:pPr>
        <w:jc w:val="center"/>
        <w:rPr>
          <w:rFonts w:hAnsi="Times New Roman" w:ascii="Times New Roman"/>
          <w:b/>
          <w:sz w:val="24"/>
        </w:rPr>
      </w:pPr>
    </w:p>
    <w:p w:rsidRDefault="00E168D1" w:rsidP="00E168D1" w:rsidR="00E168D1" w:rsidRPr="00EC155B">
      <w:pPr>
        <w:jc w:val="center"/>
        <w:rPr>
          <w:rFonts w:hAnsi="Times New Roman" w:ascii="Times New Roman"/>
          <w:sz w:val="24"/>
        </w:rPr>
      </w:pPr>
    </w:p>
    <w:p w:rsidRDefault="00E168D1" w:rsidP="00E168D1" w:rsidR="00E168D1">
      <w:pPr>
        <w:jc w:val="center"/>
        <w:rPr>
          <w:rFonts w:hAnsi="Times New Roman" w:ascii="Times New Roman"/>
          <w:sz w:val="24"/>
          <w:szCs w:val="24"/>
        </w:rPr>
      </w:pPr>
    </w:p>
    <w:p w:rsidRDefault="001922DF" w:rsidP="00E168D1" w:rsidR="001922DF">
      <w:pPr>
        <w:jc w:val="center"/>
        <w:rPr>
          <w:rFonts w:hAnsi="Times New Roman" w:ascii="Times New Roman"/>
          <w:sz w:val="24"/>
          <w:szCs w:val="24"/>
        </w:rPr>
      </w:pPr>
    </w:p>
    <w:p w:rsidRDefault="00E02A7F" w:rsidP="00E168D1" w:rsidR="00E02A7F">
      <w:pPr>
        <w:jc w:val="center"/>
        <w:rPr>
          <w:rFonts w:hAnsi="Times New Roman" w:ascii="Times New Roman"/>
          <w:b/>
          <w:sz w:val="24"/>
        </w:rPr>
      </w:pPr>
    </w:p>
    <w:p w:rsidRDefault="00E02A7F" w:rsidP="0018092E" w:rsidR="00E02A7F">
      <w:pPr>
        <w:rPr>
          <w:rFonts w:hAnsi="Times New Roman" w:ascii="Times New Roman"/>
          <w:b/>
          <w:sz w:val="24"/>
        </w:rPr>
      </w:pPr>
    </w:p>
    <w:p w:rsidRDefault="00E02A7F" w:rsidP="00E168D1" w:rsidR="00E02A7F">
      <w:pPr>
        <w:jc w:val="center"/>
        <w:rPr>
          <w:rFonts w:hAnsi="Times New Roman" w:ascii="Times New Roman"/>
          <w:b/>
          <w:sz w:val="24"/>
        </w:rPr>
      </w:pPr>
    </w:p>
    <w:p w:rsidRDefault="006D18A9" w:rsidP="00C93D39" w:rsidR="00BA47A5" w:rsidRPr="00051E12">
      <w:pPr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4"/>
        </w:rPr>
        <w:tab/>
      </w:r>
      <w:r w:rsidRPr="00051E12">
        <w:rPr>
          <w:rFonts w:hAnsi="Times New Roman" w:ascii="Times New Roman"/>
          <w:sz w:val="20"/>
          <w:szCs w:val="20"/>
        </w:rPr>
        <w:t>U Splitu, 17. studenog 2017.g.</w:t>
      </w:r>
      <w:r w:rsidRPr="00051E12">
        <w:rPr>
          <w:rFonts w:hAnsi="Times New Roman" w:ascii="Times New Roman"/>
          <w:sz w:val="20"/>
          <w:szCs w:val="20"/>
        </w:rPr>
        <w:tab/>
      </w:r>
      <w:r w:rsidRPr="00051E12">
        <w:rPr>
          <w:rFonts w:hAnsi="Times New Roman" w:ascii="Times New Roman"/>
          <w:sz w:val="20"/>
          <w:szCs w:val="20"/>
        </w:rPr>
        <w:tab/>
      </w:r>
      <w:r w:rsidRPr="00051E12">
        <w:rPr>
          <w:rFonts w:hAnsi="Times New Roman" w:ascii="Times New Roman"/>
          <w:sz w:val="20"/>
          <w:szCs w:val="20"/>
        </w:rPr>
        <w:tab/>
      </w:r>
      <w:r w:rsidRPr="00051E12">
        <w:rPr>
          <w:rFonts w:hAnsi="Times New Roman" w:ascii="Times New Roman"/>
          <w:sz w:val="20"/>
          <w:szCs w:val="20"/>
        </w:rPr>
        <w:tab/>
      </w:r>
      <w:r w:rsidRPr="00051E12">
        <w:rPr>
          <w:rFonts w:hAnsi="Times New Roman" w:ascii="Times New Roman"/>
          <w:sz w:val="20"/>
          <w:szCs w:val="20"/>
        </w:rPr>
        <w:tab/>
      </w:r>
      <w:r w:rsidRPr="00051E12">
        <w:rPr>
          <w:rFonts w:hAnsi="Times New Roman" w:ascii="Times New Roman"/>
          <w:sz w:val="20"/>
          <w:szCs w:val="20"/>
        </w:rPr>
        <w:tab/>
      </w:r>
      <w:r w:rsidRPr="00051E12">
        <w:rPr>
          <w:rFonts w:hAnsi="Times New Roman" w:ascii="Times New Roman"/>
          <w:sz w:val="20"/>
          <w:szCs w:val="20"/>
        </w:rPr>
        <w:tab/>
      </w:r>
      <w:r w:rsidRPr="00051E12">
        <w:rPr>
          <w:rFonts w:hAnsi="Times New Roman" w:ascii="Times New Roman"/>
          <w:sz w:val="20"/>
          <w:szCs w:val="20"/>
        </w:rPr>
        <w:tab/>
      </w:r>
      <w:r w:rsidRPr="00051E12">
        <w:rPr>
          <w:rFonts w:hAnsi="Times New Roman" w:ascii="Times New Roman"/>
          <w:sz w:val="20"/>
          <w:szCs w:val="20"/>
        </w:rPr>
        <w:tab/>
      </w:r>
      <w:r w:rsidR="00051E12">
        <w:rPr>
          <w:rFonts w:hAnsi="Times New Roman" w:ascii="Times New Roman"/>
          <w:sz w:val="20"/>
          <w:szCs w:val="20"/>
        </w:rPr>
        <w:tab/>
      </w:r>
      <w:r w:rsidRPr="00051E12">
        <w:rPr>
          <w:rFonts w:hAnsi="Times New Roman" w:ascii="Times New Roman"/>
          <w:sz w:val="20"/>
          <w:szCs w:val="20"/>
        </w:rPr>
        <w:t>Sudac</w:t>
      </w:r>
    </w:p>
    <w:p w:rsidRDefault="006D18A9" w:rsidP="00C93D39" w:rsidR="006D18A9" w:rsidRPr="00051E12">
      <w:pPr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 w:rsidRPr="00051E12">
        <w:rPr>
          <w:rFonts w:hAnsi="Times New Roman" w:ascii="Times New Roman"/>
          <w:sz w:val="20"/>
          <w:szCs w:val="20"/>
        </w:rPr>
        <w:t>Srđan Gavranić</w:t>
      </w:r>
    </w:p>
    <w:sectPr w:rsidSect="006D18A9" w:rsidR="006D18A9" w:rsidRPr="00051E12">
      <w:pgSz w:orient="landscape" w:h="11906" w:w="16838"/>
      <w:pgMar w:gutter="0" w:footer="709" w:header="709" w:left="1418" w:bottom="1276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023F" w:rsidR="00C5023F">
      <w:r>
        <w:separator/>
      </w:r>
    </w:p>
  </w:endnote>
  <w:endnote w:id="0" w:type="continuationSeparator">
    <w:p w:rsidRDefault="00C5023F" w:rsidR="00C502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023F" w:rsidR="00C5023F">
      <w:r>
        <w:separator/>
      </w:r>
    </w:p>
  </w:footnote>
  <w:footnote w:id="0" w:type="continuationSeparator">
    <w:p w:rsidRDefault="00C5023F" w:rsidR="00C5023F">
      <w:r>
        <w:continuationSeparator/>
      </w:r>
    </w:p>
  </w:footnote>
  <w:footnote w:id="1">
    <w:p w:rsidRDefault="00C5023F" w:rsidP="00E168D1" w:rsidR="00C5023F">
      <w:pPr>
        <w:pStyle w:val="Tekstfusnote"/>
      </w:pPr>
      <w:r w:rsidRPr="00B40BEB">
        <w:rPr>
          <w:rStyle w:val="Referencafusnot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hAnsi="Times New Roman" w:ascii="Times New Roman"/>
        </w:rPr>
        <w:t>Za radnike i prijašnje radnike tražbina se iskazuje u bruto i neto iznosu</w:t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multilevel"/>
    <w:tmpl w:val="58308FBC"/>
    <w:lvl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hanging="360" w:left="21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39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54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72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86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0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18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13680"/>
      </w:pPr>
      <w:rPr>
        <w:rFonts w:hint="default"/>
      </w:rPr>
    </w:lvl>
  </w:abstractNum>
  <w:abstractNum w:abstractNumId="1">
    <w:nsid w:val="25E3241C"/>
    <w:multiLevelType w:val="hybridMultilevel"/>
    <w:tmpl w:val="2C7C0A8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97767C5"/>
    <w:multiLevelType w:val="hybridMultilevel"/>
    <w:tmpl w:val="4504150A"/>
    <w:lvl w:tplc="CD0E085E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3">
    <w:nsid w:val="39DB53D1"/>
    <w:multiLevelType w:val="hybridMultilevel"/>
    <w:tmpl w:val="701C798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8370C6"/>
    <w:multiLevelType w:val="multilevel"/>
    <w:tmpl w:val="436AC796"/>
    <w:lvl w:ilvl="0">
      <w:start w:val="1"/>
      <w:numFmt w:val="bullet"/>
      <w:lvlText w:val="-"/>
      <w:lvlJc w:val="left"/>
      <w:rPr>
        <w:rFonts w:cs="Times New Roman" w:eastAsia="Times New Roman" w:hAnsi="Times New Roman" w:ascii="Times New Roman"/>
        <w:b/>
        <w:bCs/>
        <w:i w:val="false"/>
        <w:iCs w:val="false"/>
        <w:smallCaps w:val="false"/>
        <w:strike w:val="false"/>
        <w:color w:val="000000"/>
        <w:spacing w:val="0"/>
        <w:w w:val="100"/>
        <w:position w:val="0"/>
        <w:sz w:val="22"/>
        <w:szCs w:val="22"/>
        <w:u w:val="none"/>
        <w:lang w:bidi="hr-HR" w:eastAsia="hr-HR" w:val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68D1"/>
    <w:rsid w:val="00002BE6"/>
    <w:rsid w:val="00005E0A"/>
    <w:rsid w:val="00011F50"/>
    <w:rsid w:val="0001462A"/>
    <w:rsid w:val="000171C6"/>
    <w:rsid w:val="000225AC"/>
    <w:rsid w:val="000260AD"/>
    <w:rsid w:val="00037F31"/>
    <w:rsid w:val="0004511E"/>
    <w:rsid w:val="00050B4F"/>
    <w:rsid w:val="0005105F"/>
    <w:rsid w:val="00051E12"/>
    <w:rsid w:val="00054BB2"/>
    <w:rsid w:val="000575EA"/>
    <w:rsid w:val="00067592"/>
    <w:rsid w:val="00070C07"/>
    <w:rsid w:val="00075607"/>
    <w:rsid w:val="0007601B"/>
    <w:rsid w:val="000854E9"/>
    <w:rsid w:val="00085B1D"/>
    <w:rsid w:val="00091E2C"/>
    <w:rsid w:val="000929C6"/>
    <w:rsid w:val="0009546B"/>
    <w:rsid w:val="000A20A6"/>
    <w:rsid w:val="000A669A"/>
    <w:rsid w:val="000B0970"/>
    <w:rsid w:val="000B60F7"/>
    <w:rsid w:val="000C26AE"/>
    <w:rsid w:val="000C2B61"/>
    <w:rsid w:val="000C5366"/>
    <w:rsid w:val="000F056A"/>
    <w:rsid w:val="000F06F7"/>
    <w:rsid w:val="000F28AC"/>
    <w:rsid w:val="000F4FE7"/>
    <w:rsid w:val="001079B1"/>
    <w:rsid w:val="00110BDD"/>
    <w:rsid w:val="001112E9"/>
    <w:rsid w:val="0011159C"/>
    <w:rsid w:val="001132B1"/>
    <w:rsid w:val="001133A3"/>
    <w:rsid w:val="0011462B"/>
    <w:rsid w:val="00122E0F"/>
    <w:rsid w:val="00125C7B"/>
    <w:rsid w:val="00127B5F"/>
    <w:rsid w:val="001379CE"/>
    <w:rsid w:val="00137A49"/>
    <w:rsid w:val="00146053"/>
    <w:rsid w:val="00152BFA"/>
    <w:rsid w:val="001651F1"/>
    <w:rsid w:val="00165C21"/>
    <w:rsid w:val="00175F8F"/>
    <w:rsid w:val="00176B76"/>
    <w:rsid w:val="0018092E"/>
    <w:rsid w:val="00185D8F"/>
    <w:rsid w:val="001914BC"/>
    <w:rsid w:val="00191609"/>
    <w:rsid w:val="001922DF"/>
    <w:rsid w:val="001A4B9B"/>
    <w:rsid w:val="001A5AE1"/>
    <w:rsid w:val="001B0064"/>
    <w:rsid w:val="001B3820"/>
    <w:rsid w:val="001C335F"/>
    <w:rsid w:val="001C3D54"/>
    <w:rsid w:val="001C3E70"/>
    <w:rsid w:val="001C720C"/>
    <w:rsid w:val="001E1927"/>
    <w:rsid w:val="001E4175"/>
    <w:rsid w:val="001E679B"/>
    <w:rsid w:val="001F0F25"/>
    <w:rsid w:val="001F43A8"/>
    <w:rsid w:val="00205009"/>
    <w:rsid w:val="00211850"/>
    <w:rsid w:val="002253E5"/>
    <w:rsid w:val="002340D0"/>
    <w:rsid w:val="0023722E"/>
    <w:rsid w:val="00245332"/>
    <w:rsid w:val="00247A70"/>
    <w:rsid w:val="002629DA"/>
    <w:rsid w:val="00264CC2"/>
    <w:rsid w:val="00271D5D"/>
    <w:rsid w:val="00275EF7"/>
    <w:rsid w:val="00277874"/>
    <w:rsid w:val="00280836"/>
    <w:rsid w:val="00282A6E"/>
    <w:rsid w:val="00286083"/>
    <w:rsid w:val="0028664B"/>
    <w:rsid w:val="00294CB7"/>
    <w:rsid w:val="00297C40"/>
    <w:rsid w:val="002A3B1F"/>
    <w:rsid w:val="002B183A"/>
    <w:rsid w:val="002B2559"/>
    <w:rsid w:val="002B7D07"/>
    <w:rsid w:val="002C0951"/>
    <w:rsid w:val="002C549F"/>
    <w:rsid w:val="002C708C"/>
    <w:rsid w:val="002D2C69"/>
    <w:rsid w:val="002E22C5"/>
    <w:rsid w:val="002F640D"/>
    <w:rsid w:val="002F7DB8"/>
    <w:rsid w:val="003028BD"/>
    <w:rsid w:val="00313F17"/>
    <w:rsid w:val="00314B74"/>
    <w:rsid w:val="0032020B"/>
    <w:rsid w:val="00327905"/>
    <w:rsid w:val="0033000D"/>
    <w:rsid w:val="00333302"/>
    <w:rsid w:val="003455DF"/>
    <w:rsid w:val="00351823"/>
    <w:rsid w:val="0035186C"/>
    <w:rsid w:val="00355178"/>
    <w:rsid w:val="00360C17"/>
    <w:rsid w:val="003712C7"/>
    <w:rsid w:val="003750F2"/>
    <w:rsid w:val="00377B40"/>
    <w:rsid w:val="00380525"/>
    <w:rsid w:val="00380818"/>
    <w:rsid w:val="003848AF"/>
    <w:rsid w:val="00392752"/>
    <w:rsid w:val="00396296"/>
    <w:rsid w:val="0039673B"/>
    <w:rsid w:val="003A120A"/>
    <w:rsid w:val="003B4F19"/>
    <w:rsid w:val="003C1497"/>
    <w:rsid w:val="003D36F8"/>
    <w:rsid w:val="003D3BC2"/>
    <w:rsid w:val="003E0B13"/>
    <w:rsid w:val="003E6A5D"/>
    <w:rsid w:val="003F1418"/>
    <w:rsid w:val="003F43FF"/>
    <w:rsid w:val="003F7559"/>
    <w:rsid w:val="00411FB5"/>
    <w:rsid w:val="004160DC"/>
    <w:rsid w:val="00416457"/>
    <w:rsid w:val="00416DFC"/>
    <w:rsid w:val="0041768F"/>
    <w:rsid w:val="00425D83"/>
    <w:rsid w:val="0043079D"/>
    <w:rsid w:val="00432481"/>
    <w:rsid w:val="0043508E"/>
    <w:rsid w:val="00435258"/>
    <w:rsid w:val="00440D42"/>
    <w:rsid w:val="00442B19"/>
    <w:rsid w:val="0044430A"/>
    <w:rsid w:val="00444A94"/>
    <w:rsid w:val="00457757"/>
    <w:rsid w:val="00464C40"/>
    <w:rsid w:val="00464CEB"/>
    <w:rsid w:val="00464EC2"/>
    <w:rsid w:val="0047556B"/>
    <w:rsid w:val="00476174"/>
    <w:rsid w:val="004A5412"/>
    <w:rsid w:val="004A656E"/>
    <w:rsid w:val="004B251A"/>
    <w:rsid w:val="004B409E"/>
    <w:rsid w:val="004C355F"/>
    <w:rsid w:val="004C498E"/>
    <w:rsid w:val="004D597D"/>
    <w:rsid w:val="004D664A"/>
    <w:rsid w:val="004E389A"/>
    <w:rsid w:val="005020B1"/>
    <w:rsid w:val="00503568"/>
    <w:rsid w:val="005117BC"/>
    <w:rsid w:val="00511A36"/>
    <w:rsid w:val="00512527"/>
    <w:rsid w:val="00513899"/>
    <w:rsid w:val="00513A31"/>
    <w:rsid w:val="00515CF0"/>
    <w:rsid w:val="0051673C"/>
    <w:rsid w:val="005203EA"/>
    <w:rsid w:val="0052133C"/>
    <w:rsid w:val="005220E3"/>
    <w:rsid w:val="00522762"/>
    <w:rsid w:val="00522825"/>
    <w:rsid w:val="00522F68"/>
    <w:rsid w:val="00524203"/>
    <w:rsid w:val="005263C7"/>
    <w:rsid w:val="005303FE"/>
    <w:rsid w:val="00540E62"/>
    <w:rsid w:val="00541B55"/>
    <w:rsid w:val="005423CA"/>
    <w:rsid w:val="00542AAA"/>
    <w:rsid w:val="0054646B"/>
    <w:rsid w:val="0054721F"/>
    <w:rsid w:val="00551ECC"/>
    <w:rsid w:val="00554649"/>
    <w:rsid w:val="00557149"/>
    <w:rsid w:val="0056030A"/>
    <w:rsid w:val="00567F39"/>
    <w:rsid w:val="00570426"/>
    <w:rsid w:val="00580602"/>
    <w:rsid w:val="00580C2F"/>
    <w:rsid w:val="0058401C"/>
    <w:rsid w:val="0059677C"/>
    <w:rsid w:val="005A1952"/>
    <w:rsid w:val="005B21BA"/>
    <w:rsid w:val="005B2E79"/>
    <w:rsid w:val="005B4D64"/>
    <w:rsid w:val="005B53AA"/>
    <w:rsid w:val="005B6112"/>
    <w:rsid w:val="005B7633"/>
    <w:rsid w:val="005C32F2"/>
    <w:rsid w:val="005C68A5"/>
    <w:rsid w:val="005D10C7"/>
    <w:rsid w:val="005D4460"/>
    <w:rsid w:val="005E5146"/>
    <w:rsid w:val="005E66A9"/>
    <w:rsid w:val="005F08B9"/>
    <w:rsid w:val="005F26A9"/>
    <w:rsid w:val="00605EA0"/>
    <w:rsid w:val="006071B3"/>
    <w:rsid w:val="0061012C"/>
    <w:rsid w:val="0061301F"/>
    <w:rsid w:val="00615AA5"/>
    <w:rsid w:val="00615B4F"/>
    <w:rsid w:val="00617DFA"/>
    <w:rsid w:val="00621582"/>
    <w:rsid w:val="00624E0B"/>
    <w:rsid w:val="006317CA"/>
    <w:rsid w:val="00637692"/>
    <w:rsid w:val="00650FF9"/>
    <w:rsid w:val="00653C22"/>
    <w:rsid w:val="00653E69"/>
    <w:rsid w:val="00654496"/>
    <w:rsid w:val="0065660B"/>
    <w:rsid w:val="006622EE"/>
    <w:rsid w:val="00667990"/>
    <w:rsid w:val="006711F4"/>
    <w:rsid w:val="00675E8C"/>
    <w:rsid w:val="00676549"/>
    <w:rsid w:val="00687CDA"/>
    <w:rsid w:val="0069198E"/>
    <w:rsid w:val="006956BC"/>
    <w:rsid w:val="006A1EF0"/>
    <w:rsid w:val="006A69FC"/>
    <w:rsid w:val="006C1A0B"/>
    <w:rsid w:val="006D0740"/>
    <w:rsid w:val="006D18A9"/>
    <w:rsid w:val="006D3264"/>
    <w:rsid w:val="006D55DF"/>
    <w:rsid w:val="006E0BDC"/>
    <w:rsid w:val="006E56D2"/>
    <w:rsid w:val="006F4987"/>
    <w:rsid w:val="00704B98"/>
    <w:rsid w:val="007068DD"/>
    <w:rsid w:val="007177C1"/>
    <w:rsid w:val="007241EC"/>
    <w:rsid w:val="00724421"/>
    <w:rsid w:val="0073040F"/>
    <w:rsid w:val="0073086F"/>
    <w:rsid w:val="007347C3"/>
    <w:rsid w:val="00737D0E"/>
    <w:rsid w:val="007423B8"/>
    <w:rsid w:val="00746A1E"/>
    <w:rsid w:val="00757F2B"/>
    <w:rsid w:val="007608EB"/>
    <w:rsid w:val="00760DB9"/>
    <w:rsid w:val="00765DE9"/>
    <w:rsid w:val="007676D5"/>
    <w:rsid w:val="00772093"/>
    <w:rsid w:val="007724FB"/>
    <w:rsid w:val="00775D74"/>
    <w:rsid w:val="00780ECC"/>
    <w:rsid w:val="00784D62"/>
    <w:rsid w:val="00786135"/>
    <w:rsid w:val="007946C5"/>
    <w:rsid w:val="007A38BF"/>
    <w:rsid w:val="007A43DF"/>
    <w:rsid w:val="007A6D48"/>
    <w:rsid w:val="007A6F53"/>
    <w:rsid w:val="007B1C18"/>
    <w:rsid w:val="007C000B"/>
    <w:rsid w:val="007C0B3C"/>
    <w:rsid w:val="007C1F6F"/>
    <w:rsid w:val="007D0574"/>
    <w:rsid w:val="007D703E"/>
    <w:rsid w:val="007D77DF"/>
    <w:rsid w:val="007E09EC"/>
    <w:rsid w:val="007E4029"/>
    <w:rsid w:val="007E5B64"/>
    <w:rsid w:val="007E7A44"/>
    <w:rsid w:val="007F6007"/>
    <w:rsid w:val="007F6606"/>
    <w:rsid w:val="007F76B1"/>
    <w:rsid w:val="00801EF2"/>
    <w:rsid w:val="008078E6"/>
    <w:rsid w:val="00810177"/>
    <w:rsid w:val="00817384"/>
    <w:rsid w:val="00817C88"/>
    <w:rsid w:val="00820194"/>
    <w:rsid w:val="00820609"/>
    <w:rsid w:val="00821EC6"/>
    <w:rsid w:val="0083638B"/>
    <w:rsid w:val="00837BE4"/>
    <w:rsid w:val="00841B4A"/>
    <w:rsid w:val="00853C87"/>
    <w:rsid w:val="00854130"/>
    <w:rsid w:val="008565B9"/>
    <w:rsid w:val="00863E12"/>
    <w:rsid w:val="008645A1"/>
    <w:rsid w:val="008648B9"/>
    <w:rsid w:val="00872630"/>
    <w:rsid w:val="00890547"/>
    <w:rsid w:val="00892009"/>
    <w:rsid w:val="00892E1F"/>
    <w:rsid w:val="00892F87"/>
    <w:rsid w:val="008A1F4E"/>
    <w:rsid w:val="008B06BC"/>
    <w:rsid w:val="008B12F7"/>
    <w:rsid w:val="008C1938"/>
    <w:rsid w:val="008C238F"/>
    <w:rsid w:val="008C2F54"/>
    <w:rsid w:val="008C67B4"/>
    <w:rsid w:val="008C73C4"/>
    <w:rsid w:val="008F0344"/>
    <w:rsid w:val="008F2B38"/>
    <w:rsid w:val="008F74B8"/>
    <w:rsid w:val="00904217"/>
    <w:rsid w:val="00905AD8"/>
    <w:rsid w:val="009106C3"/>
    <w:rsid w:val="00911510"/>
    <w:rsid w:val="00917D52"/>
    <w:rsid w:val="009252C9"/>
    <w:rsid w:val="00926794"/>
    <w:rsid w:val="00936CEB"/>
    <w:rsid w:val="009435CD"/>
    <w:rsid w:val="009459E9"/>
    <w:rsid w:val="00951187"/>
    <w:rsid w:val="00951EAD"/>
    <w:rsid w:val="009543AE"/>
    <w:rsid w:val="009638A9"/>
    <w:rsid w:val="009649AA"/>
    <w:rsid w:val="009677E8"/>
    <w:rsid w:val="00974368"/>
    <w:rsid w:val="00974689"/>
    <w:rsid w:val="00976AF4"/>
    <w:rsid w:val="009800E4"/>
    <w:rsid w:val="009801D8"/>
    <w:rsid w:val="00984A1A"/>
    <w:rsid w:val="00985AB0"/>
    <w:rsid w:val="00987940"/>
    <w:rsid w:val="00987EEE"/>
    <w:rsid w:val="00995102"/>
    <w:rsid w:val="009A0FC6"/>
    <w:rsid w:val="009A3B4D"/>
    <w:rsid w:val="009B251B"/>
    <w:rsid w:val="009B7DD0"/>
    <w:rsid w:val="009C413D"/>
    <w:rsid w:val="009D2E9F"/>
    <w:rsid w:val="009D780C"/>
    <w:rsid w:val="009E1229"/>
    <w:rsid w:val="009E35C8"/>
    <w:rsid w:val="009F50C9"/>
    <w:rsid w:val="00A10DC4"/>
    <w:rsid w:val="00A16ED8"/>
    <w:rsid w:val="00A31715"/>
    <w:rsid w:val="00A345E3"/>
    <w:rsid w:val="00A37259"/>
    <w:rsid w:val="00A41266"/>
    <w:rsid w:val="00A43CF9"/>
    <w:rsid w:val="00A56343"/>
    <w:rsid w:val="00A62EBB"/>
    <w:rsid w:val="00A66A4E"/>
    <w:rsid w:val="00A72956"/>
    <w:rsid w:val="00A729AF"/>
    <w:rsid w:val="00A748EC"/>
    <w:rsid w:val="00A8791E"/>
    <w:rsid w:val="00A91880"/>
    <w:rsid w:val="00A91D9E"/>
    <w:rsid w:val="00A9710D"/>
    <w:rsid w:val="00AA6473"/>
    <w:rsid w:val="00AB03F3"/>
    <w:rsid w:val="00AB3F46"/>
    <w:rsid w:val="00AB4AB2"/>
    <w:rsid w:val="00AB584E"/>
    <w:rsid w:val="00AD0200"/>
    <w:rsid w:val="00AD310C"/>
    <w:rsid w:val="00AE6FCA"/>
    <w:rsid w:val="00AF32CB"/>
    <w:rsid w:val="00B025B6"/>
    <w:rsid w:val="00B047CD"/>
    <w:rsid w:val="00B0617F"/>
    <w:rsid w:val="00B1034B"/>
    <w:rsid w:val="00B2068A"/>
    <w:rsid w:val="00B24536"/>
    <w:rsid w:val="00B31CFF"/>
    <w:rsid w:val="00B50215"/>
    <w:rsid w:val="00B508F1"/>
    <w:rsid w:val="00B527EC"/>
    <w:rsid w:val="00B66E83"/>
    <w:rsid w:val="00B73CB0"/>
    <w:rsid w:val="00B80566"/>
    <w:rsid w:val="00B848C4"/>
    <w:rsid w:val="00B85EE8"/>
    <w:rsid w:val="00B91E46"/>
    <w:rsid w:val="00B922ED"/>
    <w:rsid w:val="00B9538A"/>
    <w:rsid w:val="00BA47A5"/>
    <w:rsid w:val="00BA5E13"/>
    <w:rsid w:val="00BA6252"/>
    <w:rsid w:val="00BA6EA8"/>
    <w:rsid w:val="00BB3231"/>
    <w:rsid w:val="00BB4790"/>
    <w:rsid w:val="00BB5AFA"/>
    <w:rsid w:val="00BB662A"/>
    <w:rsid w:val="00BC6D28"/>
    <w:rsid w:val="00BC6FED"/>
    <w:rsid w:val="00BD3A32"/>
    <w:rsid w:val="00BD6A2B"/>
    <w:rsid w:val="00BE6B55"/>
    <w:rsid w:val="00BF1144"/>
    <w:rsid w:val="00BF184F"/>
    <w:rsid w:val="00BF7CD1"/>
    <w:rsid w:val="00C015A3"/>
    <w:rsid w:val="00C1561D"/>
    <w:rsid w:val="00C2260D"/>
    <w:rsid w:val="00C31692"/>
    <w:rsid w:val="00C32DBE"/>
    <w:rsid w:val="00C36BA8"/>
    <w:rsid w:val="00C37EBF"/>
    <w:rsid w:val="00C40613"/>
    <w:rsid w:val="00C46F64"/>
    <w:rsid w:val="00C5023F"/>
    <w:rsid w:val="00C55378"/>
    <w:rsid w:val="00C57F4A"/>
    <w:rsid w:val="00C6383A"/>
    <w:rsid w:val="00C73A34"/>
    <w:rsid w:val="00C7610B"/>
    <w:rsid w:val="00C76A9A"/>
    <w:rsid w:val="00C90E4D"/>
    <w:rsid w:val="00C93D39"/>
    <w:rsid w:val="00C950B2"/>
    <w:rsid w:val="00CA2287"/>
    <w:rsid w:val="00CA3E76"/>
    <w:rsid w:val="00CB0B17"/>
    <w:rsid w:val="00CB1B0C"/>
    <w:rsid w:val="00CB306E"/>
    <w:rsid w:val="00CB452E"/>
    <w:rsid w:val="00CC0AB6"/>
    <w:rsid w:val="00CC6EF7"/>
    <w:rsid w:val="00CE057E"/>
    <w:rsid w:val="00CE241C"/>
    <w:rsid w:val="00CE3291"/>
    <w:rsid w:val="00CE6A15"/>
    <w:rsid w:val="00CF4A1B"/>
    <w:rsid w:val="00D04480"/>
    <w:rsid w:val="00D15623"/>
    <w:rsid w:val="00D203A7"/>
    <w:rsid w:val="00D362D8"/>
    <w:rsid w:val="00D36710"/>
    <w:rsid w:val="00D42600"/>
    <w:rsid w:val="00D438C6"/>
    <w:rsid w:val="00D507AE"/>
    <w:rsid w:val="00D50F77"/>
    <w:rsid w:val="00D6374D"/>
    <w:rsid w:val="00D645E1"/>
    <w:rsid w:val="00D649F3"/>
    <w:rsid w:val="00D7259F"/>
    <w:rsid w:val="00D726EA"/>
    <w:rsid w:val="00D75848"/>
    <w:rsid w:val="00D836E7"/>
    <w:rsid w:val="00D93B14"/>
    <w:rsid w:val="00D95B76"/>
    <w:rsid w:val="00D96A87"/>
    <w:rsid w:val="00D97419"/>
    <w:rsid w:val="00DA319B"/>
    <w:rsid w:val="00DA3A2C"/>
    <w:rsid w:val="00DA4884"/>
    <w:rsid w:val="00DB106F"/>
    <w:rsid w:val="00DB394E"/>
    <w:rsid w:val="00DC774C"/>
    <w:rsid w:val="00DD0E95"/>
    <w:rsid w:val="00DE00D7"/>
    <w:rsid w:val="00DE66A1"/>
    <w:rsid w:val="00DF2C1F"/>
    <w:rsid w:val="00DF36A4"/>
    <w:rsid w:val="00DF51A7"/>
    <w:rsid w:val="00DF5806"/>
    <w:rsid w:val="00E02A7F"/>
    <w:rsid w:val="00E03E05"/>
    <w:rsid w:val="00E046E2"/>
    <w:rsid w:val="00E113E6"/>
    <w:rsid w:val="00E12B72"/>
    <w:rsid w:val="00E14B5C"/>
    <w:rsid w:val="00E168D1"/>
    <w:rsid w:val="00E16FAD"/>
    <w:rsid w:val="00E21999"/>
    <w:rsid w:val="00E23B8A"/>
    <w:rsid w:val="00E31BA5"/>
    <w:rsid w:val="00E34B41"/>
    <w:rsid w:val="00E3551A"/>
    <w:rsid w:val="00E369AF"/>
    <w:rsid w:val="00E44EE1"/>
    <w:rsid w:val="00E47350"/>
    <w:rsid w:val="00E56F2B"/>
    <w:rsid w:val="00E61CA2"/>
    <w:rsid w:val="00E63032"/>
    <w:rsid w:val="00E6353E"/>
    <w:rsid w:val="00E65097"/>
    <w:rsid w:val="00E660AF"/>
    <w:rsid w:val="00E70362"/>
    <w:rsid w:val="00E76054"/>
    <w:rsid w:val="00E81CA9"/>
    <w:rsid w:val="00E9098A"/>
    <w:rsid w:val="00E92952"/>
    <w:rsid w:val="00E93BA0"/>
    <w:rsid w:val="00E9476D"/>
    <w:rsid w:val="00EB04E5"/>
    <w:rsid w:val="00EB1DFA"/>
    <w:rsid w:val="00EB72C4"/>
    <w:rsid w:val="00EC0BC0"/>
    <w:rsid w:val="00EC236A"/>
    <w:rsid w:val="00ED27EB"/>
    <w:rsid w:val="00ED62BC"/>
    <w:rsid w:val="00EE0717"/>
    <w:rsid w:val="00EE2C74"/>
    <w:rsid w:val="00EE3793"/>
    <w:rsid w:val="00EF0F5B"/>
    <w:rsid w:val="00EF32B7"/>
    <w:rsid w:val="00F02D9C"/>
    <w:rsid w:val="00F03796"/>
    <w:rsid w:val="00F1111A"/>
    <w:rsid w:val="00F20BA5"/>
    <w:rsid w:val="00F219EC"/>
    <w:rsid w:val="00F26BD0"/>
    <w:rsid w:val="00F30CF9"/>
    <w:rsid w:val="00F40066"/>
    <w:rsid w:val="00F417E1"/>
    <w:rsid w:val="00F4573B"/>
    <w:rsid w:val="00F46A38"/>
    <w:rsid w:val="00F51E7D"/>
    <w:rsid w:val="00F72A00"/>
    <w:rsid w:val="00F746FC"/>
    <w:rsid w:val="00F802DB"/>
    <w:rsid w:val="00F829E8"/>
    <w:rsid w:val="00F848FF"/>
    <w:rsid w:val="00F852EE"/>
    <w:rsid w:val="00F91FAE"/>
    <w:rsid w:val="00F934B0"/>
    <w:rsid w:val="00F93942"/>
    <w:rsid w:val="00F9437C"/>
    <w:rsid w:val="00FA3B40"/>
    <w:rsid w:val="00FC2E7C"/>
    <w:rsid w:val="00FD687D"/>
    <w:rsid w:val="00FF128E"/>
    <w:rsid w:val="00FF1527"/>
    <w:rsid w:val="00FF2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4"/>
        <w:szCs w:val="16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168D1"/>
    <w:pPr>
      <w:spacing w:after="80"/>
    </w:pPr>
    <w:rPr>
      <w:rFonts w:hAnsi="Calibri" w:ascii="Calibri"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E168D1"/>
    <w:pPr>
      <w:spacing w:after="80"/>
    </w:pPr>
    <w:rPr>
      <w:rFonts w:hAnsi="Calibri" w:ascii="Calibri"/>
      <w:sz w:val="22"/>
      <w:lang w:eastAsia="en-US"/>
    </w:rPr>
  </w:style>
  <w:style w:styleId="Tekstfusnote" w:type="paragraph">
    <w:name w:val="footnote text"/>
    <w:basedOn w:val="Normal"/>
    <w:link w:val="TekstfusnoteChar"/>
    <w:semiHidden/>
    <w:rsid w:val="00E168D1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semiHidden/>
    <w:locked/>
    <w:rsid w:val="00E168D1"/>
    <w:rPr>
      <w:rFonts w:hAnsi="Calibri" w:ascii="Calibri"/>
      <w:lang w:bidi="ar-SA" w:eastAsia="en-US" w:val="hr-HR"/>
    </w:rPr>
  </w:style>
  <w:style w:styleId="Referencafusnote" w:type="character">
    <w:name w:val="footnote reference"/>
    <w:basedOn w:val="Zadanifontodlomka"/>
    <w:semiHidden/>
    <w:rsid w:val="00E168D1"/>
    <w:rPr>
      <w:vertAlign w:val="superscript"/>
    </w:rPr>
  </w:style>
  <w:style w:customStyle="true" w:styleId="st" w:type="character">
    <w:name w:val="st"/>
    <w:basedOn w:val="Zadanifontodlomka"/>
    <w:rsid w:val="00F852EE"/>
  </w:style>
  <w:style w:customStyle="true" w:styleId="Bodytext4" w:type="character">
    <w:name w:val="Body text (4)_"/>
    <w:basedOn w:val="Zadanifontodlomka"/>
    <w:rsid w:val="00B50215"/>
    <w:rPr>
      <w:rFonts w:cs="Arial" w:eastAsia="Arial" w:hAnsi="Arial" w:ascii="Arial"/>
      <w:b w:val="false"/>
      <w:bCs w:val="false"/>
      <w:i w:val="false"/>
      <w:iCs w:val="false"/>
      <w:smallCaps w:val="false"/>
      <w:strike w:val="false"/>
      <w:sz w:val="22"/>
      <w:szCs w:val="22"/>
      <w:u w:val="none"/>
    </w:rPr>
  </w:style>
  <w:style w:customStyle="true" w:styleId="Bodytext40" w:type="character">
    <w:name w:val="Body text (4)"/>
    <w:basedOn w:val="Bodytext4"/>
    <w:rsid w:val="00B50215"/>
    <w:rPr>
      <w:rFonts w:cs="Arial" w:eastAsia="Arial" w:hAnsi="Arial" w:ascii="Arial"/>
      <w:b w:val="false"/>
      <w:bCs w:val="false"/>
      <w:i w:val="false"/>
      <w:iCs w:val="false"/>
      <w:smallCaps w:val="false"/>
      <w:strike w:val="false"/>
      <w:color w:val="000000"/>
      <w:spacing w:val="0"/>
      <w:w w:val="100"/>
      <w:position w:val="0"/>
      <w:sz w:val="22"/>
      <w:szCs w:val="22"/>
      <w:u w:val="single"/>
      <w:lang w:bidi="hr-HR" w:eastAsia="hr-HR" w:val="hr-HR"/>
    </w:rPr>
  </w:style>
  <w:style w:customStyle="true" w:styleId="Bodytext4Bold" w:type="character">
    <w:name w:val="Body text (4) + Bold"/>
    <w:basedOn w:val="Bodytext4"/>
    <w:rsid w:val="00B50215"/>
    <w:rPr>
      <w:rFonts w:cs="Arial" w:eastAsia="Arial" w:hAnsi="Arial" w:ascii="Arial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2"/>
      <w:szCs w:val="22"/>
      <w:u w:val="single"/>
      <w:lang w:bidi="hr-HR" w:eastAsia="hr-HR" w:val="hr-HR"/>
    </w:rPr>
  </w:style>
  <w:style w:customStyle="true" w:styleId="Bodytext5Bold" w:type="character">
    <w:name w:val="Body text (5) + Bold"/>
    <w:basedOn w:val="Zadanifontodlomka"/>
    <w:rsid w:val="00A16ED8"/>
    <w:rPr>
      <w:rFonts w:cs="Times New Roman" w:eastAsia="Times New Roman" w:hAnsi="Times New Roman" w:ascii="Times New Roman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4"/>
      <w:szCs w:val="24"/>
      <w:u w:val="single"/>
      <w:lang w:bidi="hr-HR" w:eastAsia="hr-HR" w:val="hr-HR"/>
    </w:rPr>
  </w:style>
  <w:style w:styleId="Odlomakpopisa" w:type="paragraph">
    <w:name w:val="List Paragraph"/>
    <w:basedOn w:val="Normal"/>
    <w:uiPriority w:val="34"/>
    <w:qFormat/>
    <w:rsid w:val="00675E8C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AB3F46"/>
    <w:pPr>
      <w:spacing w:after="0"/>
    </w:pPr>
    <w:rPr>
      <w:rFonts w:cs="Tahoma" w:hAnsi="Tahoma" w:ascii="Tahoma"/>
      <w:sz w:val="16"/>
    </w:rPr>
  </w:style>
  <w:style w:customStyle="true" w:styleId="TekstbaloniaChar" w:type="character">
    <w:name w:val="Tekst balončića Char"/>
    <w:basedOn w:val="Zadanifontodlomka"/>
    <w:link w:val="Tekstbalonia"/>
    <w:rsid w:val="00AB3F46"/>
    <w:rPr>
      <w:rFonts w:cs="Tahoma" w:hAnsi="Tahoma" w:ascii="Tahoma"/>
      <w:sz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11F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1F5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1F50"/>
    <w:rPr>
      <w:rFonts w:cstheme="minorHAnsi" w:hAnsiTheme="minorHAnsi" w:asciiTheme="minorHAnsi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1F50"/>
    <w:rPr>
      <w:rFonts w:cstheme="minorHAnsi" w:hAnsiTheme="minorHAnsi" w:asciiTheme="minorHAnsi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1F50"/>
    <w:rPr>
      <w:rFonts w:cstheme="minorHAnsi" w:hAnsiTheme="minorHAnsi" w:asciiTheme="minorHAnsi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4"/>
        <w:szCs w:val="16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168D1"/>
    <w:pPr>
      <w:spacing w:after="80"/>
    </w:pPr>
    <w:rPr>
      <w:rFonts w:ascii="Calibri" w:hAnsi="Calibri"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E168D1"/>
    <w:pPr>
      <w:spacing w:after="80"/>
    </w:pPr>
    <w:rPr>
      <w:rFonts w:ascii="Calibri" w:hAnsi="Calibri"/>
      <w:sz w:val="22"/>
      <w:lang w:eastAsia="en-US"/>
    </w:rPr>
  </w:style>
  <w:style w:styleId="Tekstfusnote" w:type="paragraph">
    <w:name w:val="footnote text"/>
    <w:basedOn w:val="Normal"/>
    <w:link w:val="TekstfusnoteChar"/>
    <w:semiHidden/>
    <w:rsid w:val="00E168D1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semiHidden/>
    <w:locked/>
    <w:rsid w:val="00E168D1"/>
    <w:rPr>
      <w:rFonts w:ascii="Calibri" w:hAnsi="Calibri"/>
      <w:lang w:bidi="ar-SA" w:eastAsia="en-US" w:val="hr-HR"/>
    </w:rPr>
  </w:style>
  <w:style w:styleId="Referencafusnote" w:type="character">
    <w:name w:val="footnote reference"/>
    <w:basedOn w:val="Zadanifontodlomka"/>
    <w:semiHidden/>
    <w:rsid w:val="00E168D1"/>
    <w:rPr>
      <w:vertAlign w:val="superscript"/>
    </w:rPr>
  </w:style>
  <w:style w:customStyle="1" w:styleId="st" w:type="character">
    <w:name w:val="st"/>
    <w:basedOn w:val="Zadanifontodlomka"/>
    <w:rsid w:val="00F852EE"/>
  </w:style>
  <w:style w:customStyle="1" w:styleId="Bodytext4" w:type="character">
    <w:name w:val="Body text (4)_"/>
    <w:basedOn w:val="Zadanifontodlomka"/>
    <w:rsid w:val="00B50215"/>
    <w:rPr>
      <w:rFonts w:ascii="Arial" w:cs="Arial" w:eastAsia="Arial" w:hAnsi="Arial"/>
      <w:b w:val="0"/>
      <w:bCs w:val="0"/>
      <w:i w:val="0"/>
      <w:iCs w:val="0"/>
      <w:smallCaps w:val="0"/>
      <w:strike w:val="0"/>
      <w:sz w:val="22"/>
      <w:szCs w:val="22"/>
      <w:u w:val="none"/>
    </w:rPr>
  </w:style>
  <w:style w:customStyle="1" w:styleId="Bodytext40" w:type="character">
    <w:name w:val="Body text (4)"/>
    <w:basedOn w:val="Bodytext4"/>
    <w:rsid w:val="00B50215"/>
    <w:rPr>
      <w:rFonts w:ascii="Arial" w:cs="Arial" w:eastAsia="Arial" w:hAnsi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bidi="hr-HR" w:eastAsia="hr-HR" w:val="hr-HR"/>
    </w:rPr>
  </w:style>
  <w:style w:customStyle="1" w:styleId="Bodytext4Bold" w:type="character">
    <w:name w:val="Body text (4) + Bold"/>
    <w:basedOn w:val="Bodytext4"/>
    <w:rsid w:val="00B50215"/>
    <w:rPr>
      <w:rFonts w:ascii="Arial" w:cs="Arial" w:eastAsia="Arial" w:hAnsi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bidi="hr-HR" w:eastAsia="hr-HR" w:val="hr-HR"/>
    </w:rPr>
  </w:style>
  <w:style w:customStyle="1" w:styleId="Bodytext5Bold" w:type="character">
    <w:name w:val="Body text (5) + Bold"/>
    <w:basedOn w:val="Zadanifontodlomka"/>
    <w:rsid w:val="00A16ED8"/>
    <w:rPr>
      <w:rFonts w:ascii="Times New Roman" w:cs="Times New Roman" w:eastAsia="Times New Roman" w:hAnsi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bidi="hr-HR" w:eastAsia="hr-HR" w:val="hr-HR"/>
    </w:rPr>
  </w:style>
  <w:style w:styleId="Odlomakpopisa" w:type="paragraph">
    <w:name w:val="List Paragraph"/>
    <w:basedOn w:val="Normal"/>
    <w:uiPriority w:val="34"/>
    <w:qFormat/>
    <w:rsid w:val="00675E8C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AB3F46"/>
    <w:pPr>
      <w:spacing w:after="0"/>
    </w:pPr>
    <w:rPr>
      <w:rFonts w:ascii="Tahoma" w:cs="Tahoma" w:hAnsi="Tahoma"/>
      <w:sz w:val="16"/>
    </w:rPr>
  </w:style>
  <w:style w:customStyle="1" w:styleId="TekstbaloniaChar" w:type="character">
    <w:name w:val="Tekst balončića Char"/>
    <w:basedOn w:val="Zadanifontodlomka"/>
    <w:link w:val="Tekstbalonia"/>
    <w:rsid w:val="00AB3F46"/>
    <w:rPr>
      <w:rFonts w:ascii="Tahoma" w:cs="Tahoma" w:hAnsi="Tahoma"/>
      <w:sz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11F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1F5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1F50"/>
    <w:rPr>
      <w:rFonts w:asciiTheme="minorHAnsi" w:cstheme="minorHAnsi" w:hAnsiTheme="minorHAnsi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1F50"/>
    <w:rPr>
      <w:rFonts w:asciiTheme="minorHAnsi" w:cstheme="minorHAnsi" w:hAnsiTheme="minorHAnsi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1F50"/>
    <w:rPr>
      <w:rFonts w:asciiTheme="minorHAnsi" w:cstheme="minorHAnsi" w:hAnsiTheme="minorHAnsi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791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2465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40361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09947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1634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96610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8911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93131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074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4887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6623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551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studenog 2017.</izvorni_sadrzaj>
    <derivirana_varijabla naziv="DomainObject.DatumDonosenjaOdluke_1">17.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1509</izvorni_sadrzaj>
    <derivirana_varijabla naziv="DomainObject.Predmet.Broj_1">1509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2016.</izvorni_sadrzaj>
    <derivirana_varijabla naziv="DomainObject.Predmet.DatumOsnivanja_1">27.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</izvorni_sadrzaj>
    <derivirana_varijabla naziv="DomainObject.Predmet.Opis_1">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St-1509/2016</izvorni_sadrzaj>
    <derivirana_varijabla naziv="DomainObject.Predmet.OznakaBroj_1">St-1509/2016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VREMEPLOV d.o.o. za usluge</izvorni_sadrzaj>
    <derivirana_varijabla naziv="DomainObject.Predmet.ProtustrankaFormated_1">  VREMEPLOV d.o.o. za usluge</derivirana_varijabla>
  </DomainObject.Predmet.ProtustrankaFormated>
  <DomainObject.Predmet.ProtustrankaFormatedOIB>
    <izvorni_sadrzaj>  VREMEPLOV d.o.o. za usluge, OIB 77294055192</izvorni_sadrzaj>
    <derivirana_varijabla naziv="DomainObject.Predmet.ProtustrankaFormatedOIB_1">  VREMEPLOV d.o.o. za usluge, OIB 77294055192</derivirana_varijabla>
  </DomainObject.Predmet.ProtustrankaFormatedOIB>
  <DomainObject.Predmet.ProtustrankaFormatedWithAdress>
    <izvorni_sadrzaj> VREMEPLOV d.o.o. za usluge, Koprivno/bb, 21204 Koprivno</izvorni_sadrzaj>
    <derivirana_varijabla naziv="DomainObject.Predmet.ProtustrankaFormatedWithAdress_1"> VREMEPLOV d.o.o. za usluge, Koprivno/bb, 21204 Koprivno</derivirana_varijabla>
  </DomainObject.Predmet.ProtustrankaFormatedWithAdress>
  <DomainObject.Predmet.ProtustrankaFormatedWithAdressOIB>
    <izvorni_sadrzaj> VREMEPLOV d.o.o. za usluge, OIB 77294055192, Koprivno/bb, 21204 Koprivno</izvorni_sadrzaj>
    <derivirana_varijabla naziv="DomainObject.Predmet.ProtustrankaFormatedWithAdressOIB_1"> VREMEPLOV d.o.o. za usluge, OIB 77294055192, Koprivno/bb, 21204 Koprivno</derivirana_varijabla>
  </DomainObject.Predmet.ProtustrankaFormatedWithAdressOIB>
  <DomainObject.Predmet.ProtustrankaWithAdress>
    <izvorni_sadrzaj>VREMEPLOV d.o.o. za usluge Koprivno/bb, 21204 Koprivno</izvorni_sadrzaj>
    <derivirana_varijabla naziv="DomainObject.Predmet.ProtustrankaWithAdress_1">VREMEPLOV d.o.o. za usluge Koprivno/bb, 21204 Koprivno</derivirana_varijabla>
  </DomainObject.Predmet.ProtustrankaWithAdress>
  <DomainObject.Predmet.ProtustrankaWithAdressOIB>
    <izvorni_sadrzaj>VREMEPLOV d.o.o. za usluge, OIB 77294055192, Koprivno/bb, 21204 Koprivno</izvorni_sadrzaj>
    <derivirana_varijabla naziv="DomainObject.Predmet.ProtustrankaWithAdressOIB_1">VREMEPLOV d.o.o. za usluge, OIB 77294055192, Koprivno/bb, 21204 Koprivno</derivirana_varijabla>
  </DomainObject.Predmet.ProtustrankaWithAdressOIB>
  <DomainObject.Predmet.ProtustrankaNazivFormated>
    <izvorni_sadrzaj>VREMEPLOV d.o.o. za usluge</izvorni_sadrzaj>
    <derivirana_varijabla naziv="DomainObject.Predmet.ProtustrankaNazivFormated_1">VREMEPLOV d.o.o. za usluge</derivirana_varijabla>
  </DomainObject.Predmet.ProtustrankaNazivFormated>
  <DomainObject.Predmet.ProtustrankaNazivFormatedOIB>
    <izvorni_sadrzaj>VREMEPLOV d.o.o. za usluge, OIB 77294055192</izvorni_sadrzaj>
    <derivirana_varijabla naziv="DomainObject.Predmet.ProtustrankaNazivFormatedOIB_1">VREMEPLOV d.o.o. za usluge, OIB 77294055192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INA-INDUSTRIJA NAFTE, d.d.</izvorni_sadrzaj>
    <derivirana_varijabla naziv="DomainObject.Predmet.StrankaFormated_1">  FINANCIJSKA AGENCIJA, RC SPLIT; INA-INDUSTRIJA NAFTE, d.d.</derivirana_varijabla>
  </DomainObject.Predmet.StrankaFormated>
  <DomainObject.Predmet.StrankaFormatedOIB>
    <izvorni_sadrzaj>  FINANCIJSKA AGENCIJA, RC SPLIT, OIB 85821130368; INA-INDUSTRIJA NAFTE, d.d., OIB 27759560625</izvorni_sadrzaj>
    <derivirana_varijabla naziv="DomainObject.Predmet.StrankaFormatedOIB_1">  FINANCIJSKA AGENCIJA, RC SPLIT, OIB 85821130368; INA-INDUSTRIJA NAFTE, d.d., OIB 27759560625</derivirana_varijabla>
  </DomainObject.Predmet.StrankaFormatedOIB>
  <DomainObject.Predmet.StrankaFormatedWithAdress>
    <izvorni_sadrzaj> FINANCIJSKA AGENCIJA, RC SPLIT, Mažuranićevo šetalište 24 b, 21000 Split; INA-INDUSTRIJA NAFTE, d.d., Avenija V. Holjevca 10, 10000 Zagreb</izvorni_sadrzaj>
    <derivirana_varijabla naziv="DomainObject.Predmet.StrankaFormatedWithAdress_1"> FINANCIJSKA AGENCIJA, RC SPLIT, Mažuranićevo šetalište 24 b, 21000 Split; INA-INDUSTRIJA NAFTE, d.d., Avenija V. Holjevca 10, 10000 Zagreb</derivirana_varijabla>
  </DomainObject.Predmet.StrankaFormatedWithAdress>
  <DomainObject.Predmet.StrankaFormatedWithAdressOIB>
    <izvorni_sadrzaj> FINANCIJSKA AGENCIJA, RC SPLIT, OIB 85821130368, Mažuranićevo šetalište 24 b, 21000 Split; INA-INDUSTRIJA NAFTE, d.d., OIB 27759560625, Avenija V. Holjevca 10, 10000 Zagreb</izvorni_sadrzaj>
    <derivirana_varijabla naziv="DomainObject.Predmet.StrankaFormatedWithAdressOIB_1"> FINANCIJSKA AGENCIJA, RC SPLIT, OIB 85821130368, Mažuranićevo šetalište 24 b, 21000 Split; INA-INDUSTRIJA NAFTE, d.d., OIB 27759560625, Avenija V. Holjevca 10, 10000 Zagreb</derivirana_varijabla>
  </DomainObject.Predmet.StrankaFormatedWithAdressOIB>
  <DomainObject.Predmet.StrankaWithAdress>
    <izvorni_sadrzaj>FINANCIJSKA AGENCIJA, RC SPLIT Mažuranićevo šetalište 24 b,21000 Split,INA-INDUSTRIJA NAFTE, d.d. Avenija V. Holjevca 10,10000 Zagreb</izvorni_sadrzaj>
    <derivirana_varijabla naziv="DomainObject.Predmet.StrankaWithAdress_1">FINANCIJSKA AGENCIJA, RC SPLIT Mažuranićevo šetalište 24 b,21000 Split,INA-INDUSTRIJA NAFTE, d.d. Avenija V. Holjevca 10,10000 Zagreb</derivirana_varijabla>
  </DomainObject.Predmet.StrankaWithAdress>
  <DomainObject.Predmet.StrankaWithAdressOIB>
    <izvorni_sadrzaj>FINANCIJSKA AGENCIJA, RC SPLIT, OIB 85821130368, Mažuranićevo šetalište 24 b,21000 Split,INA-INDUSTRIJA NAFTE, d.d., OIB 27759560625, Avenija V. Holjevca 10,10000 Zagreb</izvorni_sadrzaj>
    <derivirana_varijabla naziv="DomainObject.Predmet.StrankaWithAdressOIB_1">FINANCIJSKA AGENCIJA, RC SPLIT, OIB 85821130368, Mažuranićevo šetalište 24 b,21000 Split,INA-INDUSTRIJA NAFTE, d.d., OIB 27759560625, Avenija V. Holjevca 10,10000 Zagreb</derivirana_varijabla>
  </DomainObject.Predmet.StrankaWithAdressOIB>
  <DomainObject.Predmet.StrankaNazivFormated>
    <izvorni_sadrzaj>FINANCIJSKA AGENCIJA, RC SPLIT,INA-INDUSTRIJA NAFTE, d.d.</izvorni_sadrzaj>
    <derivirana_varijabla naziv="DomainObject.Predmet.StrankaNazivFormated_1">FINANCIJSKA AGENCIJA, RC SPLIT,INA-INDUSTRIJA NAFTE, d.d.</derivirana_varijabla>
  </DomainObject.Predmet.StrankaNazivFormated>
  <DomainObject.Predmet.StrankaNazivFormatedOIB>
    <izvorni_sadrzaj>FINANCIJSKA AGENCIJA, RC SPLIT, OIB 85821130368,INA-INDUSTRIJA NAFTE, d.d., OIB 27759560625</izvorni_sadrzaj>
    <derivirana_varijabla naziv="DomainObject.Predmet.StrankaNazivFormatedOIB_1">FINANCIJSKA AGENCIJA, RC SPLIT, OIB 85821130368,INA-INDUSTRIJA NAFTE, d.d., OIB 27759560625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2196820.21</izvorni_sadrzaj>
    <derivirana_varijabla naziv="DomainObject.Predmet.TrenutnaVrijednost_1">2196820.21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</item>
      <item>INA-INDUSTRIJA NAFTE, d.d.</item>
    </izvorni_sadrzaj>
    <derivirana_varijabla naziv="DomainObject.Predmet.StrankaListFormated_1">
      <item>FINANCIJSKA AGENCIJA, RC SPLIT</item>
      <item>INA-INDUSTRIJA NAFTE, d.d.</item>
    </derivirana_varijabla>
  </DomainObject.Predmet.StrankaListFormated>
  <DomainObject.Predmet.StrankaListFormatedOIB>
    <izvorni_sadrzaj>
      <item>FINANCIJSKA AGENCIJA, RC SPLIT, OIB 85821130368</item>
      <item>INA-INDUSTRIJA NAFTE, d.d., OIB 27759560625</item>
    </izvorni_sadrzaj>
    <derivirana_varijabla naziv="DomainObject.Predmet.StrankaListFormatedOIB_1">
      <item>FINANCIJSKA AGENCIJA, RC SPLIT, OIB 85821130368</item>
      <item>INA-INDUSTRIJA NAFTE, d.d., OIB 27759560625</item>
    </derivirana_varijabla>
  </DomainObject.Predmet.StrankaListFormatedOIB>
  <DomainObject.Predmet.StrankaListFormatedWithAdress>
    <izvorni_sadrzaj>
      <item>FINANCIJSKA AGENCIJA, RC SPLIT, Mažuranićevo šetalište 24 b, 21000 Split</item>
      <item>INA-INDUSTRIJA NAFTE, d.d., Avenija V. Holjevca 10, 10000 Zagreb</item>
    </izvorni_sadrzaj>
    <derivirana_varijabla naziv="DomainObject.Predmet.StrankaListFormatedWithAdress_1">
      <item>FINANCIJSKA AGENCIJA, RC SPLIT, Mažuranićevo šetalište 24 b, 21000 Split</item>
      <item>INA-INDUSTRIJA NAFTE, d.d., Avenija V. Holjevca 10, 10000 Zagreb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INA-INDUSTRIJA NAFTE, d.d., OIB 27759560625, Avenija V. Holjevca 10, 10000 Zagreb</item>
    </izvorni_sadrzaj>
    <derivirana_varijabla naziv="DomainObject.Predmet.StrankaListFormatedWithAdressOIB_1">
      <item>FINANCIJSKA AGENCIJA, RC SPLIT, OIB 85821130368, Mažuranićevo šetalište 24 b, 21000 Split</item>
      <item>INA-INDUSTRIJA NAFTE, d.d., OIB 27759560625, Avenija V. Holjevca 10, 10000 Zagreb</item>
    </derivirana_varijabla>
  </DomainObject.Predmet.StrankaListFormatedWithAdressOIB>
  <DomainObject.Predmet.StrankaListNazivFormated>
    <izvorni_sadrzaj>
      <item>FINANCIJSKA AGENCIJA, RC SPLIT</item>
      <item>INA-INDUSTRIJA NAFTE, d.d.</item>
    </izvorni_sadrzaj>
    <derivirana_varijabla naziv="DomainObject.Predmet.StrankaListNazivFormated_1">
      <item>FINANCIJSKA AGENCIJA, RC SPLIT</item>
      <item>INA-INDUSTRIJA NAFTE, d.d.</item>
    </derivirana_varijabla>
  </DomainObject.Predmet.StrankaListNazivFormated>
  <DomainObject.Predmet.StrankaListNazivFormatedOIB>
    <izvorni_sadrzaj>
      <item>FINANCIJSKA AGENCIJA, RC SPLIT, OIB 85821130368</item>
      <item>INA-INDUSTRIJA NAFTE, d.d., OIB 27759560625</item>
    </izvorni_sadrzaj>
    <derivirana_varijabla naziv="DomainObject.Predmet.StrankaListNazivFormatedOIB_1">
      <item>FINANCIJSKA AGENCIJA, RC SPLIT, OIB 85821130368</item>
      <item>INA-INDUSTRIJA NAFTE, d.d., OIB 27759560625</item>
    </derivirana_varijabla>
  </DomainObject.Predmet.StrankaListNazivFormatedOIB>
  <DomainObject.Predmet.ProtuStrankaListFormated>
    <izvorni_sadrzaj>
      <item>VREMEPLOV d.o.o. za usluge</item>
    </izvorni_sadrzaj>
    <derivirana_varijabla naziv="DomainObject.Predmet.ProtuStrankaListFormated_1">
      <item>VREMEPLOV d.o.o. za usluge</item>
    </derivirana_varijabla>
  </DomainObject.Predmet.ProtuStrankaListFormated>
  <DomainObject.Predmet.ProtuStrankaListFormatedOIB>
    <izvorni_sadrzaj>
      <item>VREMEPLOV d.o.o. za usluge, OIB 77294055192</item>
    </izvorni_sadrzaj>
    <derivirana_varijabla naziv="DomainObject.Predmet.ProtuStrankaListFormatedOIB_1">
      <item>VREMEPLOV d.o.o. za usluge, OIB 77294055192</item>
    </derivirana_varijabla>
  </DomainObject.Predmet.ProtuStrankaListFormatedOIB>
  <DomainObject.Predmet.ProtuStrankaListFormatedWithAdress>
    <izvorni_sadrzaj>
      <item>VREMEPLOV d.o.o. za usluge, Koprivno/bb, 21204 Koprivno</item>
    </izvorni_sadrzaj>
    <derivirana_varijabla naziv="DomainObject.Predmet.ProtuStrankaListFormatedWithAdress_1">
      <item>VREMEPLOV d.o.o. za usluge, Koprivno/bb, 21204 Koprivno</item>
    </derivirana_varijabla>
  </DomainObject.Predmet.ProtuStrankaListFormatedWithAdress>
  <DomainObject.Predmet.ProtuStrankaListFormatedWithAdressOIB>
    <izvorni_sadrzaj>
      <item>VREMEPLOV d.o.o. za usluge, OIB 77294055192, Koprivno/bb, 21204 Koprivno</item>
    </izvorni_sadrzaj>
    <derivirana_varijabla naziv="DomainObject.Predmet.ProtuStrankaListFormatedWithAdressOIB_1">
      <item>VREMEPLOV d.o.o. za usluge, OIB 77294055192, Koprivno/bb, 21204 Koprivno</item>
    </derivirana_varijabla>
  </DomainObject.Predmet.ProtuStrankaListFormatedWithAdressOIB>
  <DomainObject.Predmet.ProtuStrankaListNazivFormated>
    <izvorni_sadrzaj>
      <item>VREMEPLOV d.o.o. za usluge</item>
    </izvorni_sadrzaj>
    <derivirana_varijabla naziv="DomainObject.Predmet.ProtuStrankaListNazivFormated_1">
      <item>VREMEPLOV d.o.o. za usluge</item>
    </derivirana_varijabla>
  </DomainObject.Predmet.ProtuStrankaListNazivFormated>
  <DomainObject.Predmet.ProtuStrankaListNazivFormatedOIB>
    <izvorni_sadrzaj>
      <item>VREMEPLOV d.o.o. za usluge, OIB 77294055192</item>
    </izvorni_sadrzaj>
    <derivirana_varijabla naziv="DomainObject.Predmet.ProtuStrankaListNazivFormatedOIB_1">
      <item>VREMEPLOV d.o.o. za usluge, OIB 77294055192</item>
    </derivirana_varijabla>
  </DomainObject.Predmet.ProtuStrankaListNazivFormatedOIB>
  <DomainObject.Predmet.OstaliListFormated>
    <izvorni_sadrzaj>
      <item>INA-INDUSTRIJA NAFTE, d.d.</item>
    </izvorni_sadrzaj>
    <derivirana_varijabla naziv="DomainObject.Predmet.OstaliListFormated_1">
      <item>INA-INDUSTRIJA NAFTE, d.d.</item>
    </derivirana_varijabla>
  </DomainObject.Predmet.OstaliListFormated>
  <DomainObject.Predmet.OstaliListFormatedOIB>
    <izvorni_sadrzaj>
      <item>INA-INDUSTRIJA NAFTE, d.d., OIB 27759560625</item>
    </izvorni_sadrzaj>
    <derivirana_varijabla naziv="DomainObject.Predmet.OstaliListFormatedOIB_1">
      <item>INA-INDUSTRIJA NAFTE, d.d., OIB 27759560625</item>
    </derivirana_varijabla>
  </DomainObject.Predmet.OstaliListFormatedOIB>
  <DomainObject.Predmet.OstaliListFormatedWithAdress>
    <izvorni_sadrzaj>
      <item>INA-INDUSTRIJA NAFTE, d.d., Avenija V. Holjevca 10, 10000 Zagreb</item>
    </izvorni_sadrzaj>
    <derivirana_varijabla naziv="DomainObject.Predmet.OstaliListFormatedWithAdress_1">
      <item>INA-INDUSTRIJA NAFTE, d.d., Avenija V. Holjevca 10, 10000 Zagreb</item>
    </derivirana_varijabla>
  </DomainObject.Predmet.OstaliListFormatedWithAdress>
  <DomainObject.Predmet.OstaliListFormatedWithAdressOIB>
    <izvorni_sadrzaj>
      <item>INA-INDUSTRIJA NAFTE, d.d., OIB 27759560625, Avenija V. Holjevca 10, 10000 Zagreb</item>
    </izvorni_sadrzaj>
    <derivirana_varijabla naziv="DomainObject.Predmet.OstaliListFormatedWithAdressOIB_1">
      <item>INA-INDUSTRIJA NAFTE, d.d., OIB 27759560625, Avenija V. Holjevca 10, 10000 Zagreb</item>
    </derivirana_varijabla>
  </DomainObject.Predmet.OstaliListFormatedWithAdressOIB>
  <DomainObject.Predmet.OstaliListNazivFormated>
    <izvorni_sadrzaj>
      <item>INA-INDUSTRIJA NAFTE, d.d.</item>
    </izvorni_sadrzaj>
    <derivirana_varijabla naziv="DomainObject.Predmet.OstaliListNazivFormated_1">
      <item>INA-INDUSTRIJA NAFTE, d.d.</item>
    </derivirana_varijabla>
  </DomainObject.Predmet.OstaliListNazivFormated>
  <DomainObject.Predmet.OstaliListNazivFormatedOIB>
    <izvorni_sadrzaj>
      <item>INA-INDUSTRIJA NAFTE, d.d., OIB 27759560625</item>
    </izvorni_sadrzaj>
    <derivirana_varijabla naziv="DomainObject.Predmet.OstaliListNazivFormatedOIB_1">
      <item>INA-INDUSTRIJA NAFTE, d.d., OIB 27759560625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2017.</izvorni_sadrzaj>
    <derivirana_varijabla naziv="DomainObject.Datum_1">20.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VREMEPLOV d.o.o. za usluge</izvorni_sadrzaj>
    <derivirana_varijabla naziv="DomainObject.Predmet.ProtustrankaIDrugi_1">VREMEPLOV d.o.o. za usluge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VREMEPLOV d.o.o. za usluge, OIB 77294055192, Koprivno/bb, 21204 Koprivno</izvorni_sadrzaj>
    <derivirana_varijabla naziv="DomainObject.Predmet.ProtustrankaIDrugiAdressOIB_1">VREMEPLOV d.o.o. za usluge, OIB 77294055192, Koprivno/bb, 21204 Koprivno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VREMEPLOV d.o.o. za usluge</item>
      <item>FINANCIJSKA AGENCIJA, RC SPLIT</item>
      <item>INA-INDUSTRIJA NAFTE, d.d.</item>
      <item>INA-INDUSTRIJA NAFTE, d.d.</item>
    </izvorni_sadrzaj>
    <derivirana_varijabla naziv="DomainObject.Predmet.SudioniciListNaziv_1">
      <item>VREMEPLOV d.o.o. za usluge</item>
      <item>FINANCIJSKA AGENCIJA, RC SPLIT</item>
      <item>INA-INDUSTRIJA NAFTE, d.d.</item>
      <item>INA-INDUSTRIJA NAFTE, d.d.</item>
    </derivirana_varijabla>
  </DomainObject.Predmet.SudioniciListNaziv>
  <DomainObject.Predmet.SudioniciListAdressOIB>
    <izvorni_sadrzaj>
      <item>VREMEPLOV d.o.o. za usluge, OIB 77294055192, Koprivno/bb,21204 Koprivno</item>
      <item>FINANCIJSKA AGENCIJA, RC SPLIT, OIB 85821130368, Mažuranićevo šetalište 24 b,21000 Split</item>
      <item>INA-INDUSTRIJA NAFTE, d.d., OIB 27759560625, Avenija V. Holjevca 10,10000 Zagreb</item>
      <item>INA-INDUSTRIJA NAFTE, d.d., OIB 27759560625, Avenija V. Holjevca 10,10000 Zagreb</item>
    </izvorni_sadrzaj>
    <derivirana_varijabla naziv="DomainObject.Predmet.SudioniciListAdressOIB_1">
      <item>VREMEPLOV d.o.o. za usluge, OIB 77294055192, Koprivno/bb,21204 Koprivno</item>
      <item>FINANCIJSKA AGENCIJA, RC SPLIT, OIB 85821130368, Mažuranićevo šetalište 24 b,21000 Split</item>
      <item>INA-INDUSTRIJA NAFTE, d.d., OIB 27759560625, Avenija V. Holjevca 10,10000 Zagreb</item>
      <item>INA-INDUSTRIJA NAFTE, d.d., OIB 27759560625, Avenija V. Holjevca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77294055192</item>
      <item>, OIB 85821130368</item>
      <item>, OIB 27759560625</item>
      <item>, OIB 27759560625</item>
    </izvorni_sadrzaj>
    <derivirana_varijabla naziv="DomainObject.Predmet.SudioniciListNazivOIB_1">
      <item>, OIB 77294055192</item>
      <item>, OIB 85821130368</item>
      <item>, OIB 27759560625</item>
      <item>, OIB 27759560625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Kuzmić, OIB 42435648261, Horvatovac 13 Zagreb</item>
    </izvorni_sadrzaj>
    <derivirana_varijabla naziv="DomainObject.Predmet.StecajniUpraviteljiListAddressOIB_1">
      <item>Zdravko Kuzmić, OIB 42435648261, Horvatovac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7C5BF8-32CF-4CD1-BF94-D39F645FFA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Odvjetnički ured Mirka Vuletić</properties:Company>
  <properties:Pages>2</properties:Pages>
  <properties:Words>255</properties:Words>
  <properties:Characters>1681</properties:Characters>
  <properties:Lines>200</properties:Lines>
  <properties:Paragraphs>106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Obrazac 19</vt:lpstr>
      <vt:lpstr>Obrazac 19</vt:lpstr>
    </vt:vector>
  </properties:TitlesOfParts>
  <properties:LinksUpToDate>false</properties:LinksUpToDate>
  <properties:CharactersWithSpaces>1870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2017-11-08T14:53:00Z</dcterms:created>
  <dc:creator>mirka</dc:creator>
  <cp:lastModifiedBy>Katarina Mikulić</cp:lastModifiedBy>
  <cp:lastPrinted>2017-11-17T13:43:00Z</cp:lastPrinted>
  <dcterms:modified xmlns:xsi="http://www.w3.org/2001/XMLSchema-instance" xsi:type="dcterms:W3CDTF">2017-11-20T06:19:00Z</dcterms:modified>
  <cp:revision>4</cp:revision>
  <dc:title>Obrazac 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