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8b76" w14:paraId="df68b76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27611">
        <w:t>5</w:t>
      </w:r>
      <w:r w:rsidR="001B5325">
        <w:t>8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1B5325">
        <w:t>2</w:t>
      </w:r>
      <w:r w:rsidR="00AC75F1">
        <w:t xml:space="preserve">. </w:t>
      </w:r>
      <w:r w:rsidR="001B5325">
        <w:t xml:space="preserve">ožujka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1B5325">
        <w:t>dv</w:t>
      </w:r>
      <w:r w:rsidR="00AC75F1">
        <w:t>anaesta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AC75F1">
        <w:t>66.501,00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1B5325">
        <w:rPr>
          <w:bCs/>
        </w:rPr>
        <w:t>30</w:t>
      </w:r>
      <w:r w:rsidR="00AC75F1">
        <w:rPr>
          <w:bCs/>
        </w:rPr>
        <w:t>. ožujka 2017. u 9,00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63730">
        <w:t>2</w:t>
      </w:r>
      <w:r w:rsidR="008C0515">
        <w:t>7.</w:t>
      </w:r>
      <w:r w:rsidR="001B5325">
        <w:t>3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003490">
        <w:t>2</w:t>
      </w:r>
      <w:r w:rsidR="00EA6BB2">
        <w:t>.</w:t>
      </w:r>
      <w:r w:rsidR="001B5325">
        <w:t>03</w:t>
      </w:r>
      <w:r w:rsidR="00BD7955">
        <w:t>.</w:t>
      </w:r>
      <w:r w:rsidR="00C478F5">
        <w:t>201</w:t>
      </w:r>
      <w:r w:rsidR="001B532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EA6BB2">
        <w:t xml:space="preserve"> te </w:t>
      </w:r>
      <w:r w:rsidR="009407D7">
        <w:rPr>
          <w:bCs/>
        </w:rPr>
        <w:t>početna cijena ostaje ista kao i na jedanaestoj javnoj dražbi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9407D7">
        <w:rPr>
          <w:bCs/>
        </w:rPr>
        <w:t>2</w:t>
      </w:r>
      <w:r w:rsidR="0021322F">
        <w:rPr>
          <w:bCs/>
        </w:rPr>
        <w:t xml:space="preserve">. </w:t>
      </w:r>
      <w:r w:rsidR="009407D7">
        <w:rPr>
          <w:bCs/>
        </w:rPr>
        <w:t>ožujka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B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27611">
      <w:t>5</w:t>
    </w:r>
    <w:r w:rsidR="001B5325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45BA"/>
    <w:rsid w:val="00286EC0"/>
    <w:rsid w:val="00292B96"/>
    <w:rsid w:val="002C1037"/>
    <w:rsid w:val="002E1C82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47C21"/>
    <w:rsid w:val="00655739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A6BB2"/>
    <w:rsid w:val="00EB6E57"/>
    <w:rsid w:val="00EC27FE"/>
    <w:rsid w:val="00ED1B54"/>
    <w:rsid w:val="00F01A27"/>
    <w:rsid w:val="00F108E5"/>
    <w:rsid w:val="00F1269B"/>
    <w:rsid w:val="00F218F0"/>
    <w:rsid w:val="00F441F5"/>
    <w:rsid w:val="00F468EF"/>
    <w:rsid w:val="00F67599"/>
    <w:rsid w:val="00F67D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1B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1B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1B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1B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9A0FD-D2A9-4733-B0BD-9926C57EC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555</properties:Words>
  <properties:Characters>2918</properties:Characters>
  <properties:Lines>95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2017-03-02T08:26:00Z</dcterms:created>
  <dc:creator>Željko</dc:creator>
  <cp:lastModifiedBy>Elizabeta Đeke</cp:lastModifiedBy>
  <cp:lastPrinted>2017-02-09T07:15:00Z</cp:lastPrinted>
  <dcterms:modified xmlns:xsi="http://www.w3.org/2001/XMLSchema-instance" xsi:type="dcterms:W3CDTF">2017-03-02T09:08:00Z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