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59F2" w:rsidR="00586DD5" w:rsidP="00586DD5" w:rsidRDefault="000D5126" w14:paraId="4f1c260" w14:textId="4f1c260">
      <w:pPr>
        <w15:collapsed w:val="false"/>
      </w:pPr>
      <w:bookmarkStart w:name="_GoBack" w:id="0"/>
      <w:bookmarkEnd w:id="0"/>
      <w:r w:rsidRPr="00D459F2">
        <w:t xml:space="preserve">     </w:t>
      </w:r>
      <w:r w:rsidRPr="00D459F2" w:rsidR="00586DD5">
        <w:t>REPUBLIKA HRVATSKA</w:t>
      </w:r>
    </w:p>
    <w:p w:rsidRPr="00D459F2" w:rsidR="00586DD5" w:rsidP="00586DD5" w:rsidRDefault="00586DD5">
      <w:r w:rsidRPr="00D459F2">
        <w:t xml:space="preserve">TRGOVAČKI SUD U ZAGREBU                            </w:t>
      </w:r>
      <w:r w:rsidRPr="00D459F2" w:rsidR="00C20A9B">
        <w:t xml:space="preserve">                              </w:t>
      </w:r>
      <w:r w:rsidRPr="00D459F2" w:rsidR="009A399D">
        <w:t xml:space="preserve">    </w:t>
      </w:r>
      <w:r w:rsidR="003F771B">
        <w:t xml:space="preserve">       </w:t>
      </w:r>
      <w:r w:rsidRPr="00D459F2" w:rsidR="009A399D">
        <w:t xml:space="preserve">  </w:t>
      </w:r>
    </w:p>
    <w:p w:rsidRPr="00D459F2" w:rsidR="005E3781" w:rsidP="007C4EF1" w:rsidRDefault="000D5126">
      <w:r w:rsidRPr="00D459F2">
        <w:t xml:space="preserve">         Zagreb, </w:t>
      </w:r>
      <w:proofErr w:type="spellStart"/>
      <w:r w:rsidRPr="00D459F2" w:rsidR="00586DD5">
        <w:t>Amruševa</w:t>
      </w:r>
      <w:proofErr w:type="spellEnd"/>
      <w:r w:rsidRPr="00D459F2" w:rsidR="00586DD5">
        <w:t xml:space="preserve"> 2/II</w:t>
      </w:r>
    </w:p>
    <w:p w:rsidR="001B5B19" w:rsidP="00C23899" w:rsidRDefault="001B5B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  <w:r w:rsidR="00A04134">
        <w:t xml:space="preserve">  </w:t>
      </w:r>
      <w:r>
        <w:t xml:space="preserve"> </w:t>
      </w:r>
      <w:r w:rsidR="002C4AA9">
        <w:t xml:space="preserve">       </w:t>
      </w:r>
      <w:r>
        <w:t xml:space="preserve"> </w:t>
      </w:r>
      <w:r w:rsidR="004A38F5">
        <w:t xml:space="preserve">    </w:t>
      </w:r>
      <w:r w:rsidRPr="00D459F2">
        <w:t>89. St-</w:t>
      </w:r>
      <w:r w:rsidR="00B65543">
        <w:t>1208//19-14</w:t>
      </w:r>
    </w:p>
    <w:p w:rsidRPr="00D459F2" w:rsidR="005E3781" w:rsidP="00C23899" w:rsidRDefault="005E3781">
      <w:pPr>
        <w:jc w:val="center"/>
      </w:pPr>
      <w:r w:rsidRPr="00D459F2">
        <w:t>R E P U B L I K A  H R V A T S K A</w:t>
      </w:r>
    </w:p>
    <w:p w:rsidRPr="00D459F2" w:rsidR="00586DD5" w:rsidP="00586DD5" w:rsidRDefault="00586DD5"/>
    <w:p w:rsidRPr="00D459F2" w:rsidR="00586DD5" w:rsidP="00586DD5" w:rsidRDefault="00014CE5">
      <w:pPr>
        <w:jc w:val="center"/>
      </w:pPr>
      <w:r w:rsidRPr="00D459F2">
        <w:t>Z A K L J U Č A K</w:t>
      </w:r>
    </w:p>
    <w:p w:rsidRPr="00D459F2" w:rsidR="00586DD5" w:rsidP="00586DD5" w:rsidRDefault="00586DD5">
      <w:pPr>
        <w:rPr>
          <w:b/>
        </w:rPr>
      </w:pPr>
    </w:p>
    <w:p w:rsidRPr="004F7FB5" w:rsidR="00B65543" w:rsidP="00B65543" w:rsidRDefault="00B65543">
      <w:pPr>
        <w:jc w:val="both"/>
      </w:pPr>
      <w:r>
        <w:tab/>
      </w:r>
      <w:r w:rsidRPr="00C35164">
        <w:t xml:space="preserve">Trgovački sud u Zagrebu, po sutkinji Nikolini Dorić Hadžisejdić, u stečajnom predmetu u povodu prijedloga predlagatelja FINANCIJSKA AGENCIJA, RC Zagreb, Podružnica Zagreb, Trg svibanjskih žrtava 1995. 1, OIB: 85821130368, za otvaranje stečajnog postupka nad </w:t>
      </w:r>
      <w:r w:rsidRPr="004F7FB5">
        <w:t xml:space="preserve">dužnikom VITA BELLE USLUGE j.d.o.o., OIB: 32137037167, </w:t>
      </w:r>
      <w:proofErr w:type="spellStart"/>
      <w:r w:rsidRPr="004F7FB5">
        <w:t>Bulićeva</w:t>
      </w:r>
      <w:proofErr w:type="spellEnd"/>
      <w:r w:rsidRPr="004F7FB5">
        <w:t xml:space="preserve"> 9, Zagreb</w:t>
      </w:r>
      <w:r w:rsidRPr="004F7FB5">
        <w:rPr>
          <w:lang w:val="pt-BR"/>
        </w:rPr>
        <w:t xml:space="preserve">, </w:t>
      </w:r>
      <w:r>
        <w:t>5</w:t>
      </w:r>
      <w:r w:rsidRPr="004F7FB5">
        <w:t xml:space="preserve">. </w:t>
      </w:r>
      <w:r>
        <w:t>rujna</w:t>
      </w:r>
      <w:r w:rsidRPr="004F7FB5">
        <w:t xml:space="preserve"> 2019.,</w:t>
      </w:r>
    </w:p>
    <w:p w:rsidR="00C0276A" w:rsidP="00D47D35" w:rsidRDefault="00C0276A">
      <w:pPr>
        <w:jc w:val="center"/>
      </w:pPr>
    </w:p>
    <w:p w:rsidRPr="00D459F2" w:rsidR="006B708C" w:rsidP="00D47D35" w:rsidRDefault="006B708C">
      <w:pPr>
        <w:jc w:val="center"/>
      </w:pPr>
      <w:r w:rsidRPr="00D459F2">
        <w:t>z a k l j u č i o</w:t>
      </w:r>
      <w:r w:rsidRPr="00D459F2" w:rsidR="0038741D">
        <w:t xml:space="preserve"> </w:t>
      </w:r>
      <w:r w:rsidRPr="00D459F2">
        <w:t xml:space="preserve">  j e</w:t>
      </w:r>
    </w:p>
    <w:p w:rsidRPr="00D459F2" w:rsidR="00F378C1" w:rsidP="006B708C" w:rsidRDefault="00F378C1">
      <w:pPr>
        <w:rPr>
          <w:b/>
        </w:rPr>
      </w:pPr>
    </w:p>
    <w:p w:rsidRPr="00D459F2" w:rsidR="00685A5E" w:rsidP="005E3781" w:rsidRDefault="006B708C">
      <w:pPr>
        <w:ind w:firstLine="720"/>
        <w:jc w:val="both"/>
      </w:pPr>
      <w:r w:rsidRPr="00D459F2">
        <w:t xml:space="preserve">Određuje se ročište </w:t>
      </w:r>
      <w:r w:rsidRPr="008D6FB5" w:rsidR="00C0276A">
        <w:t xml:space="preserve">radi </w:t>
      </w:r>
      <w:r w:rsidRPr="00C35164" w:rsidR="000E74E1">
        <w:t>očitovanja o prijedlogu z</w:t>
      </w:r>
      <w:r w:rsidR="000E74E1">
        <w:t xml:space="preserve">a otvaranje stečajnog postupka </w:t>
      </w:r>
      <w:r w:rsidRPr="00586DD5" w:rsidR="00C0276A">
        <w:t>nad dužnikom</w:t>
      </w:r>
      <w:r w:rsidRPr="00D459F2" w:rsidR="006208B6">
        <w:rPr>
          <w:lang w:val="pt-BR"/>
        </w:rPr>
        <w:t xml:space="preserve"> </w:t>
      </w:r>
      <w:r w:rsidRPr="004F7FB5" w:rsidR="00B65543">
        <w:t xml:space="preserve">VITA BELLE USLUGE j.d.o.o., OIB: 32137037167, </w:t>
      </w:r>
      <w:proofErr w:type="spellStart"/>
      <w:r w:rsidRPr="004F7FB5" w:rsidR="00B65543">
        <w:t>Bulićeva</w:t>
      </w:r>
      <w:proofErr w:type="spellEnd"/>
      <w:r w:rsidRPr="004F7FB5" w:rsidR="00B65543">
        <w:t xml:space="preserve"> 9, Zagreb</w:t>
      </w:r>
      <w:r w:rsidRPr="00D459F2" w:rsidR="007332C3">
        <w:rPr>
          <w:lang w:val="pt-BR"/>
        </w:rPr>
        <w:t xml:space="preserve">, za </w:t>
      </w:r>
      <w:r w:rsidR="00B65543">
        <w:rPr>
          <w:lang w:val="pt-BR"/>
        </w:rPr>
        <w:t>5</w:t>
      </w:r>
      <w:r w:rsidR="003F771B">
        <w:t xml:space="preserve">. </w:t>
      </w:r>
      <w:r w:rsidR="00B65543">
        <w:t>studenog</w:t>
      </w:r>
      <w:r w:rsidRPr="00D459F2" w:rsidR="00D459F2">
        <w:t xml:space="preserve"> 201</w:t>
      </w:r>
      <w:r w:rsidR="001B5B19">
        <w:t>9</w:t>
      </w:r>
      <w:r w:rsidR="00C0276A">
        <w:t>. u</w:t>
      </w:r>
      <w:r w:rsidR="00FA1119">
        <w:t xml:space="preserve"> </w:t>
      </w:r>
      <w:r w:rsidR="00B65543">
        <w:t>9</w:t>
      </w:r>
      <w:r w:rsidRPr="00D459F2" w:rsidR="00F030F3">
        <w:t>:</w:t>
      </w:r>
      <w:r w:rsidR="00B65543">
        <w:t>3</w:t>
      </w:r>
      <w:r w:rsidR="001B5B19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Pr="00D459F2" w:rsidR="00C20A9B">
        <w:t xml:space="preserve">. </w:t>
      </w:r>
      <w:r w:rsidRPr="00D459F2" w:rsidR="00D459F2">
        <w:t>89</w:t>
      </w:r>
      <w:r w:rsidRPr="00D459F2">
        <w:t>/II ulič</w:t>
      </w:r>
      <w:r w:rsidRPr="00D459F2" w:rsidR="0038741D">
        <w:t>na zgrada, a na koje se poziva</w:t>
      </w:r>
      <w:r w:rsidRPr="00D459F2">
        <w:t xml:space="preserve"> dostavom ovog zaključka:</w:t>
      </w:r>
    </w:p>
    <w:p w:rsidRPr="00D459F2" w:rsidR="005E3781" w:rsidP="00685A5E" w:rsidRDefault="005E3781">
      <w:pPr>
        <w:jc w:val="both"/>
      </w:pPr>
    </w:p>
    <w:p w:rsidRPr="00C35164" w:rsidR="00B65543" w:rsidP="00B65543" w:rsidRDefault="00B65543">
      <w:pPr>
        <w:ind w:left="720" w:firstLine="283"/>
        <w:jc w:val="both"/>
      </w:pPr>
      <w:r>
        <w:t xml:space="preserve">- </w:t>
      </w:r>
      <w:r w:rsidRPr="00C35164">
        <w:t>predlagatelj,</w:t>
      </w:r>
    </w:p>
    <w:p w:rsidRPr="00C35164" w:rsidR="00B65543" w:rsidP="00B65543" w:rsidRDefault="00B65543">
      <w:pPr>
        <w:ind w:left="720" w:firstLine="283"/>
        <w:jc w:val="both"/>
      </w:pPr>
      <w:r w:rsidRPr="00C35164">
        <w:t>- dužnik,</w:t>
      </w:r>
    </w:p>
    <w:p w:rsidRPr="00C35164" w:rsidR="00B65543" w:rsidP="00B65543" w:rsidRDefault="00B65543">
      <w:pPr>
        <w:ind w:left="720" w:firstLine="283"/>
        <w:jc w:val="both"/>
      </w:pPr>
      <w:r w:rsidRPr="00C35164">
        <w:t xml:space="preserve">- zastupnik po zakonu dužnika, </w:t>
      </w:r>
    </w:p>
    <w:p w:rsidRPr="00C35164" w:rsidR="00B65543" w:rsidP="00B65543" w:rsidRDefault="00B65543">
      <w:pPr>
        <w:ind w:left="720" w:firstLine="283"/>
        <w:jc w:val="both"/>
      </w:pPr>
      <w:r>
        <w:t xml:space="preserve">- </w:t>
      </w:r>
      <w:r w:rsidRPr="00C35164">
        <w:t xml:space="preserve">pravna osoba ovlaštena za obavljanje poslova platnog prometa za dužnika – </w:t>
      </w:r>
      <w:r>
        <w:t xml:space="preserve">Zagrebačka banka d.d.,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 Privredna banka Zagreb d.d.</w:t>
      </w:r>
    </w:p>
    <w:p w:rsidRPr="00D459F2" w:rsidR="004A064A" w:rsidP="004A064A" w:rsidRDefault="004A064A">
      <w:pPr>
        <w:pStyle w:val="Odlomakpopisa"/>
      </w:pPr>
    </w:p>
    <w:p w:rsidRPr="00D459F2" w:rsidR="006B708C" w:rsidP="006B708C" w:rsidRDefault="006B708C">
      <w:pPr>
        <w:jc w:val="center"/>
      </w:pPr>
      <w:r w:rsidRPr="00D459F2">
        <w:t>U Z</w:t>
      </w:r>
      <w:r w:rsidRPr="00D459F2" w:rsidR="00B47261">
        <w:t xml:space="preserve">agrebu </w:t>
      </w:r>
      <w:r w:rsidR="00B65543">
        <w:t>5</w:t>
      </w:r>
      <w:r w:rsidR="00C0276A">
        <w:t xml:space="preserve">. </w:t>
      </w:r>
      <w:r w:rsidR="00B65543">
        <w:t>rujna</w:t>
      </w:r>
      <w:r w:rsidRPr="00D459F2" w:rsidR="00EF7A29">
        <w:t xml:space="preserve"> 201</w:t>
      </w:r>
      <w:r w:rsidR="001B5B19">
        <w:t>9</w:t>
      </w:r>
      <w:r w:rsidRPr="00D459F2" w:rsidR="00264157">
        <w:t>.</w:t>
      </w:r>
    </w:p>
    <w:p w:rsidRPr="00D459F2" w:rsidR="002D2245" w:rsidP="006B708C" w:rsidRDefault="002D2245"/>
    <w:p w:rsidRPr="00D459F2" w:rsidR="006B708C" w:rsidP="00CD20ED" w:rsidRDefault="006A22C0">
      <w:pPr>
        <w:ind w:left="720" w:hanging="720"/>
        <w:jc w:val="right"/>
      </w:pPr>
      <w:r w:rsidRPr="00D459F2">
        <w:t xml:space="preserve">                                                                                 </w:t>
      </w:r>
      <w:r w:rsidRPr="00D459F2" w:rsidR="002D2245">
        <w:t xml:space="preserve">                     </w:t>
      </w:r>
      <w:r w:rsidR="002C4AA9">
        <w:t>Sutkinja</w:t>
      </w:r>
    </w:p>
    <w:p w:rsidRPr="00D459F2" w:rsidR="00560074" w:rsidP="00CD20ED" w:rsidRDefault="00C20A9B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5607DE">
        <w:t>, v.r.</w:t>
      </w:r>
    </w:p>
    <w:p w:rsidR="00423630" w:rsidP="006B708C" w:rsidRDefault="00423630"/>
    <w:p w:rsidRPr="00D459F2" w:rsidR="006B708C" w:rsidP="006B708C" w:rsidRDefault="002D2245">
      <w:r w:rsidRPr="00D459F2">
        <w:t>UPUTA O PRAVNOM LIJEKU</w:t>
      </w:r>
    </w:p>
    <w:p w:rsidRPr="00D459F2" w:rsidR="006B708C" w:rsidP="006B708C" w:rsidRDefault="006B708C">
      <w:r w:rsidRPr="00D459F2">
        <w:t>Protiv ovog zaključka nije dopuštena  žalba ( čl. 11.st.9. SZ ).</w:t>
      </w:r>
    </w:p>
    <w:p w:rsidR="00B639DE" w:rsidP="005607DE" w:rsidRDefault="00B65543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  <w:r w:rsidRPr="00C35164">
        <w:t xml:space="preserve"> </w:t>
      </w:r>
    </w:p>
    <w:p w:rsidR="005607DE" w:rsidP="007B64C7" w:rsidRDefault="005607DE">
      <w:pPr>
        <w:ind w:left="3540" w:firstLine="70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="005607DE" w:rsidP="007B64C7" w:rsidRDefault="005607DE">
      <w:pPr>
        <w:ind w:left="3540" w:firstLine="708"/>
        <w:jc w:val="right"/>
      </w:pPr>
      <w:r>
        <w:t xml:space="preserve">                                       Valentina Gabud</w:t>
      </w:r>
    </w:p>
    <w:p w:rsidRPr="00D459F2" w:rsidR="005607DE" w:rsidP="005607DE" w:rsidRDefault="005607DE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RPr="00D459F2" w:rsidR="005607DE" w:rsidSect="00274AEB">
      <w:head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E3781" w:rsidP="005E3781" w:rsidRDefault="005E3781">
      <w:r>
        <w:separator/>
      </w:r>
    </w:p>
  </w:endnote>
  <w:endnote w:type="continuationSeparator" w:id="0">
    <w:p w:rsidR="005E3781" w:rsidP="005E3781" w:rsidRDefault="005E37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E3781" w:rsidP="005E3781" w:rsidRDefault="005E3781">
      <w:r>
        <w:separator/>
      </w:r>
    </w:p>
  </w:footnote>
  <w:footnote w:type="continuationSeparator" w:id="0">
    <w:p w:rsidR="005E3781" w:rsidP="005E3781" w:rsidRDefault="005E37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E3781" w:rsidRDefault="000D5126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T="0" distB="0" distL="0" distR="0">
          <wp:extent cx="719455" cy="963295"/>
          <wp:effectExtent l="0" t="0" r="4445" b="8255"/>
          <wp:docPr id="1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ilvl="0" w:tplc="1756942A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DB7403"/>
    <w:multiLevelType w:val="hybridMultilevel"/>
    <w:tmpl w:val="2318DCD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8B6D0F"/>
    <w:multiLevelType w:val="hybridMultilevel"/>
    <w:tmpl w:val="70CA86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9351F"/>
    <w:multiLevelType w:val="hybridMultilevel"/>
    <w:tmpl w:val="0C8A4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612403"/>
    <w:multiLevelType w:val="hybridMultilevel"/>
    <w:tmpl w:val="AB14B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0606BDA"/>
    <w:multiLevelType w:val="hybridMultilevel"/>
    <w:tmpl w:val="4DCE5F6A"/>
    <w:lvl w:ilvl="0" w:tplc="848ED7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E74E1"/>
    <w:rsid w:val="000F14A5"/>
    <w:rsid w:val="00127B06"/>
    <w:rsid w:val="00132870"/>
    <w:rsid w:val="001A2D87"/>
    <w:rsid w:val="001B5B19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C4AA9"/>
    <w:rsid w:val="002D2245"/>
    <w:rsid w:val="0032087C"/>
    <w:rsid w:val="00347BB4"/>
    <w:rsid w:val="00385D88"/>
    <w:rsid w:val="0038741D"/>
    <w:rsid w:val="003A410E"/>
    <w:rsid w:val="003C198B"/>
    <w:rsid w:val="003E0E7F"/>
    <w:rsid w:val="003F0F77"/>
    <w:rsid w:val="003F771B"/>
    <w:rsid w:val="004060DB"/>
    <w:rsid w:val="00423630"/>
    <w:rsid w:val="00462E27"/>
    <w:rsid w:val="004A064A"/>
    <w:rsid w:val="004A38F5"/>
    <w:rsid w:val="004B7913"/>
    <w:rsid w:val="004B7F3F"/>
    <w:rsid w:val="004C348F"/>
    <w:rsid w:val="004E5469"/>
    <w:rsid w:val="004F022B"/>
    <w:rsid w:val="004F27DB"/>
    <w:rsid w:val="005071FA"/>
    <w:rsid w:val="0051699E"/>
    <w:rsid w:val="00555310"/>
    <w:rsid w:val="00560074"/>
    <w:rsid w:val="005607DE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B05F8"/>
    <w:rsid w:val="008D6FB5"/>
    <w:rsid w:val="00974B5A"/>
    <w:rsid w:val="009A399D"/>
    <w:rsid w:val="009A3B55"/>
    <w:rsid w:val="009C20B8"/>
    <w:rsid w:val="00A04134"/>
    <w:rsid w:val="00A34C9C"/>
    <w:rsid w:val="00A45CFF"/>
    <w:rsid w:val="00A76551"/>
    <w:rsid w:val="00B03DDD"/>
    <w:rsid w:val="00B15008"/>
    <w:rsid w:val="00B302F5"/>
    <w:rsid w:val="00B47261"/>
    <w:rsid w:val="00B639DE"/>
    <w:rsid w:val="00B65543"/>
    <w:rsid w:val="00BF0BBF"/>
    <w:rsid w:val="00C0276A"/>
    <w:rsid w:val="00C20A9B"/>
    <w:rsid w:val="00C42931"/>
    <w:rsid w:val="00C83A8C"/>
    <w:rsid w:val="00CA4998"/>
    <w:rsid w:val="00CD0B3B"/>
    <w:rsid w:val="00CD20ED"/>
    <w:rsid w:val="00CF79C7"/>
    <w:rsid w:val="00D03437"/>
    <w:rsid w:val="00D459F2"/>
    <w:rsid w:val="00D47D35"/>
    <w:rsid w:val="00D52D3B"/>
    <w:rsid w:val="00D74489"/>
    <w:rsid w:val="00DB06B8"/>
    <w:rsid w:val="00DC5B26"/>
    <w:rsid w:val="00E07559"/>
    <w:rsid w:val="00E50D81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378C1"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0D43FC"/>
    <w:pPr>
      <w:ind w:left="720"/>
      <w:contextualSpacing/>
    </w:pPr>
  </w:style>
  <w:style w:type="paragraph" w:styleId="Zaglavlje">
    <w:name w:val="header"/>
    <w:basedOn w:val="Normal"/>
    <w:link w:val="ZaglavljeChar"/>
    <w:rsid w:val="005E378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5E378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rsid w:val="005E378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E3781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F79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79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F79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F79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F79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7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9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9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9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9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1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St-1208/2019-14</izvorni_sadrzaj>
    <derivirana_varijabla naziv="DomainObject.Oznaka_1">St-1208/2019-14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St-1208/2019</izvorni_sadrzaj>
    <derivirana_varijabla naziv="DomainObject.Predmet.OznakaBroj_1">St-1208/2019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BELLE USLUGE jednostavno društvo s ograničenom odgovornošću za ugostiteljstvo i trgovinu zastupanog po punomoćniku Sunčica Benović</izvorni_sadrzaj>
    <derivirana_varijabla naziv="DomainObject.Predmet.ProtustrankaFormated_1">  VITA BELLE USLUGE jednostavno društvo s ograničenom odgovornošću za ugostiteljstvo i trgovinu zastupanog po punomoćniku Sunčica Benović</derivirana_varijabla>
  </DomainObject.Predmet.ProtustrankaFormated>
  <DomainObject.Predmet.ProtustrankaFormatedOIB>
    <izvorni_sadrzaj>  VITA BELLE USLUGE jednostavno društvo s ograničenom odgovornošću za ugostiteljstvo i trgovinu, OIB 32137037167 zastupanog po punomoćniku Sunčica Benović</izvorni_sadrzaj>
    <derivirana_varijabla naziv="DomainObject.Predmet.ProtustrankaFormatedOIB_1">  VITA BELLE USLUGE jednostavno društvo s ograničenom odgovornošću za ugostiteljstvo i trgovinu, OIB 32137037167 zastupanog po punomoćniku Sunčica Benović</derivirana_varijabla>
  </DomainObject.Predmet.ProtustrankaFormatedOIB>
  <DomainObject.Predmet.ProtustrankaFormatedWithAdress>
    <izvorni_sadrzaj> VITA BELLE USLUGE jednostavno društvo s ograničenom odgovornošću za ugostiteljstvo i trgovinu, Bulićeva 9, 10000 Zagreb zastupanog po punomoćniku Sunčica Benović</izvorni_sadrzaj>
    <derivirana_varijabla naziv="DomainObject.Predmet.ProtustrankaFormatedWithAdress_1"> VITA BELLE USLUGE jednostavno društvo s ograničenom odgovornošću za ugostiteljstvo i trgovinu, Bulićeva 9, 10000 Zagreb zastupanog po punomoćniku Sunčica Benović</derivirana_varijabla>
  </DomainObject.Predmet.ProtustrankaFormatedWithAdress>
  <DomainObject.Predmet.ProtustrankaFormatedWithAdressOIB>
    <izvorni_sadrzaj> VITA BELLE USLUGE jednostavno društvo s ograničenom odgovornošću za ugostiteljstvo i trgovinu, OIB 32137037167, Bulićeva 9, 10000 Zagreb zastupanog po punomoćniku Sunčica Benović</izvorni_sadrzaj>
    <derivirana_varijabla naziv="DomainObject.Predmet.ProtustrankaFormatedWithAdressOIB_1"> VITA BELLE USLUGE jednostavno društvo s ograničenom odgovornošću za ugostiteljstvo i trgovinu, OIB 32137037167, Bulićeva 9, 10000 Zagreb zastupanog po punomoćniku Sunčica Benović</derivirana_varijabla>
  </DomainObject.Predmet.ProtustrankaFormatedWithAdressOIB>
  <DomainObject.Predmet.ProtustrankaWithAdress>
    <izvorni_sadrzaj>VITA BELLE USLUGE jednostavno društvo s ograničenom odgovornošću za ugostiteljstvo i trgovinu Bulićeva 9, 10000 Zagreb</izvorni_sadrzaj>
    <derivirana_varijabla naziv="DomainObject.Predmet.ProtustrankaWithAdress_1">VITA BELLE USLUGE jednostavno društvo s ograničenom odgovornošću za ugostiteljstvo i trgovinu Bulićeva 9, 10000 Zagreb</derivirana_varijabla>
  </DomainObject.Predmet.ProtustrankaWithAdress>
  <DomainObject.Predmet.ProtustrankaWithAdressOIB>
    <izvorni_sadrzaj>VITA BELLE USLUGE jednostavno društvo s ograničenom odgovornošću za ugostiteljstvo i trgovinu, OIB 32137037167, Bulićeva 9, 10000 Zagreb</izvorni_sadrzaj>
    <derivirana_varijabla naziv="DomainObject.Predmet.ProtustrankaWithAdressOIB_1">VITA BELLE USLUGE jednostavno društvo s ograničenom odgovornošću za ugostiteljstvo i trgovinu, OIB 32137037167, Bulićeva 9, 10000 Zagreb</derivirana_varijabla>
  </DomainObject.Predmet.ProtustrankaWithAdressOIB>
  <DomainObject.Predmet.ProtustrankaNazivFormated>
    <izvorni_sadrzaj>VITA BELLE USLUGE jednostavno društvo s ograničenom odgovornošću za ugostiteljstvo i trgovinu</izvorni_sadrzaj>
    <derivirana_varijabla naziv="DomainObject.Predmet.ProtustrankaNazivFormated_1">VITA BELLE USLUGE jednostavno društvo s ograničenom odgovornošću za ugostiteljstvo i trgovinu</derivirana_varijabla>
  </DomainObject.Predmet.ProtustrankaNazivFormated>
  <DomainObject.Predmet.ProtustrankaNazivFormatedOIB>
    <izvorni_sadrzaj>VITA BELLE USLUGE jednostavno društvo s ograničenom odgovornošću za ugostiteljstvo i trgovinu, OIB 32137037167</izvorni_sadrzaj>
    <derivirana_varijabla naziv="DomainObject.Predmet.ProtustrankaNazivFormatedOIB_1">VITA BELLE USLUGE jednostavno društvo s ograničenom odgovornošću za ugostiteljstvo i trgovinu, OIB 32137037167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BELLE USLUGE jednostavno društvo s ograničenom odgovornošću za ugostiteljstvo i trgovinu zastupanog po punomoćniku Sunčica Benović</item>
    </izvorni_sadrzaj>
    <derivirana_varijabla naziv="DomainObject.Predmet.ProtuStrankaListFormated_1">
      <item>VITA BELLE USLUGE jednostavno društvo s ograničenom odgovornošću za ugostiteljstvo i trgovinu zastupanog po punomoćniku Sunčica Benović</item>
    </derivirana_varijabla>
  </DomainObject.Predmet.ProtuStrankaListFormated>
  <DomainObject.Predmet.ProtuStrankaListFormatedOIB>
    <izvorni_sadrzaj>
      <item>VITA BELLE USLUGE jednostavno društvo s ograničenom odgovornošću za ugostiteljstvo i trgovinu, OIB 32137037167 zastupanog po punomoćniku Sunčica Benović</item>
    </izvorni_sadrzaj>
    <derivirana_varijabla naziv="DomainObject.Predmet.ProtuStrankaListFormatedOIB_1">
      <item>VITA BELLE USLUGE jednostavno društvo s ograničenom odgovornošću za ugostiteljstvo i trgovinu, OIB 32137037167 zastupanog po punomoćniku Sunčica Benović</item>
    </derivirana_varijabla>
  </DomainObject.Predmet.ProtuStrankaListFormatedOIB>
  <DomainObject.Predmet.ProtuStrankaListFormatedWithAdress>
    <izvorni_sadrzaj>
      <item>VITA BELLE USLUGE jednostavno društvo s ograničenom odgovornošću za ugostiteljstvo i trgovinu, Bulićeva 9, 10000 Zagreb zastupanog po punomoćniku Sunčica Benović</item>
    </izvorni_sadrzaj>
    <derivirana_varijabla naziv="DomainObject.Predmet.ProtuStrankaListFormatedWithAdress_1">
      <item>VITA BELLE USLUGE jednostavno društvo s ograničenom odgovornošću za ugostiteljstvo i trgovinu, Bulićeva 9, 10000 Zagreb zastupanog po punomoćniku Sunčica Benović</item>
    </derivirana_varijabla>
  </DomainObject.Predmet.ProtuStrankaListFormatedWithAdress>
  <DomainObject.Predmet.ProtuStrankaListFormatedWithAdressOIB>
    <izvorni_sadrzaj>
      <item>VITA BELLE USLUGE jednostavno društvo s ograničenom odgovornošću za ugostiteljstvo i trgovinu, OIB 32137037167, Bulićeva 9, 10000 Zagreb zastupanog po punomoćniku Sunčica Benović</item>
    </izvorni_sadrzaj>
    <derivirana_varijabla naziv="DomainObject.Predmet.ProtuStrankaListFormatedWithAdressOIB_1">
      <item>VITA BELLE USLUGE jednostavno društvo s ograničenom odgovornošću za ugostiteljstvo i trgovinu, OIB 32137037167, Bulićeva 9, 10000 Zagreb zastupanog po punomoćniku Sunčica Benović</item>
    </derivirana_varijabla>
  </DomainObject.Predmet.ProtuStrankaListFormatedWithAdressOIB>
  <DomainObject.Predmet.ProtuStrankaListNazivFormated>
    <izvorni_sadrzaj>
      <item>VITA BELLE USLUGE jednostavno društvo s ograničenom odgovornošću za ugostiteljstvo i trgovinu</item>
    </izvorni_sadrzaj>
    <derivirana_varijabla naziv="DomainObject.Predmet.ProtuStrankaListNazivFormated_1">
      <item>VITA BELLE USLUGE jednostavno društvo s ograničenom odgovornošću za ugostiteljstvo i trgovinu</item>
    </derivirana_varijabla>
  </DomainObject.Predmet.ProtuStrankaListNazivFormated>
  <DomainObject.Predmet.ProtuStrankaListNazivFormatedOIB>
    <izvorni_sadrzaj>
      <item>VITA BELLE USLUGE jednostavno društvo s ograničenom odgovornošću za ugostiteljstvo i trgovinu, OIB 32137037167</item>
    </izvorni_sadrzaj>
    <derivirana_varijabla naziv="DomainObject.Predmet.ProtuStrankaListNazivFormatedOIB_1">
      <item>VITA BELLE USLUGE jednostavno društvo s ograničenom odgovornošću za ugostiteljstvo i trgovinu, OIB 32137037167</item>
    </derivirana_varijabla>
  </DomainObject.Predmet.ProtuStrankaListNazivFormatedOIB>
  <DomainObject.Predmet.OstaliListFormated>
    <izvorni_sadrzaj>
      <item>Sunčica Benović punomoćnica sudionika u postupku VITA BELLE USLUGE jednostavno društvo s ograničenom odgovornošću za ugostiteljstvo i trgovinu</item>
    </izvorni_sadrzaj>
    <derivirana_varijabla naziv="DomainObject.Predmet.OstaliListFormated_1">
      <item>Sunčica Benović punomoćnica sudionika u postupku VITA BELLE USLUGE jednostavno društvo s ograničenom odgovornošću za ugostiteljstvo i trgovinu</item>
    </derivirana_varijabla>
  </DomainObject.Predmet.OstaliListFormated>
  <DomainObject.Predmet.OstaliListFormatedOIB>
    <izvorni_sadrzaj>
      <item>Sunčica Benović, OIB 07057352097 punomoćnica sudionika u postupku VITA BELLE USLUGE jednostavno društvo s ograničenom odgovornošću za ugostiteljstvo i trgovinu</item>
    </izvorni_sadrzaj>
    <derivirana_varijabla naziv="DomainObject.Predmet.OstaliListFormatedOIB_1">
      <item>Sunčica Benović, OIB 07057352097 punomoćnica sudionika u postupku VITA BELLE USLUGE jednostavno društvo s ograničenom odgovornošću za ugostiteljstvo i trgovinu</item>
    </derivirana_varijabla>
  </DomainObject.Predmet.OstaliListFormatedOIB>
  <DomainObject.Predmet.OstaliListFormatedWithAdress>
    <izvorni_sadrzaj>
      <item>Sunčica Benović, Ulica Frane Bulića 9, 10000 Zagreb punomoćnica sudionika u postupku VITA BELLE USLUGE jednostavno društvo s ograničenom odgovornošću za ugostiteljstvo i trgovinu</item>
    </izvorni_sadrzaj>
    <derivirana_varijabla naziv="DomainObject.Predmet.OstaliListFormatedWithAdress_1">
      <item>Sunčica Benović, Ulica Frane Bulića 9, 10000 Zagreb punomoćnica sudionika u postupku VITA BELLE USLUGE jednostavno društvo s ograničenom odgovornošću za ugostiteljstvo i trgovinu</item>
    </derivirana_varijabla>
  </DomainObject.Predmet.OstaliListFormatedWithAdress>
  <DomainObject.Predmet.OstaliListFormatedWithAdressOIB>
    <izvorni_sadrzaj>
      <item>Sunčica Benović, OIB 07057352097, Ulica Frane Bulića 9, 10000 Zagreb punomoćnica sudionika u postupku VITA BELLE USLUGE jednostavno društvo s ograničenom odgovornošću za ugostiteljstvo i trgovinu</item>
    </izvorni_sadrzaj>
    <derivirana_varijabla naziv="DomainObject.Predmet.OstaliListFormatedWithAdressOIB_1">
      <item>Sunčica Benović, OIB 07057352097, Ulica Frane Bulića 9, 10000 Zagreb punomoćnica sudionika u postupku VITA BELLE USLUGE jednostavno društvo s ograničenom odgovornošću za ugostiteljstvo i trgovinu</item>
    </derivirana_varijabla>
  </DomainObject.Predmet.OstaliListFormatedWithAdressOIB>
  <DomainObject.Predmet.OstaliListNazivFormated>
    <izvorni_sadrzaj>
      <item>Sunčica Benović</item>
    </izvorni_sadrzaj>
    <derivirana_varijabla naziv="DomainObject.Predmet.OstaliListNazivFormated_1">
      <item>Sunčica Benović</item>
    </derivirana_varijabla>
  </DomainObject.Predmet.OstaliListNazivFormated>
  <DomainObject.Predmet.OstaliListNazivFormatedOIB>
    <izvorni_sadrzaj>
      <item>Sunčica Benović, OIB 07057352097</item>
    </izvorni_sadrzaj>
    <derivirana_varijabla naziv="DomainObject.Predmet.OstaliListNazivFormatedOIB_1">
      <item>Sunčica Benović, OIB 07057352097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>St-1208/2019-14</izvorni_sadrzaj>
    <derivirana_varijabla naziv="DomainObject.PoslovniBrojDokumenta_1">St-1208/2019-14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BELLE USLUGE jednostavno društvo s ograničenom odgovornošću za ugostiteljstvo i trgovinu</izvorni_sadrzaj>
    <derivirana_varijabla naziv="DomainObject.Predmet.ProtustrankaIDrugi_1">VITA BELLE USLUGE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BELLE USLUGE jednostavno društvo s ograničenom odgovornošću za ugostiteljstvo i trgovinu, OIB 32137037167, Bulićeva 9, 10000 Zagreb</izvorni_sadrzaj>
    <derivirana_varijabla naziv="DomainObject.Predmet.ProtustrankaIDrugiAdressOIB_1">VITA BELLE USLUGE jednostavno društvo s ograničenom odgovornošću za ugostiteljstvo i trgovinu, OIB 32137037167,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BELLE USLUGE jednostavno društvo s ograničenom odgovornošću za ugostiteljstvo i trgovinu</item>
      <item>Sunčica Benović</item>
    </izvorni_sadrzaj>
    <derivirana_varijabla naziv="DomainObject.Predmet.SudioniciListNaziv_1">
      <item>FINA Regionalni centar Zagreb</item>
      <item>VITA BELLE USLUGE jednostavno društvo s ograničenom odgovornošću za ugostiteljstvo i trgovinu</item>
      <item>Sunčica Benović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BELLE USLUGE jednostavno društvo s ograničenom odgovornošću za ugostiteljstvo i trgovinu, OIB 32137037167, Bulićeva 9,10000 Zagreb</item>
      <item>Sunčica Benović, OIB 07057352097, Ulica Frane Bulića 9,10000 Zagreb</item>
    </izvorni_sadrzaj>
    <derivirana_varijabla naziv="DomainObject.Predmet.SudioniciListAdressOIB_1">
      <item>FINA Regionalni centar Zagreb, OIB 85821130368, Trg svibanjskih žrtava 1995. 1,10000 Zagreb</item>
      <item>VITA BELLE USLUGE jednostavno društvo s ograničenom odgovornošću za ugostiteljstvo i trgovinu, OIB 32137037167, Bulićeva 9,10000 Zagreb</item>
      <item>Sunčica Benović, OIB 07057352097, Ulica Frane Bulića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32137037167</item>
      <item>, OIB 07057352097</item>
    </izvorni_sadrzaj>
    <derivirana_varijabla naziv="DomainObject.Predmet.SudioniciListNazivOIB_1">
      <item>, OIB 85821130368</item>
      <item>, OIB 32137037167</item>
      <item>, OIB 07057352097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2019.</izvorni_sadrzaj>
    <derivirana_varijabla naziv="DomainObject.Predmet.DatumZadnjeOdrzaneSudskeRadnje_1">5. rujna 2019.</derivirana_varijabla>
  </DomainObject.Predmet.DatumZadnjeOdrzaneSudskeRadnje>
  <DomainObject.PredzadnjaOdlukaIzPredmeta.DatumDonosenjaOdluke>
    <izvorni_sadrzaj>5. lipnja 2019.</izvorni_sadrzaj>
    <derivirana_varijabla naziv="DomainObject.PredzadnjaOdlukaIzPredmeta.DatumDonosenjaOdluke_1">5. lipnja 2019.</derivirana_varijabla>
  </DomainObject.PredzadnjaOdlukaIzPredmeta.DatumDonosenjaOdluke>
  <DomainObject.PredzadnjaOdlukaIzPredmeta.Oznaka>
    <izvorni_sadrzaj>St-1208/2019-6</izvorni_sadrzaj>
    <derivirana_varijabla naziv="DomainObject.PredzadnjaOdlukaIzPredmeta.Oznaka_1">St-1208/2019-6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795D2-53FC-4985-8C90-431A7591554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205</properties:Words>
  <properties:Characters>1021</properties:Characters>
  <properties:Lines>37</properties:Lines>
  <properties:Paragraphs>20</properties:Paragraphs>
  <properties:TotalTime>119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2019-09-05T09:48:00Z</cp:lastPrinted>
  <dcterms:modified xmlns:xsi="http://www.w3.org/2001/XMLSchema-instance" xsi:type="dcterms:W3CDTF">2019-09-05T09:49:00Z</dcterms:modified>
  <cp:revision>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St-1208/2019-14 / Odluka - Zaključak (5._Zaključak_-_poziv_za_ročište_-._zaključak_-_poziv_za_ročište_-)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