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85f0c" w14:paraId="a785f0c" w:rsidRDefault="00D45CBA" w:rsidP="00D45CBA" w:rsidR="00D45CB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5CBA" w:rsidP="00D45CBA" w:rsidR="00D45CB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45CBA" w:rsidP="00D45CBA" w:rsidR="00D45CB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45CBA" w:rsidP="00D45CBA" w:rsidR="00D45CB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45CBA" w:rsidP="00D45CBA" w:rsidR="00D45CB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45CBA" w:rsidP="00D45CBA" w:rsidR="00D45CB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45CBA" w:rsidP="00D45CBA" w:rsidR="00D45CBA" w:rsidRPr="005D578C">
      <w:pPr>
        <w:jc w:val="center"/>
        <w:rPr>
          <w:rFonts w:cs="Times New Roman" w:eastAsia="Times New Roman"/>
          <w:szCs w:val="24"/>
        </w:rPr>
      </w:pPr>
    </w:p>
    <w:p w:rsidRDefault="00D45CBA" w:rsidP="00D45CBA" w:rsidR="00D45CB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45CBA" w:rsidP="00D45CBA" w:rsidR="00D45CBA" w:rsidRPr="005D578C">
      <w:pPr>
        <w:rPr>
          <w:rFonts w:cs="Times New Roman" w:eastAsia="Times New Roman"/>
          <w:szCs w:val="24"/>
        </w:rPr>
      </w:pPr>
    </w:p>
    <w:p w:rsidRDefault="00D45CBA" w:rsidP="00D45CBA" w:rsidR="00D45CB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SOLAR MAX. d. o. o. Novigrad, Podravska 3, OIB </w:t>
      </w:r>
      <w:r w:rsidRPr="00D45CBA">
        <w:rPr>
          <w:rFonts w:cs="Times New Roman" w:eastAsia="Times New Roman"/>
          <w:szCs w:val="24"/>
        </w:rPr>
        <w:t>89917625319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45CBA">
        <w:rPr>
          <w:rFonts w:cs="Times New Roman" w:eastAsia="Times New Roman"/>
          <w:szCs w:val="24"/>
        </w:rPr>
        <w:t>130040661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</w:t>
      </w:r>
      <w:r w:rsidR="00FD108A">
        <w:rPr>
          <w:rFonts w:cs="Times New Roman" w:eastAsia="Times New Roman"/>
          <w:szCs w:val="24"/>
        </w:rPr>
        <w:t>5</w:t>
      </w:r>
      <w:r>
        <w:rPr>
          <w:rFonts w:cs="Times New Roman" w:eastAsia="Times New Roman"/>
          <w:szCs w:val="24"/>
        </w:rPr>
        <w:t>. ožujka 2016.</w:t>
      </w:r>
    </w:p>
    <w:p w:rsidRDefault="00D45CBA" w:rsidP="00D45CBA" w:rsidR="00D45CBA" w:rsidRPr="005D578C">
      <w:pPr>
        <w:rPr>
          <w:rFonts w:cs="Times New Roman" w:eastAsia="Times New Roman"/>
          <w:szCs w:val="24"/>
        </w:rPr>
      </w:pPr>
    </w:p>
    <w:p w:rsidRDefault="00D45CBA" w:rsidP="00D45CBA" w:rsidR="00D45CB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45CBA" w:rsidP="00D45CBA" w:rsidR="00D45CBA" w:rsidRPr="005D578C">
      <w:pPr>
        <w:rPr>
          <w:rFonts w:cs="Times New Roman" w:eastAsia="Times New Roman"/>
          <w:szCs w:val="24"/>
        </w:rPr>
      </w:pPr>
    </w:p>
    <w:p w:rsidRDefault="00D45CBA" w:rsidP="00D45CBA" w:rsidR="00D45CB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SOLAR MAX. d. o. o. Novigrad, Podravska 3, OIB </w:t>
      </w:r>
      <w:r w:rsidRPr="00D45CBA">
        <w:rPr>
          <w:rFonts w:cs="Times New Roman" w:eastAsia="Times New Roman"/>
          <w:szCs w:val="24"/>
        </w:rPr>
        <w:t>89917625319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45CBA">
        <w:rPr>
          <w:rFonts w:cs="Times New Roman" w:eastAsia="Times New Roman"/>
          <w:szCs w:val="24"/>
        </w:rPr>
        <w:t>130040661</w:t>
      </w:r>
      <w:r>
        <w:rPr>
          <w:rFonts w:cs="Times New Roman" w:eastAsia="Times New Roman"/>
          <w:szCs w:val="24"/>
        </w:rPr>
        <w:t>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>2</w:t>
      </w:r>
      <w:r w:rsidR="00FD108A">
        <w:rPr>
          <w:rFonts w:cs="Times New Roman" w:eastAsia="Times New Roman"/>
          <w:szCs w:val="24"/>
        </w:rPr>
        <w:t>5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D45CBA" w:rsidP="00D45CBA" w:rsidR="00D45CBA" w:rsidRPr="005D578C">
      <w:pPr>
        <w:rPr>
          <w:rFonts w:cs="Times New Roman" w:eastAsia="Times New Roman"/>
          <w:szCs w:val="24"/>
        </w:rPr>
      </w:pPr>
    </w:p>
    <w:p w:rsidRDefault="00D45CBA" w:rsidP="00D45CBA" w:rsidR="00D45CBA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D45CBA" w:rsidP="00D45CBA" w:rsidR="00D45CBA">
      <w:pPr>
        <w:rPr>
          <w:rFonts w:cs="Times New Roman" w:eastAsia="Times New Roman"/>
          <w:szCs w:val="20"/>
        </w:rPr>
      </w:pPr>
    </w:p>
    <w:p w:rsidRDefault="00D45CBA" w:rsidP="00D45CBA" w:rsidR="00D45CB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SOLAR MAX. d. o. o. Novigrad, Podravska 3, OIB </w:t>
      </w:r>
      <w:r w:rsidRPr="00D45CBA">
        <w:rPr>
          <w:rFonts w:cs="Times New Roman" w:eastAsia="Times New Roman"/>
          <w:szCs w:val="24"/>
        </w:rPr>
        <w:t>89917625319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45CBA">
        <w:rPr>
          <w:rFonts w:cs="Times New Roman" w:eastAsia="Times New Roman"/>
          <w:szCs w:val="24"/>
        </w:rPr>
        <w:t>130040661</w:t>
      </w:r>
      <w:r>
        <w:rPr>
          <w:rFonts w:cs="Times New Roman" w:eastAsia="Times New Roman"/>
          <w:szCs w:val="24"/>
        </w:rPr>
        <w:t>.</w:t>
      </w:r>
    </w:p>
    <w:p w:rsidRDefault="00D45CBA" w:rsidP="00D45CBA" w:rsidR="00D45CBA">
      <w:pPr>
        <w:ind w:firstLine="709"/>
        <w:rPr>
          <w:rFonts w:cs="Times New Roman" w:eastAsia="Times New Roman"/>
          <w:szCs w:val="24"/>
        </w:rPr>
      </w:pPr>
    </w:p>
    <w:p w:rsidRDefault="00D45CBA" w:rsidP="00D45CBA" w:rsidR="00D45CB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SOLAR MAX. d. o. o. Novigrad, Podravska 3, OIB </w:t>
      </w:r>
      <w:r w:rsidRPr="00D45CBA">
        <w:rPr>
          <w:rFonts w:cs="Times New Roman" w:eastAsia="Times New Roman"/>
          <w:szCs w:val="24"/>
        </w:rPr>
        <w:t>89917625319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45CBA">
        <w:rPr>
          <w:rFonts w:cs="Times New Roman" w:eastAsia="Times New Roman"/>
          <w:szCs w:val="24"/>
        </w:rPr>
        <w:t>130040661</w:t>
      </w:r>
      <w:r>
        <w:rPr>
          <w:rFonts w:cs="Times New Roman" w:eastAsia="Times New Roman"/>
          <w:szCs w:val="24"/>
        </w:rPr>
        <w:t>.</w:t>
      </w:r>
    </w:p>
    <w:p w:rsidRDefault="00D45CBA" w:rsidP="00D45CBA" w:rsidR="00D45CBA">
      <w:pPr>
        <w:rPr>
          <w:rFonts w:cs="Times New Roman" w:eastAsia="Times New Roman"/>
          <w:szCs w:val="24"/>
        </w:rPr>
      </w:pPr>
    </w:p>
    <w:p w:rsidRDefault="00D45CBA" w:rsidP="00D45CBA" w:rsidR="00D45CBA" w:rsidRPr="005D578C">
      <w:pPr>
        <w:rPr>
          <w:rFonts w:cs="Times New Roman" w:eastAsia="Times New Roman"/>
          <w:szCs w:val="24"/>
        </w:rPr>
      </w:pPr>
    </w:p>
    <w:p w:rsidRDefault="00D45CBA" w:rsidP="00D45CBA" w:rsidR="00D45CB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45CBA" w:rsidP="00D45CBA" w:rsidR="00D45CBA">
      <w:pPr>
        <w:ind w:firstLine="708"/>
        <w:rPr>
          <w:rFonts w:cs="Times New Roman" w:eastAsia="Times New Roman"/>
          <w:szCs w:val="24"/>
        </w:rPr>
      </w:pPr>
    </w:p>
    <w:p w:rsidRDefault="00D45CBA" w:rsidP="00D45CBA" w:rsidR="00D45CB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SOLAR MAX. d. o. o. Novigrad.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St-1276/2015-3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45CBA" w:rsidP="00D45CBA" w:rsidR="00D45CB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D45CBA" w:rsidP="00D45CBA" w:rsidR="00D45CBA" w:rsidRPr="005D578C">
      <w:pPr>
        <w:rPr>
          <w:rFonts w:cs="Times New Roman" w:eastAsia="Times New Roman"/>
          <w:szCs w:val="24"/>
        </w:rPr>
      </w:pPr>
    </w:p>
    <w:p w:rsidRDefault="00D45CBA" w:rsidP="00D45CBA" w:rsidR="00D45CB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</w:t>
      </w:r>
      <w:r w:rsidR="00FD108A">
        <w:rPr>
          <w:rFonts w:cs="Times New Roman" w:eastAsia="Times New Roman"/>
          <w:szCs w:val="24"/>
        </w:rPr>
        <w:t>5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45CBA" w:rsidP="00D45CBA" w:rsidR="00D45CBA">
      <w:pPr>
        <w:rPr>
          <w:rFonts w:cs="Times New Roman" w:eastAsia="Times New Roman"/>
          <w:szCs w:val="24"/>
        </w:rPr>
      </w:pPr>
    </w:p>
    <w:p w:rsidRDefault="00D45CBA" w:rsidP="00D45CBA" w:rsidR="00D45CB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D45CBA" w:rsidP="00D45CBA" w:rsidR="00D45CB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D45CBA" w:rsidP="00D45CBA" w:rsidR="00D45CBA">
      <w:pPr>
        <w:jc w:val="left"/>
        <w:rPr>
          <w:rFonts w:cs="Times New Roman" w:eastAsia="Times New Roman"/>
          <w:szCs w:val="24"/>
        </w:rPr>
      </w:pPr>
    </w:p>
    <w:p w:rsidRDefault="00D45CBA" w:rsidP="00D45CBA" w:rsidR="00D45CBA" w:rsidRPr="005D578C">
      <w:pPr>
        <w:jc w:val="left"/>
        <w:rPr>
          <w:rFonts w:cs="Times New Roman" w:eastAsia="Times New Roman"/>
          <w:szCs w:val="24"/>
        </w:rPr>
      </w:pPr>
    </w:p>
    <w:p w:rsidRDefault="00D45CBA" w:rsidP="00D45CBA" w:rsidR="00D45CB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45CBA" w:rsidP="00D45CBA" w:rsidR="00D45CBA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D45CBA" w:rsidP="00D45CBA" w:rsidR="00D45C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D45CBA" w:rsidP="00D45CBA" w:rsidR="00D45CBA">
      <w:pPr>
        <w:rPr>
          <w:rFonts w:cs="Times New Roman" w:eastAsia="Times New Roman"/>
          <w:szCs w:val="24"/>
        </w:rPr>
      </w:pPr>
    </w:p>
    <w:p w:rsidRDefault="00D45CBA" w:rsidP="00D45CBA" w:rsidR="00D45CBA" w:rsidRPr="005D578C">
      <w:pPr>
        <w:rPr>
          <w:rFonts w:cs="Times New Roman" w:eastAsia="Times New Roman"/>
          <w:szCs w:val="24"/>
        </w:rPr>
      </w:pPr>
    </w:p>
    <w:p w:rsidRDefault="00D45CBA" w:rsidP="00D45CBA" w:rsidR="00D45CB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45CBA" w:rsidP="00D45CBA" w:rsidR="00D45C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D45CBA" w:rsidP="00D45CBA" w:rsidR="00D45C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SOLAR MAX. d. o. o. Novigrad, Podravska 3,</w:t>
      </w:r>
    </w:p>
    <w:p w:rsidRDefault="00D45CBA" w:rsidP="00D45CBA" w:rsidR="00D45C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osobe ovlaštene za zastupanje dužnika – Dean Pomorišac i Milorad Pomorišac, oba na adresi, </w:t>
      </w:r>
      <w:r w:rsidR="00581FF1">
        <w:rPr>
          <w:rFonts w:cs="Times New Roman" w:eastAsia="Times New Roman"/>
          <w:szCs w:val="24"/>
        </w:rPr>
        <w:t xml:space="preserve">Austrija, </w:t>
      </w:r>
      <w:r>
        <w:rPr>
          <w:rFonts w:cs="Times New Roman" w:eastAsia="Times New Roman"/>
          <w:szCs w:val="24"/>
        </w:rPr>
        <w:t>Klagenfurt, Waidmannsdorferstr. 134,</w:t>
      </w:r>
    </w:p>
    <w:p w:rsidRDefault="00D45CBA" w:rsidP="00D45CBA" w:rsidR="00D45CB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D45CBA" w:rsidP="00D45CBA" w:rsidR="00D45C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45CBA" w:rsidP="00D45CBA" w:rsidR="00D45CB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D45CBA" w:rsidP="00D45CBA" w:rsidR="00D45CBA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D45CBA" w:rsidP="00D45CBA" w:rsidR="00D45C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D45CBA" w:rsidP="00D45CBA" w:rsidR="00D45C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D45CBA" w:rsidP="00D45CBA" w:rsidR="00D45CBA"/>
    <w:p w:rsidRDefault="00D45CBA" w:rsidP="00D45CBA" w:rsidR="00D45CBA"/>
    <w:p w:rsidRDefault="00D45CBA" w:rsidP="00D45CBA" w:rsidR="00D45CBA"/>
    <w:sectPr w:rsidSect="009B09DD" w:rsidR="00D45CB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5CBA" w:rsidP="00D45CBA" w:rsidR="00D45CBA">
      <w:r>
        <w:separator/>
      </w:r>
    </w:p>
  </w:endnote>
  <w:endnote w:id="0" w:type="continuationSeparator">
    <w:p w:rsidRDefault="00D45CBA" w:rsidP="00D45CBA" w:rsidR="00D45C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5CBA" w:rsidP="00D45CBA" w:rsidR="00D45CBA">
      <w:r>
        <w:separator/>
      </w:r>
    </w:p>
  </w:footnote>
  <w:footnote w:id="0" w:type="continuationSeparator">
    <w:p w:rsidRDefault="00D45CBA" w:rsidP="00D45CBA" w:rsidR="00D45C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5CBA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413B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St-1276/2015-5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5CBA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St-1276/2015-5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058"/>
    <w:rsid w:val="00581FF1"/>
    <w:rsid w:val="0075528E"/>
    <w:rsid w:val="0079403F"/>
    <w:rsid w:val="008413B9"/>
    <w:rsid w:val="00B72058"/>
    <w:rsid w:val="00D45CBA"/>
    <w:rsid w:val="00FD1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5CB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45CB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45CB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5C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5CB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45C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45CB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13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3B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413B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413B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413B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5CB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45CB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45CB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5C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5CB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45C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45CB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13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3B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413B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413B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413B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1276</izvorni_sadrzaj>
    <derivirana_varijabla naziv="DomainObject.Predmet.Broj_1">1276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St-1276/2015</izvorni_sadrzaj>
    <derivirana_varijabla naziv="DomainObject.Predmet.OznakaBroj_1">St-1276/2015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SOLAR MAX. d.o.o. NOVIGRAD</izvorni_sadrzaj>
    <derivirana_varijabla naziv="DomainObject.Predmet.ProtustrankaFormated_1">  SOLAR MAX. d.o.o. NOVIGRAD</derivirana_varijabla>
  </DomainObject.Predmet.ProtustrankaFormated>
  <DomainObject.Predmet.ProtustrankaFormatedOIB>
    <izvorni_sadrzaj>  SOLAR MAX. d.o.o. NOVIGRAD, OIB 89917625319</izvorni_sadrzaj>
    <derivirana_varijabla naziv="DomainObject.Predmet.ProtustrankaFormatedOIB_1">  SOLAR MAX. d.o.o. NOVIGRAD, OIB 89917625319</derivirana_varijabla>
  </DomainObject.Predmet.ProtustrankaFormatedOIB>
  <DomainObject.Predmet.ProtustrankaFormatedWithAdress>
    <izvorni_sadrzaj> SOLAR MAX. d.o.o. NOVIGRAD, Podravska 3, 52466 Novigrad</izvorni_sadrzaj>
    <derivirana_varijabla naziv="DomainObject.Predmet.ProtustrankaFormatedWithAdress_1"> SOLAR MAX. d.o.o. NOVIGRAD, Podravska 3, 52466 Novigrad</derivirana_varijabla>
  </DomainObject.Predmet.ProtustrankaFormatedWithAdress>
  <DomainObject.Predmet.ProtustrankaFormatedWithAdressOIB>
    <izvorni_sadrzaj> SOLAR MAX. d.o.o. NOVIGRAD, OIB 89917625319, Podravska 3, 52466 Novigrad</izvorni_sadrzaj>
    <derivirana_varijabla naziv="DomainObject.Predmet.ProtustrankaFormatedWithAdressOIB_1"> SOLAR MAX. d.o.o. NOVIGRAD, OIB 89917625319, Podravska 3, 52466 Novigrad</derivirana_varijabla>
  </DomainObject.Predmet.ProtustrankaFormatedWithAdressOIB>
  <DomainObject.Predmet.ProtustrankaWithAdress>
    <izvorni_sadrzaj>SOLAR MAX. d.o.o. NOVIGRAD Podravska 3, 52466 Novigrad</izvorni_sadrzaj>
    <derivirana_varijabla naziv="DomainObject.Predmet.ProtustrankaWithAdress_1">SOLAR MAX. d.o.o. NOVIGRAD Podravska 3, 52466 Novigrad</derivirana_varijabla>
  </DomainObject.Predmet.ProtustrankaWithAdress>
  <DomainObject.Predmet.ProtustrankaWithAdressOIB>
    <izvorni_sadrzaj>SOLAR MAX. d.o.o. NOVIGRAD, OIB 89917625319, Podravska 3, 52466 Novigrad</izvorni_sadrzaj>
    <derivirana_varijabla naziv="DomainObject.Predmet.ProtustrankaWithAdressOIB_1">SOLAR MAX. d.o.o. NOVIGRAD, OIB 89917625319, Podravska 3, 52466 Novigrad</derivirana_varijabla>
  </DomainObject.Predmet.ProtustrankaWithAdressOIB>
  <DomainObject.Predmet.ProtustrankaNazivFormated>
    <izvorni_sadrzaj>SOLAR MAX. d.o.o. NOVIGRAD</izvorni_sadrzaj>
    <derivirana_varijabla naziv="DomainObject.Predmet.ProtustrankaNazivFormated_1">SOLAR MAX. d.o.o. NOVIGRAD</derivirana_varijabla>
  </DomainObject.Predmet.ProtustrankaNazivFormated>
  <DomainObject.Predmet.ProtustrankaNazivFormatedOIB>
    <izvorni_sadrzaj>SOLAR MAX. d.o.o. NOVIGRAD, OIB 89917625319</izvorni_sadrzaj>
    <derivirana_varijabla naziv="DomainObject.Predmet.ProtustrankaNazivFormatedOIB_1">SOLAR MAX. d.o.o. NOVIGRAD, OIB 89917625319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1494.13</izvorni_sadrzaj>
    <derivirana_varijabla naziv="DomainObject.Predmet.TrenutnaVrijednost_1">1494.13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SOLAR MAX. d.o.o. NOVIGRAD</item>
    </izvorni_sadrzaj>
    <derivirana_varijabla naziv="DomainObject.Predmet.ProtuStrankaListFormated_1">
      <item>SOLAR MAX. d.o.o. NOVIGRAD</item>
    </derivirana_varijabla>
  </DomainObject.Predmet.ProtuStrankaListFormated>
  <DomainObject.Predmet.ProtuStrankaListFormatedOIB>
    <izvorni_sadrzaj>
      <item>SOLAR MAX. d.o.o. NOVIGRAD, OIB 89917625319</item>
    </izvorni_sadrzaj>
    <derivirana_varijabla naziv="DomainObject.Predmet.ProtuStrankaListFormatedOIB_1">
      <item>SOLAR MAX. d.o.o. NOVIGRAD, OIB 89917625319</item>
    </derivirana_varijabla>
  </DomainObject.Predmet.ProtuStrankaListFormatedOIB>
  <DomainObject.Predmet.ProtuStrankaListFormatedWithAdress>
    <izvorni_sadrzaj>
      <item>SOLAR MAX. d.o.o. NOVIGRAD, Podravska 3, 52466 Novigrad</item>
    </izvorni_sadrzaj>
    <derivirana_varijabla naziv="DomainObject.Predmet.ProtuStrankaListFormatedWithAdress_1">
      <item>SOLAR MAX. d.o.o. NOVIGRAD, Podravska 3, 52466 Novigrad</item>
    </derivirana_varijabla>
  </DomainObject.Predmet.ProtuStrankaListFormatedWithAdress>
  <DomainObject.Predmet.ProtuStrankaListFormatedWithAdressOIB>
    <izvorni_sadrzaj>
      <item>SOLAR MAX. d.o.o. NOVIGRAD, OIB 89917625319, Podravska 3, 52466 Novigrad</item>
    </izvorni_sadrzaj>
    <derivirana_varijabla naziv="DomainObject.Predmet.ProtuStrankaListFormatedWithAdressOIB_1">
      <item>SOLAR MAX. d.o.o. NOVIGRAD, OIB 89917625319, Podravska 3, 52466 Novigrad</item>
    </derivirana_varijabla>
  </DomainObject.Predmet.ProtuStrankaListFormatedWithAdressOIB>
  <DomainObject.Predmet.ProtuStrankaListNazivFormated>
    <izvorni_sadrzaj>
      <item>SOLAR MAX. d.o.o. NOVIGRAD</item>
    </izvorni_sadrzaj>
    <derivirana_varijabla naziv="DomainObject.Predmet.ProtuStrankaListNazivFormated_1">
      <item>SOLAR MAX. d.o.o. NOVIGRAD</item>
    </derivirana_varijabla>
  </DomainObject.Predmet.ProtuStrankaListNazivFormated>
  <DomainObject.Predmet.ProtuStrankaListNazivFormatedOIB>
    <izvorni_sadrzaj>
      <item>SOLAR MAX. d.o.o. NOVIGRAD, OIB 89917625319</item>
    </izvorni_sadrzaj>
    <derivirana_varijabla naziv="DomainObject.Predmet.ProtuStrankaListNazivFormatedOIB_1">
      <item>SOLAR MAX. d.o.o. NOVIGRAD, OIB 89917625319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SOLAR MAX. d.o.o. NOVIGRAD</izvorni_sadrzaj>
    <derivirana_varijabla naziv="DomainObject.Predmet.ProtustrankaIDrugi_1">SOLAR MAX.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SOLAR MAX. d.o.o. NOVIGRAD, OIB 89917625319, Podravska 3, 52466 Novigrad</izvorni_sadrzaj>
    <derivirana_varijabla naziv="DomainObject.Predmet.ProtustrankaIDrugiAdressOIB_1">SOLAR MAX. d.o.o. NOVIGRAD, OIB 89917625319, Podravska 3,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SOLAR MAX. d.o.o. NOVIGRAD</item>
    </izvorni_sadrzaj>
    <derivirana_varijabla naziv="DomainObject.Predmet.SudioniciListNaziv_1">
      <item>FINANCIJSKA AGENCIJA, RC RIJEKA, PODRUŽNICA PULA, PULA</item>
      <item>SOLAR MAX.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SOLAR MAX. d.o.o. NOVIGRAD, OIB 89917625319, Podravska 3,52466 Novigrad</item>
    </izvorni_sadrzaj>
    <derivirana_varijabla naziv="DomainObject.Predmet.SudioniciListAdressOIB_1">
      <item>FINANCIJSKA AGENCIJA, RC RIJEKA, PODRUŽNICA PULA, PULA, OIB 85821130368, Giardini 5,52100 Pula</item>
      <item>SOLAR MAX. d.o.o. NOVIGRAD, OIB 89917625319, Podravska 3,52466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89917625319</item>
    </izvorni_sadrzaj>
    <derivirana_varijabla naziv="DomainObject.Predmet.SudioniciListNazivOIB_1">
      <item>, OIB 85821130368</item>
      <item>, OIB 89917625319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3092</properties:Characters>
  <properties:Lines>80</properties:Lines>
  <properties:Paragraphs>30</properties:Paragraphs>
  <properties:TotalTime>4</properties:TotalTime>
  <properties:ScaleCrop>false</properties:ScaleCrop>
  <properties:LinksUpToDate>false</properties:LinksUpToDate>
  <properties:CharactersWithSpaces>3692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2016-03-23T08:07:00Z</dcterms:created>
  <dc:creator>Mihaela Kaligari</dc:creator>
  <dc:description/>
  <cp:keywords/>
  <cp:lastModifiedBy>Lorena Paris Aničić</cp:lastModifiedBy>
  <dcterms:modified xmlns:xsi="http://www.w3.org/2001/XMLSchema-instance" xsi:type="dcterms:W3CDTF">2016-03-25T11:07:00Z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