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eb48" w14:paraId="0b1eb48" w:rsidRDefault="00AA4BE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AA4BE6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AA4BE6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AA4BE6">
        <w:rPr>
          <w:sz w:val="24"/>
          <w:szCs w:val="24"/>
          <w:lang w:val="pt-BR"/>
        </w:rPr>
        <w:t>-71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AD4D86" w:rsidRPr="00AD4D86">
        <w:rPr>
          <w:bCs/>
          <w:sz w:val="24"/>
          <w:szCs w:val="24"/>
          <w:lang w:val="en-GB"/>
        </w:rPr>
        <w:t>TOP-TRADE d.o.o. u stečaju, Zagreb, VIII Vrbik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0213C1">
        <w:rPr>
          <w:sz w:val="24"/>
          <w:szCs w:val="24"/>
        </w:rPr>
        <w:t>5. studenoga</w:t>
      </w:r>
      <w:r w:rsidR="00AD4D8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C4042B" w:rsidR="007B0DF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>društva</w:t>
      </w:r>
      <w:r w:rsidR="00D75867">
        <w:rPr>
          <w:sz w:val="24"/>
          <w:szCs w:val="24"/>
        </w:rPr>
        <w:t xml:space="preserve"> </w:t>
      </w:r>
      <w:r w:rsidR="004E1713">
        <w:rPr>
          <w:sz w:val="24"/>
          <w:szCs w:val="24"/>
        </w:rPr>
        <w:t xml:space="preserve">Korel d.o.o., Zagreb, Trgovačka 6, OIB: </w:t>
      </w:r>
      <w:r w:rsidR="004E1713" w:rsidRPr="004E1713">
        <w:rPr>
          <w:sz w:val="24"/>
          <w:szCs w:val="24"/>
        </w:rPr>
        <w:t>78687141921</w:t>
      </w:r>
      <w:r w:rsidR="004E1713">
        <w:rPr>
          <w:sz w:val="24"/>
          <w:szCs w:val="24"/>
        </w:rPr>
        <w:t>, broj IBAN: HR93234000</w:t>
      </w:r>
      <w:r w:rsidR="007B23BB">
        <w:rPr>
          <w:sz w:val="24"/>
          <w:szCs w:val="24"/>
        </w:rPr>
        <w:t>91110345139.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r w:rsidR="007B23BB">
        <w:rPr>
          <w:sz w:val="24"/>
          <w:szCs w:val="24"/>
        </w:rPr>
        <w:t>Korel</w:t>
      </w:r>
      <w:r w:rsidR="001C48BB" w:rsidRPr="001C48BB">
        <w:rPr>
          <w:sz w:val="24"/>
          <w:szCs w:val="24"/>
        </w:rPr>
        <w:t xml:space="preserve"> d.o.o., Zagreb</w:t>
      </w:r>
      <w:r w:rsidR="0001467B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850681">
        <w:rPr>
          <w:sz w:val="24"/>
          <w:szCs w:val="24"/>
        </w:rPr>
        <w:t xml:space="preserve">društvo </w:t>
      </w:r>
      <w:r w:rsidR="007B23BB">
        <w:rPr>
          <w:sz w:val="24"/>
          <w:szCs w:val="24"/>
        </w:rPr>
        <w:t>Korel</w:t>
      </w:r>
      <w:r w:rsidR="001C48BB" w:rsidRPr="001C48BB">
        <w:rPr>
          <w:sz w:val="24"/>
          <w:szCs w:val="24"/>
        </w:rPr>
        <w:t xml:space="preserve"> d.o.o., Zagreb</w:t>
      </w:r>
      <w:r w:rsidR="0001467B">
        <w:rPr>
          <w:sz w:val="24"/>
          <w:szCs w:val="24"/>
        </w:rPr>
        <w:t>,</w:t>
      </w:r>
      <w:r w:rsidR="0001467B" w:rsidRPr="0001467B">
        <w:rPr>
          <w:sz w:val="24"/>
          <w:szCs w:val="24"/>
        </w:rPr>
        <w:t xml:space="preserve"> </w:t>
      </w:r>
      <w:r w:rsidR="005D6272">
        <w:rPr>
          <w:sz w:val="24"/>
          <w:szCs w:val="24"/>
        </w:rPr>
        <w:t>podneskom od 31.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E215C7" w:rsidRPr="00E215C7">
        <w:rPr>
          <w:sz w:val="24"/>
          <w:szCs w:val="24"/>
        </w:rPr>
        <w:t xml:space="preserve">5. studenoga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A4BE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AA4BE6" w:rsidP="00400817" w:rsidR="00AA4BE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A4BE6" w:rsidP="00400817" w:rsidR="00AA4BE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AA4BE6" w:rsidR="009E33A3">
      <w:pPr>
        <w:pStyle w:val="Odlomakpopisa"/>
        <w:jc w:val="both"/>
        <w:rPr>
          <w:sz w:val="24"/>
          <w:szCs w:val="24"/>
        </w:rPr>
      </w:pPr>
    </w:p>
    <w:p w:rsidRDefault="00AA4BE6" w:rsidP="00AA4BE6" w:rsidR="00AA4BE6" w:rsidRPr="009E33A3">
      <w:pPr>
        <w:pStyle w:val="Odlomakpopisa"/>
        <w:jc w:val="both"/>
        <w:rPr>
          <w:sz w:val="24"/>
          <w:szCs w:val="24"/>
        </w:rPr>
      </w:pPr>
    </w:p>
    <w:sectPr w:rsidR="00AA4BE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467B"/>
    <w:rsid w:val="000213C1"/>
    <w:rsid w:val="00047BC6"/>
    <w:rsid w:val="00081DA4"/>
    <w:rsid w:val="00107CD7"/>
    <w:rsid w:val="001C48BB"/>
    <w:rsid w:val="002248AC"/>
    <w:rsid w:val="002A3429"/>
    <w:rsid w:val="002A38E0"/>
    <w:rsid w:val="002E5E0C"/>
    <w:rsid w:val="002F4F6F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E1713"/>
    <w:rsid w:val="00505448"/>
    <w:rsid w:val="00505EC7"/>
    <w:rsid w:val="005325F2"/>
    <w:rsid w:val="00557785"/>
    <w:rsid w:val="00571DD6"/>
    <w:rsid w:val="00577C20"/>
    <w:rsid w:val="00587AB3"/>
    <w:rsid w:val="005D6272"/>
    <w:rsid w:val="00613C2B"/>
    <w:rsid w:val="006178D8"/>
    <w:rsid w:val="00625639"/>
    <w:rsid w:val="006459E0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0DFF"/>
    <w:rsid w:val="007B1CD9"/>
    <w:rsid w:val="007B23BB"/>
    <w:rsid w:val="007B2F69"/>
    <w:rsid w:val="007C08F1"/>
    <w:rsid w:val="007C516D"/>
    <w:rsid w:val="00850681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A4BE6"/>
    <w:rsid w:val="00AD0B09"/>
    <w:rsid w:val="00AD4D86"/>
    <w:rsid w:val="00AE6F93"/>
    <w:rsid w:val="00B75C25"/>
    <w:rsid w:val="00BE567E"/>
    <w:rsid w:val="00C00AE9"/>
    <w:rsid w:val="00C00CB9"/>
    <w:rsid w:val="00C05A90"/>
    <w:rsid w:val="00C15ECB"/>
    <w:rsid w:val="00C4042B"/>
    <w:rsid w:val="00C553E7"/>
    <w:rsid w:val="00CB3CBC"/>
    <w:rsid w:val="00CD0178"/>
    <w:rsid w:val="00D44F67"/>
    <w:rsid w:val="00D65985"/>
    <w:rsid w:val="00D75867"/>
    <w:rsid w:val="00D80A87"/>
    <w:rsid w:val="00DA6D0B"/>
    <w:rsid w:val="00DE777C"/>
    <w:rsid w:val="00E215C7"/>
    <w:rsid w:val="00E5553E"/>
    <w:rsid w:val="00E62EFD"/>
    <w:rsid w:val="00E64464"/>
    <w:rsid w:val="00E700D2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B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BE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B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B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B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BE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B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B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St-4067/2016-65</izvorni_sadrzaj>
    <derivirana_varijabla naziv="DomainObject.PredzadnjaOdlukaIzPredmeta.Oznaka_1">St-4067/2016-65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1144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2018-11-05T10:25:00Z</dcterms:created>
  <dc:creator>nmarkovic</dc:creator>
  <cp:lastModifiedBy>Dijana Hadžić</cp:lastModifiedBy>
  <cp:lastPrinted>2018-11-05T12:47:00Z</cp:lastPrinted>
  <dcterms:modified xmlns:xsi="http://www.w3.org/2001/XMLSchema-instance" xsi:type="dcterms:W3CDTF">2018-11-05T12:47:00Z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rješenje - vraćanje jamčevine Korel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