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e652" w14:paraId="be0e65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02B8F">
        <w:rPr>
          <w:b/>
          <w:sz w:val="24"/>
        </w:rPr>
        <w:t>1132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02B8F">
        <w:rPr>
          <w:b/>
          <w:sz w:val="24"/>
        </w:rPr>
        <w:t>RAJIČ GRADNJA d.o.o. Požega, Eugena Kvaternika 29, OIB 87713674266,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D451B8">
        <w:rPr>
          <w:sz w:val="24"/>
        </w:rPr>
        <w:t>2</w:t>
      </w:r>
      <w:r w:rsidR="00C02B8F">
        <w:rPr>
          <w:sz w:val="24"/>
        </w:rPr>
        <w:t>7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D451B8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02B8F">
        <w:rPr>
          <w:b/>
          <w:sz w:val="24"/>
        </w:rPr>
        <w:t>RAJIČ GRADNJA d.o.o. Požega, Eugena Kvaternika 29, OIB 87713674266</w:t>
      </w:r>
      <w:r w:rsidR="00D451B8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02B8F">
        <w:rPr>
          <w:b/>
          <w:sz w:val="24"/>
          <w:u w:val="single"/>
        </w:rPr>
        <w:t>30. 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C02B8F">
        <w:rPr>
          <w:b/>
          <w:sz w:val="24"/>
          <w:u w:val="single"/>
        </w:rPr>
        <w:t>12,00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D451B8">
        <w:rPr>
          <w:sz w:val="24"/>
        </w:rPr>
        <w:t>a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D451B8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C02B8F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>Ivanka Rajič, Požega, Eugena Kvaternika 33, OIB 26411827084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451B8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451B8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C02B8F">
        <w:rPr>
          <w:b/>
          <w:sz w:val="24"/>
          <w:szCs w:val="24"/>
        </w:rPr>
        <w:t>Ivanki Rajič iz Požege, Eugena Kvaternika 33,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D451B8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86721B">
        <w:rPr>
          <w:sz w:val="24"/>
          <w:szCs w:val="24"/>
        </w:rPr>
        <w:t>c</w:t>
      </w:r>
      <w:r w:rsidR="00D451B8">
        <w:rPr>
          <w:sz w:val="24"/>
          <w:szCs w:val="24"/>
        </w:rPr>
        <w:t>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D451B8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D451B8">
        <w:rPr>
          <w:sz w:val="24"/>
          <w:szCs w:val="24"/>
        </w:rPr>
        <w:t>tupnica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D451B8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02B8F">
        <w:rPr>
          <w:b/>
          <w:sz w:val="24"/>
        </w:rPr>
        <w:t>1132</w:t>
      </w:r>
      <w:r>
        <w:rPr>
          <w:b/>
          <w:sz w:val="24"/>
        </w:rPr>
        <w:t>/2018-3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>
      <w:pPr>
        <w:jc w:val="both"/>
        <w:rPr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C02B8F">
        <w:rPr>
          <w:sz w:val="24"/>
        </w:rPr>
        <w:t xml:space="preserve">Osijek </w:t>
      </w:r>
      <w:r w:rsidR="00887FD0">
        <w:rPr>
          <w:sz w:val="24"/>
        </w:rPr>
        <w:t xml:space="preserve">podnijela je prijedlog za otvaranje stečajnog postupka nad dužnikom </w:t>
      </w:r>
      <w:r w:rsidR="00C02B8F" w:rsidRPr="00C02B8F">
        <w:rPr>
          <w:sz w:val="24"/>
        </w:rPr>
        <w:t>RAJIČ GRADNJA d.o.o. Požega, Eugena Kvaternika 29, OIB 87713674266</w:t>
      </w:r>
      <w:r w:rsidR="00177B88" w:rsidRPr="00177B88">
        <w:rPr>
          <w:sz w:val="24"/>
        </w:rPr>
        <w:t>,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02B8F">
        <w:rPr>
          <w:sz w:val="24"/>
        </w:rPr>
        <w:t>31</w:t>
      </w:r>
      <w:r w:rsidR="00D451B8">
        <w:rPr>
          <w:sz w:val="24"/>
        </w:rPr>
        <w:t>.08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C02B8F">
        <w:rPr>
          <w:sz w:val="24"/>
        </w:rPr>
        <w:t>194</w:t>
      </w:r>
      <w:r>
        <w:rPr>
          <w:sz w:val="24"/>
        </w:rPr>
        <w:t xml:space="preserve"> dana u ukupnom iznosu od </w:t>
      </w:r>
      <w:r w:rsidR="00C02B8F">
        <w:rPr>
          <w:sz w:val="24"/>
        </w:rPr>
        <w:t>85.622,79</w:t>
      </w:r>
      <w:r w:rsidR="00C252F0">
        <w:rPr>
          <w:sz w:val="24"/>
        </w:rPr>
        <w:t xml:space="preserve"> kn i da zapošljava </w:t>
      </w:r>
      <w:r w:rsidR="00C02B8F">
        <w:rPr>
          <w:sz w:val="24"/>
        </w:rPr>
        <w:t xml:space="preserve">1 </w:t>
      </w:r>
      <w:r>
        <w:rPr>
          <w:sz w:val="24"/>
        </w:rPr>
        <w:t xml:space="preserve">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451B8">
        <w:rPr>
          <w:sz w:val="24"/>
        </w:rPr>
        <w:t>2</w:t>
      </w:r>
      <w:r w:rsidR="00C02B8F">
        <w:rPr>
          <w:sz w:val="24"/>
        </w:rPr>
        <w:t>7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1DE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2B8F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90594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8562279.00</izvorni_sadrzaj>
    <derivirana_varijabla naziv="DomainObject.Predmet.InicijalnaVrijednost_1">8562279.00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St-1132/2018</izvorni_sadrzaj>
    <derivirana_varijabla naziv="DomainObject.Predmet.OznakaBroj_1">St-1132/2018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RAJIČ GRADNJA d.o.o. za građenje, usluge i trgovinu</izvorni_sadrzaj>
    <derivirana_varijabla naziv="DomainObject.Predmet.ProtustrankaFormated_1">  RAJIČ GRADNJA d.o.o. za građenje, usluge i trgovinu</derivirana_varijabla>
  </DomainObject.Predmet.ProtustrankaFormated>
  <DomainObject.Predmet.ProtustrankaFormatedOIB>
    <izvorni_sadrzaj>  RAJIČ GRADNJA d.o.o. za građenje, usluge i trgovinu, OIB 87713674266</izvorni_sadrzaj>
    <derivirana_varijabla naziv="DomainObject.Predmet.ProtustrankaFormatedOIB_1">  RAJIČ GRADNJA d.o.o. za građenje, usluge i trgovinu, OIB 87713674266</derivirana_varijabla>
  </DomainObject.Predmet.ProtustrankaFormatedOIB>
  <DomainObject.Predmet.ProtustrankaFormatedWithAdress>
    <izvorni_sadrzaj> RAJIČ GRADNJA d.o.o. za građenje, usluge i trgovinu, Eugena Kvaternika  29 , 34000 Požega</izvorni_sadrzaj>
    <derivirana_varijabla naziv="DomainObject.Predmet.ProtustrankaFormatedWithAdress_1"> RAJIČ GRADNJA d.o.o. za građenje, usluge i trgovinu, Eugena Kvaternika  29 , 34000 Požega</derivirana_varijabla>
  </DomainObject.Predmet.ProtustrankaFormatedWithAdress>
  <DomainObject.Predmet.ProtustrankaFormatedWithAdressOIB>
    <izvorni_sadrzaj> RAJIČ GRADNJA d.o.o. za građenje, usluge i trgovinu, OIB 87713674266, Eugena Kvaternika  29 , 34000 Požega</izvorni_sadrzaj>
    <derivirana_varijabla naziv="DomainObject.Predmet.ProtustrankaFormatedWithAdressOIB_1"> RAJIČ GRADNJA d.o.o. za građenje, usluge i trgovinu, OIB 87713674266, Eugena Kvaternika  29 , 34000 Požega</derivirana_varijabla>
  </DomainObject.Predmet.ProtustrankaFormatedWithAdressOIB>
  <DomainObject.Predmet.ProtustrankaWithAdress>
    <izvorni_sadrzaj>RAJIČ GRADNJA d.o.o. za građenje, usluge i trgovinu Eugena Kvaternika  29 , 34000 Požega</izvorni_sadrzaj>
    <derivirana_varijabla naziv="DomainObject.Predmet.ProtustrankaWithAdress_1">RAJIČ GRADNJA d.o.o. za građenje, usluge i trgovinu Eugena Kvaternika  29 , 34000 Požega</derivirana_varijabla>
  </DomainObject.Predmet.ProtustrankaWithAdress>
  <DomainObject.Predmet.ProtustrankaWithAdressOIB>
    <izvorni_sadrzaj>RAJIČ GRADNJA d.o.o. za građenje, usluge i trgovinu, OIB 87713674266, Eugena Kvaternika  29 , 34000 Požega</izvorni_sadrzaj>
    <derivirana_varijabla naziv="DomainObject.Predmet.ProtustrankaWithAdressOIB_1">RAJIČ GRADNJA d.o.o. za građenje, usluge i trgovinu, OIB 87713674266, Eugena Kvaternika  29 , 34000 Požega</derivirana_varijabla>
  </DomainObject.Predmet.ProtustrankaWithAdressOIB>
  <DomainObject.Predmet.ProtustrankaNazivFormated>
    <izvorni_sadrzaj>RAJIČ GRADNJA d.o.o. za građenje, usluge i trgovinu</izvorni_sadrzaj>
    <derivirana_varijabla naziv="DomainObject.Predmet.ProtustrankaNazivFormated_1">RAJIČ GRADNJA d.o.o. za građenje, usluge i trgovinu</derivirana_varijabla>
  </DomainObject.Predmet.ProtustrankaNazivFormated>
  <DomainObject.Predmet.ProtustrankaNazivFormatedOIB>
    <izvorni_sadrzaj>RAJIČ GRADNJA d.o.o. za građenje, usluge i trgovinu, OIB 87713674266</izvorni_sadrzaj>
    <derivirana_varijabla naziv="DomainObject.Predmet.ProtustrankaNazivFormatedOIB_1">RAJIČ GRADNJA d.o.o. za građenje, usluge i trgovinu, OIB 87713674266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RAJIČ GRADNJA d.o.o. za građenje, usluge i trgovinu</item>
    </izvorni_sadrzaj>
    <derivirana_varijabla naziv="DomainObject.Predmet.ProtuStrankaListFormated_1">
      <item>RAJIČ GRADNJA d.o.o. za građenje, usluge i trgovinu</item>
    </derivirana_varijabla>
  </DomainObject.Predmet.ProtuStrankaListFormated>
  <DomainObject.Predmet.ProtuStrankaListFormatedOIB>
    <izvorni_sadrzaj>
      <item>RAJIČ GRADNJA d.o.o. za građenje, usluge i trgovinu, OIB 87713674266</item>
    </izvorni_sadrzaj>
    <derivirana_varijabla naziv="DomainObject.Predmet.ProtuStrankaListFormatedOIB_1">
      <item>RAJIČ GRADNJA d.o.o. za građenje, usluge i trgovinu, OIB 87713674266</item>
    </derivirana_varijabla>
  </DomainObject.Predmet.ProtuStrankaListFormatedOIB>
  <DomainObject.Predmet.ProtuStrankaListFormatedWithAdress>
    <izvorni_sadrzaj>
      <item>RAJIČ GRADNJA d.o.o. za građenje, usluge i trgovinu, Eugena Kvaternika  29 , 34000 Požega</item>
    </izvorni_sadrzaj>
    <derivirana_varijabla naziv="DomainObject.Predmet.ProtuStrankaListFormatedWithAdress_1">
      <item>RAJIČ GRADNJA d.o.o. za građenje, usluge i trgovinu, Eugena Kvaternika  29 , 34000 Požega</item>
    </derivirana_varijabla>
  </DomainObject.Predmet.ProtuStrankaListFormatedWithAdress>
  <DomainObject.Predmet.ProtuStrankaListFormatedWithAdressOIB>
    <izvorni_sadrzaj>
      <item>RAJIČ GRADNJA d.o.o. za građenje, usluge i trgovinu, OIB 87713674266, Eugena Kvaternika  29 , 34000 Požega</item>
    </izvorni_sadrzaj>
    <derivirana_varijabla naziv="DomainObject.Predmet.ProtuStrankaListFormatedWithAdressOIB_1">
      <item>RAJIČ GRADNJA d.o.o. za građenje, usluge i trgovinu, OIB 87713674266, Eugena Kvaternika  29 , 34000 Požega</item>
    </derivirana_varijabla>
  </DomainObject.Predmet.ProtuStrankaListFormatedWithAdressOIB>
  <DomainObject.Predmet.ProtuStrankaListNazivFormated>
    <izvorni_sadrzaj>
      <item>RAJIČ GRADNJA d.o.o. za građenje, usluge i trgovinu</item>
    </izvorni_sadrzaj>
    <derivirana_varijabla naziv="DomainObject.Predmet.ProtuStrankaListNazivFormated_1">
      <item>RAJIČ GRADNJA d.o.o. za građenje, usluge i trgovinu</item>
    </derivirana_varijabla>
  </DomainObject.Predmet.ProtuStrankaListNazivFormated>
  <DomainObject.Predmet.ProtuStrankaListNazivFormatedOIB>
    <izvorni_sadrzaj>
      <item>RAJIČ GRADNJA d.o.o. za građenje, usluge i trgovinu, OIB 87713674266</item>
    </izvorni_sadrzaj>
    <derivirana_varijabla naziv="DomainObject.Predmet.ProtuStrankaListNazivFormatedOIB_1">
      <item>RAJIČ GRADNJA d.o.o. za građenje, usluge i trgovinu, OIB 87713674266</item>
    </derivirana_varijabla>
  </DomainObject.Predmet.ProtuStrankaListNazivFormatedOIB>
  <DomainObject.Predmet.OstaliListFormated>
    <izvorni_sadrzaj>
      <item>Ivanka Rajič</item>
    </izvorni_sadrzaj>
    <derivirana_varijabla naziv="DomainObject.Predmet.OstaliListFormated_1">
      <item>Ivanka Rajič</item>
    </derivirana_varijabla>
  </DomainObject.Predmet.OstaliListFormated>
  <DomainObject.Predmet.OstaliListFormatedOIB>
    <izvorni_sadrzaj>
      <item>Ivanka Rajič, OIB 26411827084</item>
    </izvorni_sadrzaj>
    <derivirana_varijabla naziv="DomainObject.Predmet.OstaliListFormatedOIB_1">
      <item>Ivanka Rajič, OIB 26411827084</item>
    </derivirana_varijabla>
  </DomainObject.Predmet.OstaliListFormatedOIB>
  <DomainObject.Predmet.OstaliListFormatedWithAdress>
    <izvorni_sadrzaj>
      <item>Ivanka Rajič, Eugena Kvaternika 33, 34000 Požega</item>
    </izvorni_sadrzaj>
    <derivirana_varijabla naziv="DomainObject.Predmet.OstaliListFormatedWithAdress_1">
      <item>Ivanka Rajič, Eugena Kvaternika 33, 34000 Požega</item>
    </derivirana_varijabla>
  </DomainObject.Predmet.OstaliListFormatedWithAdress>
  <DomainObject.Predmet.OstaliListFormatedWithAdressOIB>
    <izvorni_sadrzaj>
      <item>Ivanka Rajič, OIB 26411827084, Eugena Kvaternika 33, 34000 Požega</item>
    </izvorni_sadrzaj>
    <derivirana_varijabla naziv="DomainObject.Predmet.OstaliListFormatedWithAdressOIB_1">
      <item>Ivanka Rajič, OIB 26411827084, Eugena Kvaternika 33, 34000 Požega</item>
    </derivirana_varijabla>
  </DomainObject.Predmet.OstaliListFormatedWithAdressOIB>
  <DomainObject.Predmet.OstaliListNazivFormated>
    <izvorni_sadrzaj>
      <item>Ivanka Rajič</item>
    </izvorni_sadrzaj>
    <derivirana_varijabla naziv="DomainObject.Predmet.OstaliListNazivFormated_1">
      <item>Ivanka Rajič</item>
    </derivirana_varijabla>
  </DomainObject.Predmet.OstaliListNazivFormated>
  <DomainObject.Predmet.OstaliListNazivFormatedOIB>
    <izvorni_sadrzaj>
      <item>Ivanka Rajič, OIB 26411827084</item>
    </izvorni_sadrzaj>
    <derivirana_varijabla naziv="DomainObject.Predmet.OstaliListNazivFormatedOIB_1">
      <item>Ivanka Rajič, OIB 26411827084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RAJIČ GRADNJA d.o.o. za građenje, usluge i trgovinu</izvorni_sadrzaj>
    <derivirana_varijabla naziv="DomainObject.Predmet.ProtustrankaIDrugi_1">RAJIČ GRADNJA 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RAJIČ GRADNJA d.o.o. za građenje, usluge i trgovinu, OIB 87713674266, Eugena Kvaternika  29 , 34000 Požega</izvorni_sadrzaj>
    <derivirana_varijabla naziv="DomainObject.Predmet.ProtustrankaIDrugiAdressOIB_1">RAJIČ GRADNJA d.o.o. za građenje, usluge i trgovinu, OIB 87713674266, Eugena Kvaternika  29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RAJIČ GRADNJA d.o.o. za građenje, usluge i trgovinu</item>
      <item>Ivanka Rajič</item>
    </izvorni_sadrzaj>
    <derivirana_varijabla naziv="DomainObject.Predmet.SudioniciListNaziv_1">
      <item>Financijska agencija</item>
      <item>RAJIČ GRADNJA d.o.o. za građenje, usluge i trgovinu</item>
      <item>Ivanka Rajič</item>
    </derivirana_varijabla>
  </DomainObject.Predmet.SudioniciListNaziv>
  <DomainObject.Predmet.SudioniciListAdressOIB>
    <izvorni_sadrzaj>
      <item>Financijska agencija, OIB 85821130368, Ulica grada Vukovara 70,10000 Zagreb</item>
      <item>RAJIČ GRADNJA d.o.o. za građenje, usluge i trgovinu, OIB 87713674266, Eugena Kvaternika  29 ,34000 Požega</item>
      <item>Ivanka Rajič, OIB 26411827084, Eugena Kvaternika 33,34000 Požega</item>
    </izvorni_sadrzaj>
    <derivirana_varijabla naziv="DomainObject.Predmet.SudioniciListAdressOIB_1">
      <item>Financijska agencija, OIB 85821130368, Ulica grada Vukovara 70,10000 Zagreb</item>
      <item>RAJIČ GRADNJA d.o.o. za građenje, usluge i trgovinu, OIB 87713674266, Eugena Kvaternika  29 ,34000 Požega</item>
      <item>Ivanka Rajič, OIB 26411827084, Eugena Kvaternika 33,34000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87713674266</item>
      <item>, OIB 26411827084</item>
    </izvorni_sadrzaj>
    <derivirana_varijabla naziv="DomainObject.Predmet.SudioniciListNazivOIB_1">
      <item>, OIB 85821130368</item>
      <item>, OIB 87713674266</item>
      <item>, OIB 26411827084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457</properties:Words>
  <properties:Characters>2545</properties:Characters>
  <properties:Lines>87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2018-09-06T07:21:00Z</dcterms:created>
  <dc:creator>Trgovacki sud</dc:creator>
  <cp:lastModifiedBy>wsadmin</cp:lastModifiedBy>
  <cp:lastPrinted>2018-09-24T07:53:00Z</cp:lastPrinted>
  <dcterms:modified xmlns:xsi="http://www.w3.org/2001/XMLSchema-instance" xsi:type="dcterms:W3CDTF">2018-09-27T10:54:00Z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1132-18.docx)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