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3bd" w14:paraId="06513bd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E901D0">
        <w:t>197</w:t>
      </w:r>
      <w:r w:rsidR="00240B7F">
        <w:t>/1</w:t>
      </w:r>
      <w:r w:rsidR="00E901D0">
        <w:t>8</w:t>
      </w:r>
      <w:r w:rsidR="00240B7F">
        <w:t>-</w:t>
      </w:r>
      <w:r w:rsidR="00BF24B1">
        <w:t>18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639AA" w:rsidR="000639AA">
      <w:pPr>
        <w:jc w:val="both"/>
      </w:pPr>
      <w:r>
        <w:tab/>
      </w:r>
      <w:r w:rsidR="000639AA" w:rsidRPr="00895554">
        <w:t xml:space="preserve">Trgovački sud u Osijeku, po </w:t>
      </w:r>
      <w:r w:rsidR="000639AA">
        <w:t>s</w:t>
      </w:r>
      <w:r w:rsidR="000639AA" w:rsidRPr="00895554">
        <w:t xml:space="preserve">ucu </w:t>
      </w:r>
      <w:r w:rsidR="000639AA">
        <w:t>Željku Jakšić kao</w:t>
      </w:r>
      <w:r w:rsidR="000639AA" w:rsidRPr="00895554">
        <w:t xml:space="preserve"> stečajnom sucu, povodom prijedloga RH, MF, Porezna uprava, Područni ured Osijek, zastupana po </w:t>
      </w:r>
      <w:r w:rsidR="000639AA" w:rsidRPr="00CA40D7">
        <w:t xml:space="preserve">ŽDO u Osijeku </w:t>
      </w:r>
      <w:r w:rsidR="000639AA" w:rsidRPr="00895554">
        <w:t>OIB 18683136487</w:t>
      </w:r>
      <w:r w:rsidR="000639AA">
        <w:t xml:space="preserve"> </w:t>
      </w:r>
      <w:r w:rsidR="00CA40D7">
        <w:t>z</w:t>
      </w:r>
      <w:r w:rsidR="000639AA" w:rsidRPr="00D76A8E">
        <w:t xml:space="preserve">a otvaranje stečajnog postupka nad dužnikom </w:t>
      </w:r>
      <w:r w:rsidR="00EC6060">
        <w:t>TEAM ORŠOLIĆ</w:t>
      </w:r>
      <w:r w:rsidR="00483C1E">
        <w:t xml:space="preserve"> </w:t>
      </w:r>
      <w:r w:rsidR="00EC6060">
        <w:t>jednostavno društvo s ograničenom odgovornošću</w:t>
      </w:r>
      <w:r w:rsidR="00483C1E">
        <w:t xml:space="preserve"> za trgovinu i usluge</w:t>
      </w:r>
      <w:r w:rsidR="000639AA" w:rsidRPr="002D4161">
        <w:t xml:space="preserve">, </w:t>
      </w:r>
      <w:r w:rsidR="00EC6060">
        <w:t>Osijek</w:t>
      </w:r>
      <w:r w:rsidR="000639AA" w:rsidRPr="002D4161">
        <w:t xml:space="preserve">, </w:t>
      </w:r>
      <w:r w:rsidR="00EC6060">
        <w:t>Ivana Gundulića 43</w:t>
      </w:r>
      <w:r w:rsidR="000639AA" w:rsidRPr="002D4161">
        <w:t xml:space="preserve">, MBS </w:t>
      </w:r>
      <w:r w:rsidR="00EC6060">
        <w:t>030167470</w:t>
      </w:r>
      <w:r w:rsidR="000639AA" w:rsidRPr="002D4161">
        <w:t xml:space="preserve">, OIB </w:t>
      </w:r>
      <w:r w:rsidR="00EC6060">
        <w:t>03527307628</w:t>
      </w:r>
      <w:r w:rsidR="000639AA" w:rsidRPr="0041082E">
        <w:t xml:space="preserve">, dana </w:t>
      </w:r>
      <w:r w:rsidR="00483C1E">
        <w:t>2</w:t>
      </w:r>
      <w:r w:rsidR="00A2303A">
        <w:t>4</w:t>
      </w:r>
      <w:r w:rsidR="000639AA" w:rsidRPr="0041082E">
        <w:t xml:space="preserve">. </w:t>
      </w:r>
      <w:r w:rsidR="000639AA">
        <w:t>siječnja</w:t>
      </w:r>
      <w:r w:rsidR="000639AA" w:rsidRPr="0041082E">
        <w:t xml:space="preserve"> 201</w:t>
      </w:r>
      <w:r w:rsidR="00483C1E">
        <w:t>9</w:t>
      </w:r>
      <w:r w:rsidR="000639AA" w:rsidRPr="0041082E">
        <w:t>.</w:t>
      </w:r>
    </w:p>
    <w:p w:rsidRDefault="000639AA" w:rsidP="000639AA" w:rsidR="000639AA">
      <w:pPr>
        <w:jc w:val="both"/>
      </w:pP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33D8B">
        <w:t>TEAM ORŠOLIĆ jednostavno društvo s ograničenom odgovornošću za trgovinu i usluge</w:t>
      </w:r>
      <w:r w:rsidR="00D33D8B" w:rsidRPr="002D4161">
        <w:t xml:space="preserve">, </w:t>
      </w:r>
      <w:r w:rsidR="00D33D8B">
        <w:t>Osijek</w:t>
      </w:r>
      <w:r w:rsidR="00D33D8B" w:rsidRPr="002D4161">
        <w:t xml:space="preserve">, </w:t>
      </w:r>
      <w:r w:rsidR="00D33D8B">
        <w:t>Ivana Gundulića 43</w:t>
      </w:r>
      <w:r w:rsidR="00D33D8B" w:rsidRPr="002D4161">
        <w:t xml:space="preserve">, MBS </w:t>
      </w:r>
      <w:r w:rsidR="00D33D8B">
        <w:t>030167470</w:t>
      </w:r>
      <w:r w:rsidR="00D33D8B" w:rsidRPr="002D4161">
        <w:t xml:space="preserve">, OIB </w:t>
      </w:r>
      <w:r w:rsidR="00D33D8B">
        <w:t>03527307628</w:t>
      </w:r>
      <w:r w:rsidRPr="0004295A">
        <w:t>.</w:t>
      </w:r>
      <w:r>
        <w:t xml:space="preserve"> 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 xml:space="preserve">m postupku imenuje se </w:t>
      </w:r>
      <w:r w:rsidR="00801878">
        <w:t>privremena</w:t>
      </w:r>
      <w:r w:rsidR="00FA1E1F">
        <w:t xml:space="preserve"> stečajn</w:t>
      </w:r>
      <w:r w:rsidR="00801878">
        <w:t>a</w:t>
      </w:r>
      <w:r w:rsidR="00FA1E1F">
        <w:t xml:space="preserve"> upravitelj</w:t>
      </w:r>
      <w:r w:rsidR="00801878">
        <w:t>ica</w:t>
      </w:r>
      <w:r>
        <w:t xml:space="preserve"> u osobi </w:t>
      </w:r>
      <w:r w:rsidR="00E901D0">
        <w:t>Snježana Sudarević</w:t>
      </w:r>
      <w:r w:rsidRPr="0004295A">
        <w:t xml:space="preserve"> iz </w:t>
      </w:r>
      <w:r w:rsidR="00E901D0">
        <w:t>Osijek</w:t>
      </w:r>
      <w:r w:rsidR="00FA1E1F">
        <w:t>a</w:t>
      </w:r>
      <w:r w:rsidRPr="0004295A">
        <w:t xml:space="preserve">, </w:t>
      </w:r>
      <w:r w:rsidR="00E901D0">
        <w:t>Kardinala Alojzija Stepinca 35</w:t>
      </w:r>
      <w:r w:rsidRPr="0004295A">
        <w:t xml:space="preserve">, OIB </w:t>
      </w:r>
      <w:r w:rsidR="00E901D0">
        <w:t>83030278680</w:t>
      </w:r>
      <w:r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A1E1F">
        <w:t>28</w:t>
      </w:r>
      <w:r w:rsidR="000C53CA" w:rsidRPr="0004295A">
        <w:t xml:space="preserve">. </w:t>
      </w:r>
      <w:r w:rsidR="00FE7C7E" w:rsidRPr="0004295A">
        <w:t>veljače</w:t>
      </w:r>
      <w:r w:rsidR="000C53CA" w:rsidRPr="0004295A">
        <w:t xml:space="preserve"> 2019. g. u </w:t>
      </w:r>
      <w:r w:rsidRPr="0004295A">
        <w:t xml:space="preserve"> </w:t>
      </w:r>
      <w:r w:rsidR="00E901D0">
        <w:t>9</w:t>
      </w:r>
      <w:r w:rsidR="00D54647" w:rsidRPr="0004295A">
        <w:t>,00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FA1E1F" w:rsidP="008226AC" w:rsidR="003768C2">
      <w:pPr>
        <w:pStyle w:val="Tijeloteksta"/>
        <w:numPr>
          <w:ilvl w:val="0"/>
          <w:numId w:val="1"/>
        </w:numPr>
      </w:pPr>
      <w:r>
        <w:t>P</w:t>
      </w:r>
      <w:r w:rsidR="007C0EEE">
        <w:t>rivremen</w:t>
      </w:r>
      <w:r w:rsidR="00945EA7">
        <w:t>a stečajna</w:t>
      </w:r>
      <w:r w:rsidR="007C0EEE">
        <w:t xml:space="preserve"> upravitelj</w:t>
      </w:r>
      <w:r w:rsidR="00945EA7">
        <w:t>ica</w:t>
      </w:r>
      <w:r w:rsidR="00003A62">
        <w:t xml:space="preserve"> </w:t>
      </w:r>
      <w:r w:rsidR="007C0EEE">
        <w:t>duž</w:t>
      </w:r>
      <w:r w:rsidR="00945EA7">
        <w:t>na</w:t>
      </w:r>
      <w:r w:rsidR="007C0EEE">
        <w:t xml:space="preserve"> je </w:t>
      </w:r>
      <w:r w:rsidR="003768C2">
        <w:t xml:space="preserve">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FA1E1F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945EA7">
        <w:t>a</w:t>
      </w:r>
      <w:r>
        <w:t xml:space="preserve"> stečajn</w:t>
      </w:r>
      <w:r w:rsidR="00945EA7">
        <w:t>a</w:t>
      </w:r>
      <w:r>
        <w:t xml:space="preserve"> upravitelj</w:t>
      </w:r>
      <w:r w:rsidR="00945EA7">
        <w:t>ica</w:t>
      </w:r>
      <w:r>
        <w:t xml:space="preserve"> </w:t>
      </w:r>
      <w:r w:rsidR="007C0EEE">
        <w:t>ovlašten</w:t>
      </w:r>
      <w:r w:rsidR="00945EA7">
        <w:t>a</w:t>
      </w:r>
      <w:r w:rsidR="007C0EEE">
        <w:t xml:space="preserve"> je </w:t>
      </w:r>
      <w:r w:rsidR="003768C2">
        <w:t xml:space="preserve">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</w:t>
      </w:r>
      <w:r w:rsidR="007C0EEE">
        <w:t>privremeno</w:t>
      </w:r>
      <w:r w:rsidR="00945EA7">
        <w:t>j</w:t>
      </w:r>
      <w:r w:rsidR="007C0EEE">
        <w:t xml:space="preserve"> stečajno</w:t>
      </w:r>
      <w:r w:rsidR="00945EA7">
        <w:t>j</w:t>
      </w:r>
      <w:r w:rsidR="007C0EEE">
        <w:t xml:space="preserve"> upravitelj</w:t>
      </w:r>
      <w:r w:rsidR="00945EA7">
        <w:t>ici</w:t>
      </w:r>
      <w:r>
        <w:t xml:space="preserve"> 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8226AC" w:rsidR="00C06380">
      <w:pPr>
        <w:pStyle w:val="Tijeloteksta"/>
        <w:numPr>
          <w:ilvl w:val="0"/>
          <w:numId w:val="1"/>
        </w:numPr>
      </w:pPr>
      <w:r>
        <w:t>P</w:t>
      </w:r>
      <w:r w:rsidR="00945EA7">
        <w:t>rivremena</w:t>
      </w:r>
      <w:r w:rsidR="007C0EEE">
        <w:t xml:space="preserve"> stečajn</w:t>
      </w:r>
      <w:r w:rsidR="00945EA7">
        <w:t>a</w:t>
      </w:r>
      <w:r w:rsidR="007C0EEE">
        <w:t xml:space="preserve"> upravitelj</w:t>
      </w:r>
      <w:r w:rsidR="00945EA7">
        <w:t>ica dužna</w:t>
      </w:r>
      <w:r w:rsidR="007C0EEE">
        <w:t xml:space="preserve"> je </w:t>
      </w:r>
      <w:r>
        <w:t xml:space="preserve"> posebno provjeriti da li je dužnik imao promet nekretnina u razdoblju od 4 godine prije podnošenja prijedloga za otvaranje stečajnog postupka te da li postoje pobojne pravne radnje dužnika.</w:t>
      </w:r>
    </w:p>
    <w:p w:rsidRDefault="00F17476" w:rsidP="00F17476" w:rsidR="00F17476">
      <w:pPr>
        <w:pStyle w:val="Tijeloteksta"/>
        <w:ind w:left="786"/>
      </w:pPr>
    </w:p>
    <w:p w:rsidRDefault="00493016" w:rsidP="00E901D0" w:rsidR="00493016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7A15E7" w:rsidP="007A15E7" w:rsidR="007A15E7">
      <w:pPr>
        <w:ind w:firstLine="720"/>
        <w:jc w:val="both"/>
      </w:pPr>
      <w:r>
        <w:t xml:space="preserve">Dana </w:t>
      </w:r>
      <w:r w:rsidR="00493016">
        <w:t xml:space="preserve">16. </w:t>
      </w:r>
      <w:r w:rsidR="00DB43ED">
        <w:t>studenog</w:t>
      </w:r>
      <w:r w:rsidR="00493016">
        <w:t xml:space="preserve"> </w:t>
      </w:r>
      <w:r>
        <w:t xml:space="preserve">2017. zaprimljen je na Trgovačkom sudu u </w:t>
      </w:r>
      <w:r w:rsidR="00DB43ED">
        <w:t>Osijek</w:t>
      </w:r>
      <w:r>
        <w:t xml:space="preserve">u </w:t>
      </w:r>
      <w:r w:rsidR="00DB43ED">
        <w:t>zahtjev FINE Regionalni centar Osijek</w:t>
      </w:r>
      <w:r>
        <w:t xml:space="preserve">, Podružnica </w:t>
      </w:r>
      <w:r w:rsidR="00DB43ED">
        <w:t>Osijek</w:t>
      </w:r>
      <w:r>
        <w:t>, klasa: 110-07/17-01/</w:t>
      </w:r>
      <w:r w:rsidR="00DB43ED">
        <w:t>04 Ur. broj 04-06-17-5408</w:t>
      </w:r>
      <w:r w:rsidR="00493016">
        <w:t xml:space="preserve"> od </w:t>
      </w:r>
      <w:r w:rsidR="00DB43ED">
        <w:t>15</w:t>
      </w:r>
      <w:r w:rsidR="00493016">
        <w:t xml:space="preserve">. </w:t>
      </w:r>
      <w:r w:rsidR="00DB43ED">
        <w:t>studenog</w:t>
      </w:r>
      <w:r w:rsidR="00493016">
        <w:t xml:space="preserve">a </w:t>
      </w:r>
      <w:r>
        <w:t xml:space="preserve">2017. godine, za provedbu skraćenog stečajnog postupka nad dužnikom </w:t>
      </w:r>
      <w:r w:rsidR="00DB43ED">
        <w:t>TEAM ORŠOLIĆ jednostavno društvo s ograničenom odgovornošću za trgovinu i usluge</w:t>
      </w:r>
      <w:r w:rsidR="00DB43ED" w:rsidRPr="002D4161">
        <w:t xml:space="preserve">, </w:t>
      </w:r>
      <w:r w:rsidR="00DB43ED">
        <w:t>Osijek</w:t>
      </w:r>
      <w:r w:rsidR="00DB43ED" w:rsidRPr="002D4161">
        <w:t xml:space="preserve">, </w:t>
      </w:r>
      <w:r w:rsidR="00DB43ED">
        <w:t>Ivana Gundulića 43</w:t>
      </w:r>
      <w:r w:rsidR="00DB43ED" w:rsidRPr="002D4161">
        <w:t xml:space="preserve">, MBS </w:t>
      </w:r>
      <w:r w:rsidR="00DB43ED">
        <w:t>030167470</w:t>
      </w:r>
      <w:r w:rsidR="00DB43ED" w:rsidRPr="002D4161">
        <w:t xml:space="preserve">, OIB </w:t>
      </w:r>
      <w:r w:rsidR="00DB43ED">
        <w:t>03527307628</w:t>
      </w:r>
      <w:r>
        <w:t>, temeljem odredbe čl. 429. st. 1. Stečajnog zakona (NN 71/15 i 104/17, dalje: SZ).</w:t>
      </w:r>
    </w:p>
    <w:p w:rsidRDefault="007A15E7" w:rsidP="007A15E7" w:rsidR="007A15E7">
      <w:pPr>
        <w:ind w:firstLine="720"/>
        <w:jc w:val="both"/>
      </w:pPr>
      <w:r>
        <w:t xml:space="preserve">U </w:t>
      </w:r>
      <w:r w:rsidR="00E901D0">
        <w:t>zahtjevu</w:t>
      </w:r>
      <w:r>
        <w:t xml:space="preserve"> je </w:t>
      </w:r>
      <w:r w:rsidR="006F4DDE">
        <w:t>n</w:t>
      </w:r>
      <w:r>
        <w:t xml:space="preserve">avela da na dan </w:t>
      </w:r>
      <w:r w:rsidR="00E901D0">
        <w:t>14. studenoga</w:t>
      </w:r>
      <w:r w:rsidR="003A7E7F">
        <w:t xml:space="preserve"> </w:t>
      </w:r>
      <w:r>
        <w:t xml:space="preserve">2017. dužnik u Očevidniku redoslijeda osnova za plaćanje ima evidentirane neizvršene osnove za plaćanje u neprekinutom razdoblju od 120 dana, u ukupnom iznosu od </w:t>
      </w:r>
      <w:r w:rsidR="00E901D0">
        <w:t>42</w:t>
      </w:r>
      <w:r w:rsidR="003A7E7F">
        <w:t>.</w:t>
      </w:r>
      <w:r w:rsidR="00E901D0">
        <w:t>527,75</w:t>
      </w:r>
      <w:r>
        <w:t xml:space="preserve"> kn, u koji iznos je uračunata kamata i naknada FINE za provedbe ovrhe na novčanim sredstvima dužnika. Navodi da dužnik nema zaposlenih radnika.</w:t>
      </w:r>
    </w:p>
    <w:p w:rsidRDefault="007A15E7" w:rsidP="007A15E7" w:rsidR="007A15E7">
      <w:pPr>
        <w:ind w:firstLine="720"/>
        <w:jc w:val="both"/>
      </w:pPr>
      <w:r>
        <w:t xml:space="preserve">Dostavlja popis računa i oročenih novčanih sredstava dužnika na dan </w:t>
      </w:r>
      <w:r w:rsidR="00E901D0">
        <w:t>14. studenoga 2017.</w:t>
      </w:r>
      <w:r w:rsidR="003A7E7F">
        <w:t xml:space="preserve">, </w:t>
      </w:r>
      <w:r>
        <w:t xml:space="preserve">te navodi da na temelju čl. 112. st. 5. SZ dužnik na ime predujma za namirenje troškova stečajnog postupka nema zaplijenjena novčana sredstva na dan </w:t>
      </w:r>
      <w:r w:rsidR="00E901D0">
        <w:t>14. studenoga 2017.</w:t>
      </w:r>
      <w:r>
        <w:t xml:space="preserve"> </w:t>
      </w:r>
    </w:p>
    <w:p w:rsidRDefault="007A15E7" w:rsidP="007A15E7" w:rsidR="007A15E7">
      <w:pPr>
        <w:ind w:firstLine="720"/>
        <w:jc w:val="both"/>
      </w:pPr>
      <w:r>
        <w:t xml:space="preserve">Dana </w:t>
      </w:r>
      <w:r w:rsidR="006F4DDE">
        <w:t>2</w:t>
      </w:r>
      <w:r w:rsidR="00E901D0">
        <w:t>4</w:t>
      </w:r>
      <w:r w:rsidR="006F4DDE">
        <w:t xml:space="preserve">. </w:t>
      </w:r>
      <w:r w:rsidR="00E901D0">
        <w:t>studenog</w:t>
      </w:r>
      <w:r w:rsidR="006F4DDE">
        <w:t xml:space="preserve">a </w:t>
      </w:r>
      <w:r>
        <w:t xml:space="preserve">2017. zaprimljen je prijedlog </w:t>
      </w:r>
      <w:r w:rsidR="006B376F">
        <w:t>vjerovnika Republike Hrvatske – Ministarstva financija</w:t>
      </w:r>
      <w:r w:rsidR="006F4DDE">
        <w:t>, Porezna uprava</w:t>
      </w:r>
      <w:r w:rsidR="006B376F">
        <w:t xml:space="preserve"> zastupanog po ŽDO Osijek </w:t>
      </w:r>
      <w:r>
        <w:t xml:space="preserve">za otvaranje stečajnog postupka nad predmetnim dužnikom, pa je sud obustavio skraćeni stečajni postupak </w:t>
      </w:r>
      <w:r w:rsidR="006B376F">
        <w:t xml:space="preserve">te će se </w:t>
      </w:r>
      <w:r>
        <w:t>postupak  nastaviti prema općim odredbama Stečajnog zakona.</w:t>
      </w:r>
    </w:p>
    <w:p w:rsidRDefault="00C06380" w:rsidP="008226AC" w:rsidR="005173F9">
      <w:pPr>
        <w:ind w:firstLine="708"/>
        <w:jc w:val="both"/>
      </w:pPr>
      <w:r>
        <w:t>Sud je utvrdio da su predlagatelji ovlašteni za podnošenje predmetnog prijedloga</w:t>
      </w:r>
      <w:r w:rsidR="005173F9">
        <w:t xml:space="preserve"> temeljem čl. 1</w:t>
      </w:r>
      <w:r>
        <w:t>6</w:t>
      </w:r>
      <w:r w:rsidR="005173F9">
        <w:t>.</w:t>
      </w:r>
      <w:r>
        <w:t xml:space="preserve"> i čl. 109. Stečajnog zakona, te je donio rješenje o pokretanju prethodnog postupka i imenovao je</w:t>
      </w:r>
      <w:r w:rsidR="005173F9">
        <w:t xml:space="preserve"> </w:t>
      </w:r>
      <w:r w:rsidR="00044B58">
        <w:t>privremenu stečajnu upraviteljicu</w:t>
      </w:r>
      <w:r w:rsidR="006B376F">
        <w:t xml:space="preserve"> </w:t>
      </w:r>
      <w:r w:rsidR="005173F9">
        <w:t xml:space="preserve"> u osobi </w:t>
      </w:r>
      <w:r w:rsidR="00E901D0">
        <w:t>Snježana Sudarević</w:t>
      </w:r>
      <w:r w:rsidR="00E901D0" w:rsidRPr="0004295A">
        <w:t xml:space="preserve"> iz </w:t>
      </w:r>
      <w:r w:rsidR="00E901D0">
        <w:t>Osijeka</w:t>
      </w:r>
      <w:r w:rsidR="00E901D0" w:rsidRPr="0004295A">
        <w:t xml:space="preserve">, </w:t>
      </w:r>
      <w:r w:rsidR="00E901D0">
        <w:t>Kardinala Alojzija Stepinca 35</w:t>
      </w:r>
      <w:r w:rsidR="00E901D0" w:rsidRPr="0004295A">
        <w:t xml:space="preserve">, OIB </w:t>
      </w:r>
      <w:r w:rsidR="00E901D0">
        <w:t>83030278680</w:t>
      </w:r>
      <w:r w:rsidR="00D54647" w:rsidRPr="00D54647">
        <w:rPr>
          <w:b/>
        </w:rPr>
        <w:t xml:space="preserve"> </w:t>
      </w:r>
      <w:r w:rsidR="005173F9">
        <w:t xml:space="preserve">(automatski odabir), </w:t>
      </w:r>
      <w:r>
        <w:t xml:space="preserve">sukladno čl. 115. </w:t>
      </w:r>
      <w:r w:rsidR="004966CB">
        <w:t>st. 1. i 2. Stečajnog zakona</w:t>
      </w:r>
      <w:r w:rsidR="006B376F">
        <w:t xml:space="preserve">, odredio mu je dužnosti </w:t>
      </w:r>
      <w:r w:rsidR="00FE53F5">
        <w:t>(čl.119. st.2. i 3. SZ-a) i zakazao ročište.</w:t>
      </w: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8226AC" w:rsidR="003768C2">
      <w:pPr>
        <w:pStyle w:val="Tijeloteksta"/>
        <w:tabs>
          <w:tab w:pos="4536" w:val="center"/>
          <w:tab w:pos="6585" w:val="left"/>
        </w:tabs>
        <w:jc w:val="center"/>
      </w:pPr>
      <w:r>
        <w:t xml:space="preserve">U Osijeku </w:t>
      </w:r>
      <w:r w:rsidR="0014759B">
        <w:t>2</w:t>
      </w:r>
      <w:r w:rsidR="00A2303A">
        <w:t>4</w:t>
      </w:r>
      <w:r w:rsidR="00D54647">
        <w:t xml:space="preserve">. </w:t>
      </w:r>
      <w:r w:rsidR="00D861FA">
        <w:t>siječnj</w:t>
      </w:r>
      <w:r w:rsidR="00D54647">
        <w:t>a</w:t>
      </w:r>
      <w:r w:rsidR="00D861FA">
        <w:t xml:space="preserve"> 2019</w:t>
      </w:r>
      <w:r w:rsidR="005173F9">
        <w:t>.</w:t>
      </w:r>
    </w:p>
    <w:p w:rsidRDefault="003768C2" w:rsidP="003768C2" w:rsidR="003768C2">
      <w:pPr>
        <w:pStyle w:val="Tijeloteksta"/>
        <w:jc w:val="center"/>
      </w:pPr>
    </w:p>
    <w:p w:rsidRDefault="0014759B" w:rsidP="003768C2" w:rsidR="0014759B">
      <w:pPr>
        <w:pStyle w:val="Tijeloteksta"/>
        <w:jc w:val="left"/>
      </w:pPr>
    </w:p>
    <w:p w:rsidRDefault="007A15E7" w:rsidP="003768C2" w:rsidR="003768C2">
      <w:pPr>
        <w:pStyle w:val="Tijeloteksta"/>
        <w:jc w:val="left"/>
      </w:pPr>
      <w:r>
        <w:t xml:space="preserve">  </w:t>
      </w:r>
      <w:r w:rsidR="003768C2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Stečajni sudac</w:t>
      </w:r>
    </w:p>
    <w:p w:rsidRDefault="00F47628" w:rsidP="003768C2" w:rsidR="003768C2">
      <w:pPr>
        <w:pStyle w:val="Tijeloteksta"/>
        <w:jc w:val="left"/>
      </w:pPr>
      <w:r>
        <w:t>Maja Videnović</w:t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</w:r>
      <w:r w:rsidR="007A15E7">
        <w:tab/>
        <w:t xml:space="preserve">                   Željko Jakšić</w:t>
      </w:r>
    </w:p>
    <w:p w:rsidRDefault="003768C2" w:rsidP="00AB2820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7628">
        <w:t xml:space="preserve">    </w:t>
      </w:r>
    </w:p>
    <w:p w:rsidRDefault="003768C2" w:rsidP="008226AC" w:rsidR="003768C2">
      <w:pPr>
        <w:pStyle w:val="Tijeloteksta"/>
      </w:pPr>
      <w:r>
        <w:t>POUKA O PRAVNOM LIJEKU:</w:t>
      </w:r>
    </w:p>
    <w:p w:rsidRDefault="003768C2" w:rsidP="008226AC" w:rsidR="0014759B">
      <w:pPr>
        <w:pStyle w:val="Tijeloteksta"/>
      </w:pPr>
      <w:r>
        <w:t>Protiv ovog rješenja nije dopuštena posebna žalba (čl. 115. st. 1. Stečajnog zakona).</w:t>
      </w:r>
    </w:p>
    <w:p w:rsidRDefault="00AB2820" w:rsidP="008226AC" w:rsidR="00AB2820">
      <w:pPr>
        <w:pStyle w:val="Tijeloteksta"/>
      </w:pPr>
    </w:p>
    <w:p w:rsidRDefault="00FA1C47" w:rsidP="008226AC" w:rsidR="00FA1C47">
      <w:pPr>
        <w:pStyle w:val="Tijeloteksta"/>
      </w:pPr>
      <w:r>
        <w:t>DNA</w:t>
      </w:r>
    </w:p>
    <w:p w:rsidRDefault="00FA1C47" w:rsidP="008226AC" w:rsidR="00FA1C47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</w:t>
      </w:r>
      <w:r w:rsidR="00FE53F5">
        <w:t>u</w:t>
      </w:r>
      <w:r>
        <w:t>pravitelj</w:t>
      </w:r>
      <w:r w:rsidR="00044B58">
        <w:t>ica</w:t>
      </w:r>
      <w:r>
        <w:t xml:space="preserve"> </w:t>
      </w:r>
    </w:p>
    <w:p w:rsidRDefault="00FA1C47" w:rsidP="008226AC" w:rsidR="00FA1C47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  <w:r w:rsidR="00FE53F5">
        <w:t>u</w:t>
      </w:r>
      <w:r w:rsidR="00715156">
        <w:t xml:space="preserve"> po ŽDO</w:t>
      </w:r>
      <w:r w:rsidR="00BF24B1">
        <w:t xml:space="preserve"> Osijek</w:t>
      </w:r>
    </w:p>
    <w:p w:rsidRDefault="00FA1C47" w:rsidP="008226AC" w:rsidR="00FA1C47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D84EB8" w:rsidP="008226AC" w:rsidR="00FA1C47">
      <w:pPr>
        <w:pStyle w:val="Tijeloteksta"/>
        <w:numPr>
          <w:ilvl w:val="0"/>
          <w:numId w:val="3"/>
        </w:numPr>
      </w:pPr>
      <w:r>
        <w:t>FINA</w:t>
      </w:r>
      <w:r w:rsidR="00FA1C47">
        <w:t xml:space="preserve"> Osijek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R- 2</w:t>
      </w:r>
      <w:r w:rsidR="0014759B">
        <w:t>8</w:t>
      </w:r>
      <w:r>
        <w:t>.2.</w:t>
      </w: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B8E" w:rsidR="003F5B8E">
      <w:r>
        <w:separator/>
      </w:r>
    </w:p>
  </w:endnote>
  <w:endnote w:id="0" w:type="continuationSeparator">
    <w:p w:rsidRDefault="003F5B8E" w:rsidR="003F5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B8E" w:rsidR="003F5B8E">
      <w:r>
        <w:separator/>
      </w:r>
    </w:p>
  </w:footnote>
  <w:footnote w:id="0" w:type="continuationSeparator">
    <w:p w:rsidRDefault="003F5B8E" w:rsidR="003F5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1D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F24E7D" w:rsidR="00F24E7D">
    <w:pPr>
      <w:jc w:val="right"/>
    </w:pPr>
    <w:r>
      <w:tab/>
    </w:r>
    <w:r>
      <w:tab/>
    </w:r>
    <w:r w:rsidR="00F24E7D">
      <w:t>Poslovni broj: 5 St-</w:t>
    </w:r>
    <w:r w:rsidR="00E901D0">
      <w:t>197</w:t>
    </w:r>
    <w:r w:rsidR="00F24E7D">
      <w:t>/1</w:t>
    </w:r>
    <w:r w:rsidR="00E901D0">
      <w:t>8</w:t>
    </w:r>
    <w:r w:rsidR="00F24E7D">
      <w:t>-18</w:t>
    </w:r>
  </w:p>
  <w:p w:rsidRDefault="00DE5661" w:rsidP="00F24E7D" w:rsidR="00DE566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172C"/>
    <w:rsid w:val="00036EE7"/>
    <w:rsid w:val="0004295A"/>
    <w:rsid w:val="00044B58"/>
    <w:rsid w:val="0005396D"/>
    <w:rsid w:val="0005798E"/>
    <w:rsid w:val="000639AA"/>
    <w:rsid w:val="00070D0F"/>
    <w:rsid w:val="00094230"/>
    <w:rsid w:val="000C20F1"/>
    <w:rsid w:val="000C53CA"/>
    <w:rsid w:val="000E0073"/>
    <w:rsid w:val="000E414B"/>
    <w:rsid w:val="0010785A"/>
    <w:rsid w:val="00112826"/>
    <w:rsid w:val="00125C68"/>
    <w:rsid w:val="001309A4"/>
    <w:rsid w:val="00130DE9"/>
    <w:rsid w:val="0013209D"/>
    <w:rsid w:val="00133EE5"/>
    <w:rsid w:val="0014759B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40B7F"/>
    <w:rsid w:val="00291B9C"/>
    <w:rsid w:val="002D5985"/>
    <w:rsid w:val="002D77B4"/>
    <w:rsid w:val="00302459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411D"/>
    <w:rsid w:val="00386AD3"/>
    <w:rsid w:val="003A7E7F"/>
    <w:rsid w:val="003E08E5"/>
    <w:rsid w:val="003E0E45"/>
    <w:rsid w:val="003E147C"/>
    <w:rsid w:val="003E3A0B"/>
    <w:rsid w:val="003F10D6"/>
    <w:rsid w:val="003F5B8E"/>
    <w:rsid w:val="004011EC"/>
    <w:rsid w:val="004340C7"/>
    <w:rsid w:val="00447FD2"/>
    <w:rsid w:val="00474107"/>
    <w:rsid w:val="004806AD"/>
    <w:rsid w:val="00483C1E"/>
    <w:rsid w:val="00493016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0162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B376F"/>
    <w:rsid w:val="006C078C"/>
    <w:rsid w:val="006C2276"/>
    <w:rsid w:val="006C6777"/>
    <w:rsid w:val="006D4A3F"/>
    <w:rsid w:val="006D64E6"/>
    <w:rsid w:val="006F4DDE"/>
    <w:rsid w:val="0071514F"/>
    <w:rsid w:val="00715156"/>
    <w:rsid w:val="007242CD"/>
    <w:rsid w:val="00725641"/>
    <w:rsid w:val="007263EB"/>
    <w:rsid w:val="00735BE3"/>
    <w:rsid w:val="00745EEF"/>
    <w:rsid w:val="0074711B"/>
    <w:rsid w:val="00751A93"/>
    <w:rsid w:val="0077725F"/>
    <w:rsid w:val="00786C05"/>
    <w:rsid w:val="007A15E7"/>
    <w:rsid w:val="007B4562"/>
    <w:rsid w:val="007C0EEE"/>
    <w:rsid w:val="007C1241"/>
    <w:rsid w:val="007C7E62"/>
    <w:rsid w:val="00801878"/>
    <w:rsid w:val="0080666F"/>
    <w:rsid w:val="00814F1F"/>
    <w:rsid w:val="008226AC"/>
    <w:rsid w:val="00827354"/>
    <w:rsid w:val="00845777"/>
    <w:rsid w:val="00850A85"/>
    <w:rsid w:val="008737C5"/>
    <w:rsid w:val="00881840"/>
    <w:rsid w:val="00891BF4"/>
    <w:rsid w:val="008D373D"/>
    <w:rsid w:val="009001D6"/>
    <w:rsid w:val="00906032"/>
    <w:rsid w:val="00914EB4"/>
    <w:rsid w:val="00926DED"/>
    <w:rsid w:val="00935547"/>
    <w:rsid w:val="00945EA7"/>
    <w:rsid w:val="009505E8"/>
    <w:rsid w:val="0095795B"/>
    <w:rsid w:val="00965A37"/>
    <w:rsid w:val="00994095"/>
    <w:rsid w:val="009B0969"/>
    <w:rsid w:val="009C13EB"/>
    <w:rsid w:val="009E23A2"/>
    <w:rsid w:val="00A01D91"/>
    <w:rsid w:val="00A0258F"/>
    <w:rsid w:val="00A025E8"/>
    <w:rsid w:val="00A07AC6"/>
    <w:rsid w:val="00A15670"/>
    <w:rsid w:val="00A2303A"/>
    <w:rsid w:val="00A23173"/>
    <w:rsid w:val="00A26E0B"/>
    <w:rsid w:val="00A317F2"/>
    <w:rsid w:val="00A402F9"/>
    <w:rsid w:val="00A70765"/>
    <w:rsid w:val="00A7617B"/>
    <w:rsid w:val="00A87884"/>
    <w:rsid w:val="00AB2820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24B1"/>
    <w:rsid w:val="00BF5580"/>
    <w:rsid w:val="00C008D6"/>
    <w:rsid w:val="00C060B0"/>
    <w:rsid w:val="00C06380"/>
    <w:rsid w:val="00C15361"/>
    <w:rsid w:val="00C473BD"/>
    <w:rsid w:val="00C84F12"/>
    <w:rsid w:val="00C9197B"/>
    <w:rsid w:val="00CA40D7"/>
    <w:rsid w:val="00CA5EA9"/>
    <w:rsid w:val="00CB7AB0"/>
    <w:rsid w:val="00CD09B6"/>
    <w:rsid w:val="00CF4431"/>
    <w:rsid w:val="00CF53A8"/>
    <w:rsid w:val="00CF69F9"/>
    <w:rsid w:val="00D178DC"/>
    <w:rsid w:val="00D33D8B"/>
    <w:rsid w:val="00D47883"/>
    <w:rsid w:val="00D54647"/>
    <w:rsid w:val="00D64559"/>
    <w:rsid w:val="00D73015"/>
    <w:rsid w:val="00D7525E"/>
    <w:rsid w:val="00D84EB8"/>
    <w:rsid w:val="00D85A5F"/>
    <w:rsid w:val="00D86163"/>
    <w:rsid w:val="00D861FA"/>
    <w:rsid w:val="00DB0E2C"/>
    <w:rsid w:val="00DB43E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1205"/>
    <w:rsid w:val="00E430E2"/>
    <w:rsid w:val="00E43272"/>
    <w:rsid w:val="00E45476"/>
    <w:rsid w:val="00E55AA4"/>
    <w:rsid w:val="00E56EEA"/>
    <w:rsid w:val="00E901D0"/>
    <w:rsid w:val="00E92E59"/>
    <w:rsid w:val="00EA5625"/>
    <w:rsid w:val="00EB1391"/>
    <w:rsid w:val="00EB3AC0"/>
    <w:rsid w:val="00EB3D75"/>
    <w:rsid w:val="00EC103F"/>
    <w:rsid w:val="00EC6060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24E7D"/>
    <w:rsid w:val="00F47628"/>
    <w:rsid w:val="00F618C3"/>
    <w:rsid w:val="00F61B56"/>
    <w:rsid w:val="00F76EF7"/>
    <w:rsid w:val="00F80660"/>
    <w:rsid w:val="00F8686C"/>
    <w:rsid w:val="00FA1C47"/>
    <w:rsid w:val="00FA1E1F"/>
    <w:rsid w:val="00FE53F5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TEAM ORŠOLIĆ jednostavno društvo s ograničenom odgovornošću za trgovinu i usluge</izvorni_sadrzaj>
    <derivirana_varijabla naziv="DomainObject.Predmet.ProtustrankaFormated_1">  TEAM ORŠOLIĆ jednostavno društvo s ograničenom odgovornošću za trgovinu i usluge</derivirana_varijabla>
  </DomainObject.Predmet.ProtustrankaFormated>
  <DomainObject.Predmet.ProtustrankaFormatedOIB>
    <izvorni_sadrzaj>  TEAM ORŠOLIĆ jednostavno društvo s ograničenom odgovornošću za trgovinu i usluge, OIB 03527307628</izvorni_sadrzaj>
    <derivirana_varijabla naziv="DomainObject.Predmet.ProtustrankaFormatedOIB_1">  TEAM ORŠOLIĆ jednostavno društvo s ograničenom odgovornošću za trgovinu i usluge, OIB 03527307628</derivirana_varijabla>
  </DomainObject.Predmet.ProtustrankaFormatedOIB>
  <DomainObject.Predmet.ProtustrankaFormatedWithAdress>
    <izvorni_sadrzaj> TEAM ORŠOLIĆ jednostavno društvo s ograničenom odgovornošću za trgovinu i usluge, Ivana Gundulića 43, 31000 Osijek</izvorni_sadrzaj>
    <derivirana_varijabla naziv="DomainObject.Predmet.ProtustrankaFormatedWithAdress_1"> TEAM ORŠOLIĆ jednostavno društvo s ograničenom odgovornošću za trgovinu i usluge, Ivana Gundulića 43, 31000 Osijek</derivirana_varijabla>
  </DomainObject.Predmet.ProtustrankaFormatedWithAdress>
  <DomainObject.Predmet.ProtustrankaFormatedWithAdressOIB>
    <izvorni_sadrzaj> TEAM ORŠOLIĆ jednostavno društvo s ograničenom odgovornošću za trgovinu i usluge, OIB 03527307628, Ivana Gundulića 43, 31000 Osijek</izvorni_sadrzaj>
    <derivirana_varijabla naziv="DomainObject.Predmet.ProtustrankaFormatedWithAdressOIB_1"> TEAM ORŠOLIĆ jednostavno društvo s ograničenom odgovornošću za trgovinu i usluge, OIB 03527307628, Ivana Gundulića 43, 31000 Osijek</derivirana_varijabla>
  </DomainObject.Predmet.ProtustrankaFormatedWithAdressOIB>
  <DomainObject.Predmet.ProtustrankaWithAdress>
    <izvorni_sadrzaj>TEAM ORŠOLIĆ jednostavno društvo s ograničenom odgovornošću za trgovinu i usluge Ivana Gundulića 43, 31000 Osijek</izvorni_sadrzaj>
    <derivirana_varijabla naziv="DomainObject.Predmet.ProtustrankaWithAdress_1">TEAM ORŠOLIĆ jednostavno društvo s ograničenom odgovornošću za trgovinu i usluge Ivana Gundulića 43, 31000 Osijek</derivirana_varijabla>
  </DomainObject.Predmet.ProtustrankaWithAdress>
  <DomainObject.Predmet.ProtustrankaWithAdressOIB>
    <izvorni_sadrzaj>TEAM ORŠOLIĆ jednostavno društvo s ograničenom odgovornošću za trgovinu i usluge, OIB 03527307628, Ivana Gundulića 43, 31000 Osijek</izvorni_sadrzaj>
    <derivirana_varijabla naziv="DomainObject.Predmet.ProtustrankaWithAdressOIB_1">TEAM ORŠOLIĆ jednostavno društvo s ograničenom odgovornošću za trgovinu i usluge, OIB 03527307628, Ivana Gundulića 43, 31000 Osijek</derivirana_varijabla>
  </DomainObject.Predmet.ProtustrankaWithAdressOIB>
  <DomainObject.Predmet.ProtustrankaNazivFormated>
    <izvorni_sadrzaj>TEAM ORŠOLIĆ jednostavno društvo s ograničenom odgovornošću za trgovinu i usluge</izvorni_sadrzaj>
    <derivirana_varijabla naziv="DomainObject.Predmet.ProtustrankaNazivFormated_1">TEAM ORŠOLIĆ jednostavno društvo s ograničenom odgovornošću za trgovinu i usluge</derivirana_varijabla>
  </DomainObject.Predmet.ProtustrankaNazivFormated>
  <DomainObject.Predmet.ProtustrankaNazivFormatedOIB>
    <izvorni_sadrzaj>TEAM ORŠOLIĆ jednostavno društvo s ograničenom odgovornošću za trgovinu i usluge, OIB 03527307628</izvorni_sadrzaj>
    <derivirana_varijabla naziv="DomainObject.Predmet.ProtustrankaNazivFormatedOIB_1">TEAM ORŠOLIĆ jednostavno društvo s ograničenom odgovornošću za trgovinu i usluge, OIB 03527307628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TEAM ORŠOLIĆ jednostavno društvo s ograničenom odgovornošću za trgovinu i usluge</item>
    </izvorni_sadrzaj>
    <derivirana_varijabla naziv="DomainObject.Predmet.ProtuStrankaListFormated_1">
      <item>TEAM ORŠOLIĆ jednostavno društvo s ograničenom odgovornošću za trgovinu i usluge</item>
    </derivirana_varijabla>
  </DomainObject.Predmet.ProtuStrankaListFormated>
  <DomainObject.Predmet.ProtuStrankaListFormatedOIB>
    <izvorni_sadrzaj>
      <item>TEAM ORŠOLIĆ jednostavno društvo s ograničenom odgovornošću za trgovinu i usluge, OIB 03527307628</item>
    </izvorni_sadrzaj>
    <derivirana_varijabla naziv="DomainObject.Predmet.ProtuStrankaListFormatedOIB_1">
      <item>TEAM ORŠOLIĆ jednostavno društvo s ograničenom odgovornošću za trgovinu i usluge, OIB 03527307628</item>
    </derivirana_varijabla>
  </DomainObject.Predmet.ProtuStrankaListFormatedOIB>
  <DomainObject.Predmet.ProtuStrankaListFormatedWithAdress>
    <izvorni_sadrzaj>
      <item>TEAM ORŠOLIĆ jednostavno društvo s ograničenom odgovornošću za trgovinu i usluge, Ivana Gundulića 43, 31000 Osijek</item>
    </izvorni_sadrzaj>
    <derivirana_varijabla naziv="DomainObject.Predmet.ProtuStrankaListFormatedWithAdress_1">
      <item>TEAM ORŠOLIĆ jednostavno društvo s ograničenom odgovornošću za trgovinu i usluge, Ivana Gundulića 43, 31000 Osijek</item>
    </derivirana_varijabla>
  </DomainObject.Predmet.ProtuStrankaListFormatedWithAdress>
  <DomainObject.Predmet.ProtuStrankaListFormatedWithAdressOIB>
    <izvorni_sadrzaj>
      <item>TEAM ORŠOLIĆ jednostavno društvo s ograničenom odgovornošću za trgovinu i usluge, OIB 03527307628, Ivana Gundulića 43, 31000 Osijek</item>
    </izvorni_sadrzaj>
    <derivirana_varijabla naziv="DomainObject.Predmet.ProtuStrankaListFormatedWithAdressOIB_1">
      <item>TEAM ORŠOLIĆ jednostavno društvo s ograničenom odgovornošću za trgovinu i usluge, OIB 03527307628, Ivana Gundulića 43, 31000 Osijek</item>
    </derivirana_varijabla>
  </DomainObject.Predmet.ProtuStrankaListFormatedWithAdressOIB>
  <DomainObject.Predmet.ProtuStrankaListNazivFormated>
    <izvorni_sadrzaj>
      <item>TEAM ORŠOLIĆ jednostavno društvo s ograničenom odgovornošću za trgovinu i usluge</item>
    </izvorni_sadrzaj>
    <derivirana_varijabla naziv="DomainObject.Predmet.ProtuStrankaListNazivFormated_1">
      <item>TEAM ORŠOLIĆ jednostavno društvo s ograničenom odgovornošću za trgovinu i usluge</item>
    </derivirana_varijabla>
  </DomainObject.Predmet.ProtuStrankaListNazivFormated>
  <DomainObject.Predmet.ProtuStrankaListNazivFormatedOIB>
    <izvorni_sadrzaj>
      <item>TEAM ORŠOLIĆ jednostavno društvo s ograničenom odgovornošću za trgovinu i usluge, OIB 03527307628</item>
    </izvorni_sadrzaj>
    <derivirana_varijabla naziv="DomainObject.Predmet.ProtuStrankaListNazivFormatedOIB_1">
      <item>TEAM ORŠOLIĆ jednostavno društvo s ograničenom odgovornošću za trgovinu i usluge, OIB 03527307628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TEAM ORŠOLIĆ jednostavno društvo s ograničenom odgovornošću za trgovinu i usluge</izvorni_sadrzaj>
    <derivirana_varijabla naziv="DomainObject.Predmet.ProtustrankaIDrugi_1">TEAM ORŠOLIĆ jednostavno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TEAM ORŠOLIĆ jednostavno društvo s ograničenom odgovornošću za trgovinu i usluge, OIB 03527307628, Ivana Gundulića 43, 31000 Osijek</izvorni_sadrzaj>
    <derivirana_varijabla naziv="DomainObject.Predmet.ProtustrankaIDrugiAdressOIB_1">TEAM ORŠOLIĆ jednostavno društvo s ograničenom odgovornošću za trgovinu i usluge, OIB 03527307628, Ivana Gundulića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TEAM ORŠOLIĆ jednostavno društvo s ograničenom odgovornošću za trgovinu i usluge</item>
      <item>RH MF POREZNA UPRAVA</item>
    </izvorni_sadrzaj>
    <derivirana_varijabla naziv="DomainObject.Predmet.SudioniciListNaziv_1">
      <item>TEAM ORŠOLIĆ jednostavno društvo s ograničenom odgovornošću za trgovinu i usluge</item>
      <item>RH MF POREZNA UPRAVA</item>
    </derivirana_varijabla>
  </DomainObject.Predmet.SudioniciListNaziv>
  <DomainObject.Predmet.SudioniciListAdressOIB>
    <izvorni_sadrzaj>
      <item>TEAM ORŠOLIĆ jednostavno društvo s ograničenom odgovornošću za trgovinu i usluge, OIB 03527307628, Ivana Gundulića 43,31000 Osijek</item>
      <item>RH MF POREZNA UPRAVA, OIB 18683136487</item>
    </izvorni_sadrzaj>
    <derivirana_varijabla naziv="DomainObject.Predmet.SudioniciListAdressOIB_1">
      <item>TEAM ORŠOLIĆ jednostavno društvo s ograničenom odgovornošću za trgovinu i usluge, OIB 03527307628, Ivana Gundulića 43,31000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03527307628</item>
      <item>, OIB 18683136487</item>
    </izvorni_sadrzaj>
    <derivirana_varijabla naziv="DomainObject.Predmet.SudioniciListNazivOIB_1">
      <item>, OIB 03527307628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884CF-7023-463B-9EE2-46E59F1D5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3812</properties:Characters>
  <properties:Lines>93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2019-01-23T07:19:00Z</dcterms:created>
  <dc:creator>hermanj</dc:creator>
  <cp:lastModifiedBy>Maja Videnović</cp:lastModifiedBy>
  <cp:lastPrinted>2019-01-18T10:28:00Z</cp:lastPrinted>
  <dcterms:modified xmlns:xsi="http://www.w3.org/2001/XMLSchema-instance" xsi:type="dcterms:W3CDTF">2019-01-24T06:59:00Z</dcterms:modified>
  <cp:revision>11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(RJ-preth.post.sa roč. po prijedlogu PU zastupan po ŽDO-S.Sudarević.docx)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