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3A121A" w:rsidR="00DE5E7A" w:rsidRPr="006A1BF5">
        <w:tc>
          <w:tcPr>
            <w:tcW w:type="dxa" w:w="2829"/>
            <w:shd w:fill="auto" w:color="auto" w:val="clear"/>
          </w:tcPr>
          <w:p w:rsidRDefault="008B3C8A" w:rsidP="003A121A" w:rsidR="00DE5E7A" w:rsidRPr="006A1BF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7060" cx="475615"/>
                  <wp:effectExtent b="2540" r="635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5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E5E7A" w:rsidP="003A121A" w:rsidR="00DE5E7A" w:rsidRPr="006A1BF5">
            <w:pPr>
              <w:spacing w:before="120"/>
              <w:jc w:val="center"/>
            </w:pPr>
            <w:r w:rsidRPr="006A1BF5">
              <w:t>Republika Hrvatska</w:t>
            </w:r>
          </w:p>
          <w:p w:rsidRDefault="00DE5E7A" w:rsidP="003A121A" w:rsidR="00DE5E7A" w:rsidRPr="006A1BF5">
            <w:pPr>
              <w:jc w:val="center"/>
            </w:pPr>
            <w:r>
              <w:t>Trgovački sud u Varaždinu</w:t>
            </w:r>
          </w:p>
          <w:p w:rsidRDefault="00DE5E7A" w:rsidP="003A121A" w:rsidR="00DE5E7A" w:rsidRPr="006A1BF5">
            <w:pPr>
              <w:jc w:val="center"/>
            </w:pPr>
            <w:r>
              <w:t>Varaždin, Braće Radić 2</w:t>
            </w:r>
          </w:p>
        </w:tc>
      </w:tr>
    </w:tbl>
    <w:p w14:textId="3bb1138" w14:paraId="3bb1138" w:rsidRDefault="007332C9" w:rsidP="007332C9" w:rsidR="007332C9" w:rsidRPr="009D2B9C">
      <w:pPr>
        <w:jc w:val="both"/>
        <w15:collapsed w:val="false"/>
      </w:pPr>
      <w:r w:rsidRPr="009D2B9C">
        <w:tab/>
      </w:r>
      <w:r w:rsidRPr="009D2B9C">
        <w:tab/>
      </w:r>
      <w:r w:rsidRPr="009D2B9C">
        <w:tab/>
        <w:t xml:space="preserve">  </w:t>
      </w:r>
    </w:p>
    <w:p w:rsidRDefault="00DE5E7A" w:rsidP="007C5AA6" w:rsidR="00DE5E7A">
      <w:pPr>
        <w:ind w:firstLine="708" w:left="4248"/>
        <w:jc w:val="both"/>
      </w:pPr>
      <w:r>
        <w:t xml:space="preserve">              </w:t>
      </w:r>
    </w:p>
    <w:p w:rsidRDefault="00DE5E7A" w:rsidP="00DE5E7A" w:rsidR="00DE5E7A" w:rsidRPr="009D2B9C">
      <w:pPr>
        <w:ind w:firstLine="708" w:left="4248"/>
        <w:jc w:val="both"/>
      </w:pPr>
    </w:p>
    <w:p w:rsidRDefault="007332C9" w:rsidP="007332C9" w:rsidR="007332C9">
      <w:pPr>
        <w:jc w:val="center"/>
      </w:pPr>
      <w:r w:rsidRPr="009D2B9C">
        <w:t>ZAKLJUČAK O PRODAJI</w:t>
      </w:r>
    </w:p>
    <w:p w:rsidRDefault="007332C9" w:rsidP="007332C9" w:rsidR="007332C9" w:rsidRPr="009D2B9C"/>
    <w:p w:rsidRDefault="007332C9" w:rsidP="00D77000" w:rsidR="007332C9" w:rsidRPr="007C5AA6">
      <w:pPr>
        <w:widowControl w:val="false"/>
        <w:suppressAutoHyphens/>
        <w:ind w:firstLine="708"/>
        <w:jc w:val="both"/>
      </w:pPr>
      <w:r w:rsidRPr="009D2B9C">
        <w:t xml:space="preserve">Trgovački sud u Varaždinu, po stečajnom sucu Iris Hatvalić Nemec, u stečajnom postupku nad </w:t>
      </w:r>
      <w:r w:rsidR="00EF4EA2">
        <w:t>stečajnim dužnikom</w:t>
      </w:r>
      <w:r w:rsidR="00C83E4C" w:rsidRPr="00C83E4C">
        <w:t xml:space="preserve"> </w:t>
      </w:r>
      <w:r w:rsidR="00B82A09" w:rsidRPr="00730947">
        <w:t xml:space="preserve">GESTUM d.o.o. u stečaju, Mali plac 1/a, Varaždin, </w:t>
      </w:r>
      <w:r w:rsidR="00B82A09" w:rsidRPr="007C5AA6">
        <w:t>OIB: 36453900685</w:t>
      </w:r>
      <w:r w:rsidR="00C83E4C" w:rsidRPr="007C5AA6">
        <w:t>, zastu</w:t>
      </w:r>
      <w:r w:rsidR="00B82A09" w:rsidRPr="007C5AA6">
        <w:t>panom po stečajnom upravitelju Lidiji Lesar iz Čakovca</w:t>
      </w:r>
      <w:r w:rsidR="00D77000" w:rsidRPr="007C5AA6">
        <w:t xml:space="preserve">, </w:t>
      </w:r>
      <w:r w:rsidR="007C5AA6">
        <w:t>26</w:t>
      </w:r>
      <w:r w:rsidR="00B82A09" w:rsidRPr="007C5AA6">
        <w:t>. studenog 2018.</w:t>
      </w:r>
    </w:p>
    <w:p w:rsidRDefault="00E8595B" w:rsidP="00E8595B" w:rsidR="00E8595B" w:rsidRPr="009D2B9C"/>
    <w:p w:rsidRDefault="007332C9" w:rsidP="00E8595B" w:rsidR="00E8595B" w:rsidRPr="009D2B9C">
      <w:pPr>
        <w:jc w:val="center"/>
      </w:pPr>
      <w:r w:rsidRPr="009D2B9C">
        <w:t>z a k l j u č i o   j e</w:t>
      </w:r>
    </w:p>
    <w:p w:rsidRDefault="00E8595B" w:rsidP="00E8595B" w:rsidR="00E8595B" w:rsidRPr="009D2B9C">
      <w:pPr>
        <w:jc w:val="center"/>
      </w:pPr>
    </w:p>
    <w:p w:rsidRDefault="00570D7C" w:rsidP="00570D7C" w:rsidR="00570D7C" w:rsidRPr="009D2B9C"/>
    <w:p w:rsidRDefault="00E828F3" w:rsidP="00E628A2" w:rsidR="00C83E4C">
      <w:pPr>
        <w:widowControl w:val="false"/>
        <w:suppressAutoHyphens/>
        <w:jc w:val="both"/>
      </w:pPr>
      <w:r>
        <w:rPr>
          <w:bCs/>
        </w:rPr>
        <w:t>1.</w:t>
      </w:r>
      <w:r w:rsidR="00126BDE" w:rsidRPr="00E828F3">
        <w:rPr>
          <w:bCs/>
        </w:rPr>
        <w:t xml:space="preserve"> </w:t>
      </w:r>
      <w:r w:rsidR="00570D7C" w:rsidRPr="00E828F3">
        <w:rPr>
          <w:bCs/>
        </w:rPr>
        <w:tab/>
      </w:r>
      <w:r w:rsidR="005E44A1" w:rsidRPr="00E828F3">
        <w:rPr>
          <w:bCs/>
        </w:rPr>
        <w:t xml:space="preserve">Određuje se prodaja </w:t>
      </w:r>
      <w:r w:rsidR="005E44A1" w:rsidRPr="00E828F3">
        <w:t>elektroničkom javnom dražbom</w:t>
      </w:r>
      <w:r w:rsidR="00B43F3B" w:rsidRPr="00E828F3">
        <w:rPr>
          <w:bCs/>
        </w:rPr>
        <w:t xml:space="preserve"> </w:t>
      </w:r>
      <w:r w:rsidR="005E44A1" w:rsidRPr="00E828F3">
        <w:rPr>
          <w:bCs/>
        </w:rPr>
        <w:t>nekretnine</w:t>
      </w:r>
      <w:r w:rsidR="00B43F3B" w:rsidRPr="00E828F3">
        <w:rPr>
          <w:bCs/>
        </w:rPr>
        <w:t xml:space="preserve"> u vlasništvu </w:t>
      </w:r>
      <w:r w:rsidR="00570D7C" w:rsidRPr="00E828F3">
        <w:t>stečajnog dužnika</w:t>
      </w:r>
      <w:r w:rsidR="00570D7C" w:rsidRPr="00E828F3">
        <w:rPr>
          <w:bCs/>
        </w:rPr>
        <w:t xml:space="preserve"> </w:t>
      </w:r>
      <w:r w:rsidR="00B25014" w:rsidRPr="00E828F3">
        <w:t>upisane</w:t>
      </w:r>
      <w:r w:rsidR="00EA78CC" w:rsidRPr="00E828F3">
        <w:t xml:space="preserve"> </w:t>
      </w:r>
      <w:r w:rsidR="00E628A2">
        <w:t xml:space="preserve"> </w:t>
      </w:r>
    </w:p>
    <w:p w:rsidRDefault="00C83E4C" w:rsidP="00E628A2" w:rsidR="00C83E4C">
      <w:pPr>
        <w:widowControl w:val="false"/>
        <w:suppressAutoHyphens/>
        <w:jc w:val="both"/>
      </w:pPr>
    </w:p>
    <w:p w:rsidRDefault="00B82A09" w:rsidP="00B82A09" w:rsidR="00B82A09" w:rsidRPr="00B82A09">
      <w:pPr>
        <w:pStyle w:val="Odlomakpopisa"/>
        <w:numPr>
          <w:ilvl w:val="0"/>
          <w:numId w:val="19"/>
        </w:numPr>
        <w:ind w:hanging="425" w:left="851"/>
        <w:rPr>
          <w:bCs/>
          <w:caps/>
          <w:spacing w:val="100"/>
        </w:rPr>
      </w:pPr>
      <w:r>
        <w:t xml:space="preserve">u </w:t>
      </w:r>
      <w:r w:rsidRPr="00730947">
        <w:t>z</w:t>
      </w:r>
      <w:r w:rsidR="00D94391">
        <w:t xml:space="preserve">. </w:t>
      </w:r>
      <w:r w:rsidRPr="00730947">
        <w:t>k. ul. 13950, poduložak broj 2, Etažno vlasništvo, k.o. Varaždin (u osnivanju),</w:t>
      </w:r>
    </w:p>
    <w:p w:rsidRDefault="00B82A09" w:rsidP="00B82A09" w:rsidR="00C83E4C" w:rsidRPr="00CD6700">
      <w:pPr>
        <w:widowControl w:val="false"/>
        <w:tabs>
          <w:tab w:pos="851" w:val="left"/>
        </w:tabs>
        <w:suppressAutoHyphens/>
        <w:jc w:val="both"/>
      </w:pPr>
      <w:r w:rsidRPr="00730947">
        <w:t>čestica broj 1686 Stambena zgrada Mali plac 1/A od 582 m2</w:t>
      </w:r>
      <w:r w:rsidR="00C83E4C" w:rsidRPr="00CD6700">
        <w:t xml:space="preserve">; </w:t>
      </w:r>
    </w:p>
    <w:p w:rsidRDefault="00C83E4C" w:rsidP="00C83E4C" w:rsidR="00C83E4C" w:rsidRPr="00CD6700">
      <w:pPr>
        <w:widowControl w:val="false"/>
        <w:tabs>
          <w:tab w:pos="4137" w:val="left"/>
        </w:tabs>
        <w:suppressAutoHyphens/>
        <w:ind w:left="1069"/>
        <w:jc w:val="both"/>
      </w:pPr>
      <w:r w:rsidRPr="00CD6700">
        <w:tab/>
      </w:r>
    </w:p>
    <w:p w:rsidRDefault="00B82A09" w:rsidP="00B82A09" w:rsidR="00C83E4C">
      <w:pPr>
        <w:widowControl w:val="false"/>
        <w:suppressAutoHyphens/>
        <w:ind w:left="361"/>
        <w:jc w:val="both"/>
      </w:pPr>
      <w:r w:rsidRPr="00730947">
        <w:t>2.Etaža 0/0, 1. Etaža II – koja se sastoji od prostorija u podrumu, prizemlju i katu: radiona I sa 73,20 m2, radiona II sa 18,95 m2, sanitarni čvor sa 3,10 m2, prodajni prostor sa 85,05 m2, prostorija sa 16,10 m2, stubište I sa 2,90 m2, stubište II sa 5,00 m2, čajna kuhinja sa 2,95 m2, kancelarija I sa 12,65 m2, kancelarija II sa 19,90 m2, terasa sa 10,30 m2, hodnik sa 4,90 m2, sanitarni čvor II sa 4,40 m2, kancelarija III sa 21,60 m2 i garderoba sa 10,45 m2, sveukupne površine 291,45 m2</w:t>
      </w:r>
      <w:r w:rsidR="00D94391">
        <w:t>,</w:t>
      </w:r>
    </w:p>
    <w:p w:rsidRDefault="00C83E4C" w:rsidP="00E628A2" w:rsidR="00C83E4C">
      <w:pPr>
        <w:widowControl w:val="false"/>
        <w:suppressAutoHyphens/>
        <w:jc w:val="both"/>
      </w:pPr>
    </w:p>
    <w:p w:rsidRDefault="00E628A2" w:rsidP="00E628A2" w:rsidR="00E628A2">
      <w:pPr>
        <w:widowControl w:val="false"/>
        <w:suppressAutoHyphens/>
        <w:jc w:val="both"/>
      </w:pPr>
      <w:r>
        <w:t xml:space="preserve"> </w:t>
      </w:r>
      <w:r w:rsidR="00D77000">
        <w:t xml:space="preserve">a </w:t>
      </w:r>
      <w:r>
        <w:t xml:space="preserve">u kojoj cijeloj nekretnini dužnik dolazi upisan </w:t>
      </w:r>
      <w:r w:rsidR="00691F97">
        <w:t>kao Ema d.o.o.</w:t>
      </w:r>
      <w:r w:rsidR="00691F97" w:rsidRPr="00691F97">
        <w:t xml:space="preserve"> </w:t>
      </w:r>
      <w:r w:rsidR="00691F97" w:rsidRPr="00730947">
        <w:t>Varaždin,</w:t>
      </w:r>
      <w:r w:rsidR="00691F97">
        <w:t xml:space="preserve"> Augusta Šenoe 10,</w:t>
      </w:r>
      <w:r w:rsidR="00691F97" w:rsidRPr="00730947">
        <w:t xml:space="preserve"> OIB: 36453900685</w:t>
      </w:r>
      <w:r>
        <w:t>u 1/1 dijela.</w:t>
      </w:r>
    </w:p>
    <w:p w:rsidRDefault="00B25014" w:rsidP="00E628A2" w:rsidR="00570D7C" w:rsidRPr="00AB7A77">
      <w:pPr>
        <w:widowControl w:val="false"/>
        <w:suppressAutoHyphens/>
        <w:jc w:val="both"/>
      </w:pPr>
      <w:r w:rsidRPr="00AB7A77">
        <w:t xml:space="preserve">                                                                                                                                                                                               </w:t>
      </w:r>
      <w:r w:rsidR="007219E4" w:rsidRPr="00AB7A77">
        <w:t xml:space="preserve">         </w:t>
      </w:r>
    </w:p>
    <w:p w:rsidRDefault="009E298D" w:rsidP="007219E4" w:rsidR="009E298D" w:rsidRPr="00AB7A77">
      <w:pPr>
        <w:jc w:val="both"/>
      </w:pPr>
      <w:r w:rsidRPr="00AB7A77">
        <w:t>Na navedenoj nekretnini upisano je založno</w:t>
      </w:r>
      <w:r w:rsidR="00D77000" w:rsidRPr="00AB7A77">
        <w:t xml:space="preserve">  pravo u korist razlučnog</w:t>
      </w:r>
      <w:r w:rsidRPr="00AB7A77">
        <w:t xml:space="preserve"> vjerovnika</w:t>
      </w:r>
      <w:r w:rsidR="007D1311" w:rsidRPr="00AB7A77">
        <w:t xml:space="preserve"> </w:t>
      </w:r>
      <w:r w:rsidR="00B82A09" w:rsidRPr="00AB7A77">
        <w:t>Milana Bernika iz Škofje</w:t>
      </w:r>
      <w:r w:rsidR="00AB7A77" w:rsidRPr="00AB7A77">
        <w:t xml:space="preserve"> Loke, Hafnerjevo Naselje 72. </w:t>
      </w:r>
    </w:p>
    <w:p w:rsidRDefault="009E298D" w:rsidP="009E298D" w:rsidR="009E298D" w:rsidRPr="009D2B9C"/>
    <w:p w:rsidRDefault="00E828F3" w:rsidP="009E298D" w:rsidR="009C13DC" w:rsidRPr="00343DC9">
      <w:pPr>
        <w:jc w:val="both"/>
      </w:pPr>
      <w:r w:rsidRPr="00343DC9">
        <w:t>2.</w:t>
      </w:r>
      <w:r w:rsidR="009E298D" w:rsidRPr="00343DC9">
        <w:t xml:space="preserve"> </w:t>
      </w:r>
      <w:r w:rsidR="007219E4" w:rsidRPr="00343DC9">
        <w:t xml:space="preserve"> </w:t>
      </w:r>
      <w:r w:rsidR="004258CD" w:rsidRPr="00343DC9">
        <w:t>U</w:t>
      </w:r>
      <w:r w:rsidR="004B07C9" w:rsidRPr="00343DC9">
        <w:t>tvrđuje se</w:t>
      </w:r>
      <w:r w:rsidR="009C13DC" w:rsidRPr="00343DC9">
        <w:t xml:space="preserve"> vrijednost nekretnine</w:t>
      </w:r>
      <w:r w:rsidR="004B07C9" w:rsidRPr="00343DC9">
        <w:t xml:space="preserve"> iz točke 1. izreke ovog zaključka</w:t>
      </w:r>
      <w:r w:rsidR="009C13DC" w:rsidRPr="00343DC9">
        <w:t xml:space="preserve"> </w:t>
      </w:r>
      <w:r w:rsidR="004B07C9" w:rsidRPr="00343DC9">
        <w:t>u iznosu od</w:t>
      </w:r>
      <w:r w:rsidR="009C13DC" w:rsidRPr="00343DC9">
        <w:t xml:space="preserve"> </w:t>
      </w:r>
      <w:r w:rsidR="00691F97" w:rsidRPr="00691F97">
        <w:t>2.426.584,00</w:t>
      </w:r>
      <w:r w:rsidR="007219E4" w:rsidRPr="00691F97">
        <w:t xml:space="preserve"> kn</w:t>
      </w:r>
      <w:r w:rsidR="007219E4" w:rsidRPr="00343DC9">
        <w:t>.</w:t>
      </w:r>
    </w:p>
    <w:p w:rsidRDefault="007219E4" w:rsidP="009E298D" w:rsidR="007219E4" w:rsidRPr="009D2B9C">
      <w:pPr>
        <w:jc w:val="both"/>
        <w:rPr>
          <w:color w:val="FF0000"/>
        </w:rPr>
      </w:pPr>
      <w:r w:rsidRPr="009D2B9C">
        <w:rPr>
          <w:color w:val="FF0000"/>
        </w:rPr>
        <w:t xml:space="preserve">     </w:t>
      </w:r>
    </w:p>
    <w:p w:rsidRDefault="005E44A1" w:rsidP="009E298D" w:rsidR="002B0B02" w:rsidRPr="009D2B9C">
      <w:pPr>
        <w:jc w:val="both"/>
      </w:pPr>
      <w:r w:rsidRPr="009D2B9C">
        <w:t>3</w:t>
      </w:r>
      <w:r w:rsidR="00E828F3">
        <w:t>.</w:t>
      </w:r>
      <w:r w:rsidR="009E298D" w:rsidRPr="009D2B9C">
        <w:t xml:space="preserve">    </w:t>
      </w:r>
      <w:r w:rsidR="00B62934" w:rsidRPr="009D2B9C">
        <w:t>NAČIN PRO</w:t>
      </w:r>
      <w:r w:rsidR="00E8595B" w:rsidRPr="009D2B9C">
        <w:t>DAJE:</w:t>
      </w:r>
    </w:p>
    <w:p w:rsidRDefault="00E8595B" w:rsidP="00E8595B" w:rsidR="00E8595B" w:rsidRPr="009D2B9C">
      <w:pPr>
        <w:ind w:left="360"/>
        <w:jc w:val="both"/>
      </w:pPr>
    </w:p>
    <w:p w:rsidRDefault="00B43F3B" w:rsidP="005E44A1" w:rsidR="00B43F3B" w:rsidRPr="009D2B9C">
      <w:pPr>
        <w:jc w:val="both"/>
        <w:rPr>
          <w:bCs/>
        </w:rPr>
      </w:pPr>
      <w:r w:rsidRPr="009D2B9C">
        <w:rPr>
          <w:bCs/>
        </w:rPr>
        <w:tab/>
      </w:r>
      <w:r w:rsidR="005E44A1" w:rsidRPr="009D2B9C">
        <w:rPr>
          <w:bCs/>
        </w:rPr>
        <w:t>Prodaju nekretnine iz točke 1. zaključka provest će Financijska agencija elektroničkom javnom dražbom.</w:t>
      </w:r>
    </w:p>
    <w:p w:rsidRDefault="005E44A1" w:rsidP="005E44A1" w:rsidR="005E44A1" w:rsidRPr="009D2B9C">
      <w:pPr>
        <w:jc w:val="both"/>
      </w:pPr>
    </w:p>
    <w:p w:rsidRDefault="00B62934" w:rsidP="005E44A1" w:rsidR="00B62934" w:rsidRPr="009D2B9C">
      <w:pPr>
        <w:ind w:firstLine="708"/>
        <w:jc w:val="both"/>
      </w:pPr>
      <w:r w:rsidRPr="009D2B9C">
        <w:t xml:space="preserve">Stečajni upravitelj dužan je Hrvatskoj gospodarskoj komori dostaviti podatke o nekretnini koja se prodaje u stečajnom postupku, kao i na web stranici Visokog trgovačkog </w:t>
      </w:r>
      <w:r w:rsidRPr="009D2B9C">
        <w:lastRenderedPageBreak/>
        <w:t>suda RH u Zagrebu, a radi uvođenja u očevidnik nekretnina i pokretnina koje se prodaju u stečajnom postupku.</w:t>
      </w:r>
    </w:p>
    <w:p w:rsidRDefault="00B62934" w:rsidP="00B62934" w:rsidR="00B62934" w:rsidRPr="009D2B9C">
      <w:pPr>
        <w:jc w:val="both"/>
      </w:pPr>
    </w:p>
    <w:p w:rsidRDefault="005E44A1" w:rsidP="009E298D" w:rsidR="00B62934" w:rsidRPr="009D2B9C">
      <w:pPr>
        <w:jc w:val="both"/>
      </w:pPr>
      <w:r w:rsidRPr="009D2B9C">
        <w:t>4</w:t>
      </w:r>
      <w:r w:rsidR="00E828F3">
        <w:t>.</w:t>
      </w:r>
      <w:r w:rsidR="009E298D" w:rsidRPr="009D2B9C">
        <w:t xml:space="preserve">      </w:t>
      </w:r>
      <w:r w:rsidR="00B62934" w:rsidRPr="009D2B9C">
        <w:t xml:space="preserve">UVJETI </w:t>
      </w:r>
      <w:r w:rsidR="009E298D" w:rsidRPr="009D2B9C">
        <w:t xml:space="preserve"> </w:t>
      </w:r>
      <w:r w:rsidR="00B62934" w:rsidRPr="009D2B9C">
        <w:t>PRODAJE:</w:t>
      </w:r>
    </w:p>
    <w:p w:rsidRDefault="00B62934" w:rsidP="00570D7C" w:rsidR="00B62934" w:rsidRPr="009D2B9C">
      <w:pPr>
        <w:jc w:val="both"/>
      </w:pPr>
    </w:p>
    <w:p w:rsidRDefault="004258CD" w:rsidP="003E54A8" w:rsidR="007C0CC7" w:rsidRPr="00013CCF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013CCF">
        <w:t xml:space="preserve">Nekretnina </w:t>
      </w:r>
      <w:r w:rsidR="00343DC9" w:rsidRPr="00013CCF">
        <w:t>iz točke 1.</w:t>
      </w:r>
      <w:r w:rsidR="007C0CC7" w:rsidRPr="00013CCF">
        <w:t xml:space="preserve"> </w:t>
      </w:r>
      <w:r w:rsidRPr="00013CCF">
        <w:t>u naravi predstavlj</w:t>
      </w:r>
      <w:r w:rsidR="00024FE0" w:rsidRPr="00013CCF">
        <w:t>a</w:t>
      </w:r>
      <w:r w:rsidRPr="00013CCF">
        <w:t xml:space="preserve"> </w:t>
      </w:r>
      <w:r w:rsidR="00691F97">
        <w:t>poslovni prostor</w:t>
      </w:r>
      <w:r w:rsidR="00EF4EA2">
        <w:t>.</w:t>
      </w:r>
    </w:p>
    <w:p w:rsidRDefault="009E298D" w:rsidP="009E298D" w:rsidR="009E298D" w:rsidRPr="00013CCF">
      <w:pPr>
        <w:jc w:val="both"/>
      </w:pPr>
    </w:p>
    <w:p w:rsidRDefault="007B70EF" w:rsidP="008A6407" w:rsidR="008A6407" w:rsidRPr="00013CCF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013CCF">
        <w:t>Utvrđena vrijednost nekretnine</w:t>
      </w:r>
      <w:r w:rsidR="008A6407" w:rsidRPr="00013CCF">
        <w:t xml:space="preserve"> iz točke 1. zaključka </w:t>
      </w:r>
      <w:r w:rsidRPr="00013CCF">
        <w:t>iznosi</w:t>
      </w:r>
      <w:r w:rsidR="008A6407" w:rsidRPr="00013CCF">
        <w:t xml:space="preserve"> </w:t>
      </w:r>
      <w:r w:rsidR="00691F97" w:rsidRPr="00691F97">
        <w:t xml:space="preserve">2.426.584,00 </w:t>
      </w:r>
      <w:r w:rsidR="008A6407" w:rsidRPr="00013CCF">
        <w:t>kn.</w:t>
      </w:r>
    </w:p>
    <w:p w:rsidRDefault="008A6407" w:rsidP="008A6407" w:rsidR="008A6407" w:rsidRPr="00013CCF">
      <w:pPr>
        <w:jc w:val="both"/>
      </w:pPr>
    </w:p>
    <w:p w:rsidRDefault="009E298D" w:rsidP="003E54A8" w:rsidR="00E84E28" w:rsidRPr="00013CCF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013CCF">
        <w:t>N</w:t>
      </w:r>
      <w:r w:rsidR="007B70EF" w:rsidRPr="00013CCF">
        <w:t>ekretnina</w:t>
      </w:r>
      <w:r w:rsidR="00024FE0" w:rsidRPr="00013CCF">
        <w:t xml:space="preserve"> </w:t>
      </w:r>
      <w:r w:rsidR="007C0CC7" w:rsidRPr="00013CCF">
        <w:t>iz točke 1</w:t>
      </w:r>
      <w:r w:rsidR="002E6D66" w:rsidRPr="00013CCF">
        <w:t>.</w:t>
      </w:r>
      <w:r w:rsidR="007C0CC7" w:rsidRPr="00013CCF">
        <w:t xml:space="preserve"> </w:t>
      </w:r>
      <w:r w:rsidR="00024FE0" w:rsidRPr="00013CCF">
        <w:t xml:space="preserve">se </w:t>
      </w:r>
      <w:r w:rsidRPr="00013CCF">
        <w:rPr>
          <w:b/>
        </w:rPr>
        <w:t>ne može</w:t>
      </w:r>
      <w:r w:rsidR="003E54A8" w:rsidRPr="00013CCF">
        <w:t xml:space="preserve"> prodati</w:t>
      </w:r>
      <w:r w:rsidR="00E84E28" w:rsidRPr="00013CCF">
        <w:t>:</w:t>
      </w:r>
    </w:p>
    <w:p w:rsidRDefault="00E84E28" w:rsidP="00E84E28" w:rsidR="00E84E28" w:rsidRPr="00013CCF">
      <w:pPr>
        <w:pStyle w:val="Odlomakpopisa"/>
      </w:pPr>
    </w:p>
    <w:p w:rsidRDefault="00E84E28" w:rsidP="00E84E28" w:rsidR="00E84E28" w:rsidRPr="00D94391">
      <w:pPr>
        <w:numPr>
          <w:ilvl w:val="0"/>
          <w:numId w:val="17"/>
        </w:numPr>
        <w:jc w:val="both"/>
      </w:pPr>
      <w:r w:rsidRPr="00D94391">
        <w:t>na prvoj dražbi ispod tri četvrtine (3/4) utvrđene vri</w:t>
      </w:r>
      <w:r w:rsidR="007D1311" w:rsidRPr="00D94391">
        <w:t xml:space="preserve">jednosti, tj. ispod iznosa od </w:t>
      </w:r>
      <w:r w:rsidR="00691F97" w:rsidRPr="00D94391">
        <w:t>1.819.938</w:t>
      </w:r>
      <w:r w:rsidR="00E413C1" w:rsidRPr="00D94391">
        <w:t>,00 kn;</w:t>
      </w:r>
    </w:p>
    <w:p w:rsidRDefault="00E84E28" w:rsidP="00E84E28" w:rsidR="00E84E28" w:rsidRPr="00D94391">
      <w:pPr>
        <w:numPr>
          <w:ilvl w:val="0"/>
          <w:numId w:val="17"/>
        </w:numPr>
        <w:jc w:val="both"/>
      </w:pPr>
      <w:r w:rsidRPr="00D94391">
        <w:t>na drugoj dražbi ispod jedne polovine (1/2) utvrđene vrijednosti tj</w:t>
      </w:r>
      <w:r w:rsidR="007D1311" w:rsidRPr="00D94391">
        <w:t xml:space="preserve">. ispod iznosa od </w:t>
      </w:r>
      <w:r w:rsidR="00691F97" w:rsidRPr="00D94391">
        <w:t>1.213.292</w:t>
      </w:r>
      <w:r w:rsidR="00E413C1" w:rsidRPr="00D94391">
        <w:t>,00 kn;</w:t>
      </w:r>
    </w:p>
    <w:p w:rsidRDefault="00E84E28" w:rsidP="00E84E28" w:rsidR="00E84E28" w:rsidRPr="00D94391">
      <w:pPr>
        <w:numPr>
          <w:ilvl w:val="0"/>
          <w:numId w:val="17"/>
        </w:numPr>
        <w:jc w:val="both"/>
      </w:pPr>
      <w:r w:rsidRPr="00D94391">
        <w:t>na trećoj dražbi ispod jedne četvrtine (1/4) utvrđene vrijedn</w:t>
      </w:r>
      <w:r w:rsidR="007D1311" w:rsidRPr="00D94391">
        <w:t xml:space="preserve">osti tj. ispod iznosa od </w:t>
      </w:r>
      <w:r w:rsidR="00691F97" w:rsidRPr="00D94391">
        <w:t>606.646</w:t>
      </w:r>
      <w:r w:rsidR="007C0CC7" w:rsidRPr="00D94391">
        <w:t>,00</w:t>
      </w:r>
      <w:r w:rsidR="00E413C1" w:rsidRPr="00D94391">
        <w:t xml:space="preserve"> kn;</w:t>
      </w:r>
    </w:p>
    <w:p w:rsidRDefault="00E84E28" w:rsidP="00E84E28" w:rsidR="00E84E28" w:rsidRPr="00D94391">
      <w:pPr>
        <w:numPr>
          <w:ilvl w:val="0"/>
          <w:numId w:val="17"/>
        </w:numPr>
        <w:jc w:val="both"/>
      </w:pPr>
      <w:r w:rsidRPr="00D94391">
        <w:t>na četvrtoj dražbi nekretnina se prodaje po početnoj cijeni od 1,00 kn.</w:t>
      </w:r>
    </w:p>
    <w:p w:rsidRDefault="00984187" w:rsidP="00984187" w:rsidR="00984187" w:rsidRPr="009D2B9C">
      <w:pPr>
        <w:ind w:left="1068"/>
        <w:jc w:val="both"/>
        <w:rPr>
          <w:color w:val="FF0000"/>
        </w:rPr>
      </w:pPr>
    </w:p>
    <w:p w:rsidRDefault="007B70EF" w:rsidP="00E84E28" w:rsidR="009E298D" w:rsidRPr="009D2B9C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9D2B9C">
        <w:rPr>
          <w:color w:val="000000"/>
        </w:rPr>
        <w:t>Sve poreze i pristojbe u svezi s prodajom snosi kupac.</w:t>
      </w:r>
    </w:p>
    <w:p w:rsidRDefault="009E298D" w:rsidP="009E298D" w:rsidR="009E298D" w:rsidRPr="009D2B9C">
      <w:pPr>
        <w:pStyle w:val="Odlomakpopisa"/>
        <w:rPr>
          <w:color w:val="000000"/>
        </w:rPr>
      </w:pPr>
    </w:p>
    <w:p w:rsidRDefault="003E54A8" w:rsidP="009E298D" w:rsidR="00B62934" w:rsidRPr="009D2B9C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9D2B9C">
        <w:rPr>
          <w:color w:val="000000"/>
        </w:rPr>
        <w:t xml:space="preserve"> </w:t>
      </w:r>
      <w:r w:rsidR="00347FFD" w:rsidRPr="009D2B9C">
        <w:t xml:space="preserve">Prodajom nekretnina brišu se svi tereti na istima. </w:t>
      </w:r>
    </w:p>
    <w:p w:rsidRDefault="009E298D" w:rsidP="009E298D" w:rsidR="009E298D" w:rsidRPr="009D2B9C">
      <w:pPr>
        <w:pStyle w:val="Odlomakpopisa"/>
      </w:pPr>
    </w:p>
    <w:p w:rsidRDefault="00E04A7E" w:rsidP="003E54A8" w:rsidR="00D52E8D" w:rsidRPr="009D2B9C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>
        <w:t>U elektroničkoj javnoj dražbi, kao ponuditelji, mogu sudjelovati samo osobe koje su pretho</w:t>
      </w:r>
      <w:r w:rsidR="00D94391">
        <w:t xml:space="preserve">dno dale jamčevinu u iznosu </w:t>
      </w:r>
      <w:r w:rsidR="00D94391" w:rsidRPr="00D94391">
        <w:t>od</w:t>
      </w:r>
      <w:r w:rsidR="00620E5D" w:rsidRPr="00D94391">
        <w:t xml:space="preserve"> </w:t>
      </w:r>
      <w:r w:rsidR="00D94391" w:rsidRPr="00D94391">
        <w:t>90.000</w:t>
      </w:r>
      <w:r w:rsidR="00620E5D" w:rsidRPr="00D94391">
        <w:t xml:space="preserve">,00 kn </w:t>
      </w:r>
      <w:r w:rsidR="00D94391">
        <w:t>i podnijele</w:t>
      </w:r>
      <w:r>
        <w:t xml:space="preserve"> prijavu za sudjelovanje u elektroničkoj javnoj dražbi. </w:t>
      </w:r>
      <w:r w:rsidR="00620E5D">
        <w:t>Jamčevina se uplaćuje</w:t>
      </w:r>
      <w:r w:rsidR="00D52E8D" w:rsidRPr="009D2B9C">
        <w:t xml:space="preserve"> </w:t>
      </w:r>
      <w:r w:rsidR="00D52E8D" w:rsidRPr="009D2B9C">
        <w:rPr>
          <w:u w:val="single"/>
        </w:rPr>
        <w:t>na račun Financijske agencije otvoren kod Hrvatske poštanske banke broj: IBAN HR 33 2390 0011 3000 2877 9.</w:t>
      </w:r>
    </w:p>
    <w:p w:rsidRDefault="002E6D66" w:rsidP="002E6D66" w:rsidR="002E6D66" w:rsidRPr="009D2B9C">
      <w:pPr>
        <w:jc w:val="both"/>
      </w:pPr>
    </w:p>
    <w:p w:rsidRDefault="00347FFD" w:rsidP="003E54A8" w:rsidR="00347FFD" w:rsidRPr="009D2B9C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9D2B9C">
        <w:t>Sudionik čija će ponuda biti prihvaćena, jamčevina će se uračunati u kupoprodajnu cijenu,  a ostalim sudionicima će biti vraćena.</w:t>
      </w:r>
    </w:p>
    <w:p w:rsidRDefault="009E298D" w:rsidP="009E298D" w:rsidR="009E298D" w:rsidRPr="009D2B9C">
      <w:pPr>
        <w:pStyle w:val="Odlomakpopisa"/>
      </w:pPr>
    </w:p>
    <w:p w:rsidRDefault="00347FFD" w:rsidP="003E54A8" w:rsidR="00D52E8D" w:rsidRPr="009D2B9C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  <w:rPr>
          <w:u w:val="single"/>
        </w:rPr>
      </w:pPr>
      <w:r w:rsidRPr="009D2B9C">
        <w:t xml:space="preserve">Kupac  je  dužan uplatiti razliku između uplaćene jamčevine i postignute kupoprodajne cijene u roku od </w:t>
      </w:r>
      <w:r w:rsidR="00D94391">
        <w:t>45</w:t>
      </w:r>
      <w:r w:rsidRPr="009D2B9C">
        <w:t xml:space="preserve"> dana od dana </w:t>
      </w:r>
      <w:r w:rsidR="00DE4F00">
        <w:t>objave rješenja o dosudi na e-oglasnoj ploči suda,</w:t>
      </w:r>
      <w:r w:rsidR="00410682" w:rsidRPr="009D2B9C">
        <w:t xml:space="preserve"> </w:t>
      </w:r>
      <w:r w:rsidR="00410682" w:rsidRPr="009D2B9C">
        <w:rPr>
          <w:u w:val="single"/>
        </w:rPr>
        <w:t xml:space="preserve">na račun Financijske agencije otvoren kod Hrvatske poštanske banke broj: IBAN HR </w:t>
      </w:r>
      <w:r w:rsidR="00D52E8D" w:rsidRPr="009D2B9C">
        <w:rPr>
          <w:u w:val="single"/>
        </w:rPr>
        <w:t>11 2390 0011 3000 2878 7</w:t>
      </w:r>
      <w:r w:rsidRPr="009D2B9C">
        <w:rPr>
          <w:u w:val="single"/>
        </w:rPr>
        <w:t>.</w:t>
      </w:r>
      <w:r w:rsidR="009E298D" w:rsidRPr="009D2B9C">
        <w:rPr>
          <w:u w:val="single"/>
        </w:rPr>
        <w:t xml:space="preserve"> </w:t>
      </w:r>
    </w:p>
    <w:p w:rsidRDefault="00D52E8D" w:rsidP="00D52E8D" w:rsidR="00D52E8D" w:rsidRPr="009D2B9C">
      <w:pPr>
        <w:pStyle w:val="Odlomakpopisa"/>
      </w:pPr>
    </w:p>
    <w:p w:rsidRDefault="00347FFD" w:rsidP="00D52E8D" w:rsidR="00347FFD" w:rsidRPr="009D2B9C">
      <w:pPr>
        <w:ind w:firstLine="708"/>
        <w:jc w:val="both"/>
      </w:pPr>
      <w:r w:rsidRPr="009D2B9C"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9E298D" w:rsidP="009E298D" w:rsidR="009E298D" w:rsidRPr="009D2B9C">
      <w:pPr>
        <w:pStyle w:val="Odlomakpopisa"/>
      </w:pPr>
    </w:p>
    <w:p w:rsidRDefault="00AD5C9D" w:rsidP="003E54A8" w:rsidR="00347FFD" w:rsidRPr="00683B97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683B97">
        <w:t>Nekretnine</w:t>
      </w:r>
      <w:r w:rsidR="00347FFD" w:rsidRPr="00683B97">
        <w:t xml:space="preserve"> će se rješenjem o dosudi dosuditi kupcu koji ponudi najpovoljniju cijenu. Nekretnine će se dosuditi i kupcima koji su ponudili nižu cijenu prema veličini ponuđene cijene, ako kupci koji su ponudili veću cijenu ne pol</w:t>
      </w:r>
      <w:r w:rsidR="003E54A8" w:rsidRPr="00683B97">
        <w:t>ože kupovninu u roku iz  točke 5</w:t>
      </w:r>
      <w:r w:rsidR="007B70EF" w:rsidRPr="00683B97">
        <w:t>.j</w:t>
      </w:r>
      <w:r w:rsidR="00347FFD" w:rsidRPr="00683B97">
        <w:t xml:space="preserve"> ovog zaključka.</w:t>
      </w:r>
    </w:p>
    <w:p w:rsidRDefault="007B70EF" w:rsidP="007B70EF" w:rsidR="007B70EF" w:rsidRPr="00683B97">
      <w:pPr>
        <w:pStyle w:val="Odlomakpopisa"/>
      </w:pPr>
    </w:p>
    <w:p w:rsidRDefault="00D52E8D" w:rsidP="00D52E8D" w:rsidR="00347FFD" w:rsidRPr="009D2B9C">
      <w:pPr>
        <w:jc w:val="both"/>
      </w:pPr>
      <w:r w:rsidRPr="009D2B9C">
        <w:t>5.)</w:t>
      </w:r>
      <w:r w:rsidRPr="009D2B9C">
        <w:tab/>
      </w:r>
      <w:r w:rsidR="00347FFD" w:rsidRPr="009D2B9C">
        <w:t>U rješenju o dosudi nekretnina sud će odrediti da će se nakon pravomoćnosti toga rješenja i nakon što kupac položi kupovninu</w:t>
      </w:r>
      <w:r w:rsidR="00AD5C9D" w:rsidRPr="009D2B9C">
        <w:t>,</w:t>
      </w:r>
      <w:r w:rsidR="00347FFD" w:rsidRPr="009D2B9C">
        <w:t xml:space="preserve"> u zemljišnim knjigama upisati u njegovu korist pravo vlasništva na dosuđenim nekretninama te</w:t>
      </w:r>
      <w:r w:rsidR="003E54A8" w:rsidRPr="009D2B9C">
        <w:t xml:space="preserve"> brisati terete na nekretnini</w:t>
      </w:r>
      <w:r w:rsidR="00347FFD" w:rsidRPr="009D2B9C">
        <w:t>.</w:t>
      </w:r>
    </w:p>
    <w:p w:rsidRDefault="007B70EF" w:rsidP="007B70EF" w:rsidR="007B70EF" w:rsidRPr="009D2B9C">
      <w:pPr>
        <w:pStyle w:val="Odlomakpopisa"/>
      </w:pPr>
    </w:p>
    <w:p w:rsidRDefault="00D52E8D" w:rsidP="00D52E8D" w:rsidR="00347FFD" w:rsidRPr="009D2B9C">
      <w:pPr>
        <w:jc w:val="both"/>
      </w:pPr>
      <w:r w:rsidRPr="009D2B9C">
        <w:lastRenderedPageBreak/>
        <w:t>6.)</w:t>
      </w:r>
      <w:r w:rsidRPr="009D2B9C">
        <w:tab/>
      </w:r>
      <w:r w:rsidR="00347FFD" w:rsidRPr="009D2B9C">
        <w:t xml:space="preserve">Nakon pravomoćnosti rješenja o dosudi i nakon što kupac položi kupovninu, sud će donijeti zaključak o predaji nekretnine </w:t>
      </w:r>
      <w:r w:rsidR="00364322" w:rsidRPr="009D2B9C">
        <w:t xml:space="preserve"> </w:t>
      </w:r>
      <w:r w:rsidR="00347FFD" w:rsidRPr="009D2B9C">
        <w:t>kupcu, čime kupac stupa u posjed istih.</w:t>
      </w:r>
    </w:p>
    <w:p w:rsidRDefault="007B70EF" w:rsidP="007B70EF" w:rsidR="007B70EF" w:rsidRPr="009D2B9C">
      <w:pPr>
        <w:pStyle w:val="Odlomakpopisa"/>
      </w:pPr>
    </w:p>
    <w:p w:rsidRDefault="00D52E8D" w:rsidP="00D52E8D" w:rsidR="00347FFD" w:rsidRPr="009D2B9C">
      <w:pPr>
        <w:jc w:val="both"/>
      </w:pPr>
      <w:r w:rsidRPr="009D2B9C">
        <w:t>7.)</w:t>
      </w:r>
      <w:r w:rsidRPr="009D2B9C">
        <w:tab/>
      </w:r>
      <w:r w:rsidR="00347FFD" w:rsidRPr="009D2B9C"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7B70EF" w:rsidP="007B70EF" w:rsidR="007B70EF" w:rsidRPr="009D2B9C">
      <w:pPr>
        <w:pStyle w:val="Odlomakpopisa"/>
      </w:pPr>
    </w:p>
    <w:p w:rsidRDefault="00D52E8D" w:rsidP="00D52E8D" w:rsidR="00347FFD" w:rsidRPr="009D2B9C">
      <w:pPr>
        <w:jc w:val="both"/>
      </w:pPr>
      <w:r w:rsidRPr="009D2B9C">
        <w:t>8.)</w:t>
      </w:r>
      <w:r w:rsidRPr="009D2B9C">
        <w:tab/>
      </w:r>
      <w:r w:rsidR="00347FFD" w:rsidRPr="009D2B9C">
        <w:t>Prodaja se provodi po načelu „viđeno – kupljeno“, što isključuje sve naknadne prigovore kupca.</w:t>
      </w:r>
      <w:r w:rsidR="0099290F">
        <w:t xml:space="preserve"> </w:t>
      </w:r>
    </w:p>
    <w:p w:rsidRDefault="007B70EF" w:rsidP="007B70EF" w:rsidR="007B70EF" w:rsidRPr="009D2B9C">
      <w:pPr>
        <w:pStyle w:val="Odlomakpopisa"/>
      </w:pPr>
    </w:p>
    <w:p w:rsidRDefault="00D52E8D" w:rsidP="00D52E8D" w:rsidR="00347FFD" w:rsidRPr="009D2B9C">
      <w:pPr>
        <w:jc w:val="both"/>
      </w:pPr>
      <w:r w:rsidRPr="009D2B9C">
        <w:t>9.)</w:t>
      </w:r>
      <w:r w:rsidRPr="009D2B9C">
        <w:tab/>
      </w:r>
      <w:r w:rsidR="00347FFD" w:rsidRPr="009D2B9C">
        <w:t xml:space="preserve">Zainteresirane osobe mogu razgledati </w:t>
      </w:r>
      <w:r w:rsidR="003E54A8" w:rsidRPr="009D2B9C">
        <w:t>nekretnine koje su predmet prodaje</w:t>
      </w:r>
      <w:r w:rsidR="00347FFD" w:rsidRPr="009D2B9C">
        <w:t>,  uz prethodni dogovor s</w:t>
      </w:r>
      <w:r w:rsidR="003E54A8" w:rsidRPr="009D2B9C">
        <w:t>a</w:t>
      </w:r>
      <w:r w:rsidR="001F4C55">
        <w:t xml:space="preserve"> stečajn</w:t>
      </w:r>
      <w:r w:rsidR="00597740">
        <w:t>im</w:t>
      </w:r>
      <w:r w:rsidR="00347FFD" w:rsidRPr="009D2B9C">
        <w:t xml:space="preserve"> upravitel</w:t>
      </w:r>
      <w:r w:rsidR="00D43F73" w:rsidRPr="009D2B9C">
        <w:t>j</w:t>
      </w:r>
      <w:r w:rsidR="00597740">
        <w:t>em</w:t>
      </w:r>
      <w:r w:rsidR="00347FFD" w:rsidRPr="009D2B9C">
        <w:t xml:space="preserve"> </w:t>
      </w:r>
      <w:r w:rsidR="00AB7A77">
        <w:t>Lidijom Lesar iz Čakovca</w:t>
      </w:r>
      <w:r w:rsidR="008E555D">
        <w:t xml:space="preserve"> na broj telefona </w:t>
      </w:r>
      <w:r w:rsidR="00DA7F4B" w:rsidRPr="00AB7A77">
        <w:t>098</w:t>
      </w:r>
      <w:r w:rsidR="001F4C55" w:rsidRPr="00AB7A77">
        <w:t>/</w:t>
      </w:r>
      <w:r w:rsidR="00AB7A77" w:rsidRPr="00AB7A77">
        <w:t>881037</w:t>
      </w:r>
      <w:r w:rsidR="00DA7F4B" w:rsidRPr="00AB7A77">
        <w:t>.</w:t>
      </w:r>
    </w:p>
    <w:p w:rsidRDefault="00347FFD" w:rsidP="003E54A8" w:rsidR="00347FFD" w:rsidRPr="009D2B9C">
      <w:pPr>
        <w:jc w:val="both"/>
      </w:pPr>
    </w:p>
    <w:p w:rsidRDefault="008F6DCC" w:rsidP="003E54A8" w:rsidR="008F6DCC" w:rsidRPr="009D2B9C">
      <w:pPr>
        <w:jc w:val="both"/>
      </w:pPr>
    </w:p>
    <w:p w:rsidRDefault="00AB7A77" w:rsidP="00024FE0" w:rsidR="00024FE0" w:rsidRPr="009D2B9C">
      <w:pPr>
        <w:jc w:val="center"/>
      </w:pPr>
      <w:r>
        <w:t xml:space="preserve">U Varaždinu </w:t>
      </w:r>
      <w:r w:rsidR="00D94391" w:rsidRPr="00D94391">
        <w:t>26</w:t>
      </w:r>
      <w:r w:rsidRPr="00D94391">
        <w:t>. studenog 2018</w:t>
      </w:r>
      <w:r w:rsidR="00A6347C" w:rsidRPr="009D2B9C">
        <w:t>.</w:t>
      </w:r>
    </w:p>
    <w:p w:rsidRDefault="00024FE0" w:rsidP="00024FE0" w:rsidR="00024FE0" w:rsidRPr="009D2B9C">
      <w:pPr>
        <w:jc w:val="center"/>
      </w:pPr>
    </w:p>
    <w:p w:rsidRDefault="00024FE0" w:rsidP="00024FE0" w:rsidR="00024FE0" w:rsidRPr="009D2B9C">
      <w:pPr>
        <w:jc w:val="center"/>
      </w:pPr>
    </w:p>
    <w:p w:rsidRDefault="00024FE0" w:rsidP="00024FE0" w:rsidR="00024FE0" w:rsidRPr="009D2B9C">
      <w:pPr>
        <w:jc w:val="both"/>
      </w:pPr>
      <w:r w:rsidRPr="009D2B9C">
        <w:t xml:space="preserve">                                                                                     </w:t>
      </w:r>
      <w:r w:rsidR="00DE5E7A">
        <w:t xml:space="preserve">     </w:t>
      </w:r>
      <w:r w:rsidR="007C5AA6">
        <w:t>S</w:t>
      </w:r>
      <w:r w:rsidR="007C5AA6" w:rsidRPr="009D2B9C">
        <w:t>UDAC</w:t>
      </w:r>
      <w:r w:rsidRPr="009D2B9C">
        <w:t xml:space="preserve">: </w:t>
      </w:r>
    </w:p>
    <w:p w:rsidRDefault="00024FE0" w:rsidP="00024FE0" w:rsidR="00024FE0" w:rsidRPr="009D2B9C">
      <w:pPr>
        <w:jc w:val="both"/>
      </w:pPr>
    </w:p>
    <w:p w:rsidRDefault="00024FE0" w:rsidP="00314B4A" w:rsidR="0025770E" w:rsidRPr="009D2B9C">
      <w:pPr>
        <w:jc w:val="both"/>
      </w:pPr>
      <w:r w:rsidRPr="009D2B9C">
        <w:t xml:space="preserve">                                                                                 Iris Hatvalić Nemec</w:t>
      </w:r>
      <w:r w:rsidR="0025770E">
        <w:t xml:space="preserve"> </w:t>
      </w:r>
    </w:p>
    <w:p w:rsidRDefault="00024FE0" w:rsidP="00024FE0" w:rsidR="00024FE0" w:rsidRPr="009D2B9C">
      <w:pPr>
        <w:jc w:val="both"/>
      </w:pPr>
    </w:p>
    <w:p w:rsidRDefault="00024FE0" w:rsidP="00024FE0" w:rsidR="00024FE0" w:rsidRPr="009D2B9C">
      <w:pPr>
        <w:jc w:val="both"/>
      </w:pPr>
    </w:p>
    <w:p w:rsidRDefault="00024FE0" w:rsidP="00024FE0" w:rsidR="00024FE0" w:rsidRPr="009D2B9C">
      <w:pPr>
        <w:jc w:val="both"/>
      </w:pPr>
    </w:p>
    <w:p w:rsidRDefault="00024FE0" w:rsidP="00024FE0" w:rsidR="00024FE0" w:rsidRPr="009D2B9C">
      <w:pPr>
        <w:jc w:val="both"/>
      </w:pPr>
      <w:r w:rsidRPr="009D2B9C">
        <w:t>Pouka o pravnom lijeku:</w:t>
      </w:r>
    </w:p>
    <w:p w:rsidRDefault="00024FE0" w:rsidP="00024FE0" w:rsidR="00024FE0" w:rsidRPr="009D2B9C">
      <w:pPr>
        <w:jc w:val="both"/>
      </w:pPr>
      <w:r w:rsidRPr="009D2B9C"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9D2B9C">
          <w:t>11. st</w:t>
        </w:r>
      </w:smartTag>
      <w:r w:rsidRPr="009D2B9C">
        <w:t>. 9. Stečajnog zakona).</w:t>
      </w:r>
    </w:p>
    <w:p w:rsidRDefault="00024FE0" w:rsidP="00024FE0" w:rsidR="00024FE0" w:rsidRPr="009D2B9C">
      <w:pPr>
        <w:jc w:val="both"/>
      </w:pPr>
    </w:p>
    <w:p w:rsidRDefault="00024FE0" w:rsidP="00024FE0" w:rsidR="00024FE0" w:rsidRPr="009D2B9C">
      <w:pPr>
        <w:jc w:val="both"/>
      </w:pPr>
    </w:p>
    <w:p w:rsidRDefault="00024FE0" w:rsidP="00024FE0" w:rsidR="009100B1">
      <w:pPr>
        <w:jc w:val="both"/>
      </w:pPr>
      <w:r w:rsidRPr="009D2B9C">
        <w:t xml:space="preserve">DNA: </w:t>
      </w:r>
    </w:p>
    <w:p w:rsidRDefault="001F4C55" w:rsidP="001F4C55" w:rsidR="001F4C55">
      <w:pPr>
        <w:numPr>
          <w:ilvl w:val="0"/>
          <w:numId w:val="18"/>
        </w:numPr>
        <w:jc w:val="both"/>
      </w:pPr>
      <w:r>
        <w:t>Stečajna upraviteljica</w:t>
      </w:r>
      <w:r w:rsidR="00DE5E7A">
        <w:t xml:space="preserve"> </w:t>
      </w:r>
      <w:r w:rsidR="00AB7A77" w:rsidRPr="00CA0138">
        <w:t>Lidija Lesar iz Čakovca, Travnička 26</w:t>
      </w:r>
    </w:p>
    <w:p w:rsidRDefault="009100B1" w:rsidP="00AB7A77" w:rsidR="00956AF5">
      <w:pPr>
        <w:numPr>
          <w:ilvl w:val="0"/>
          <w:numId w:val="18"/>
        </w:numPr>
        <w:jc w:val="both"/>
      </w:pPr>
      <w:r>
        <w:t>Razlučni</w:t>
      </w:r>
      <w:r w:rsidR="004D7147" w:rsidRPr="009D2B9C">
        <w:t xml:space="preserve"> vjerovni</w:t>
      </w:r>
      <w:r>
        <w:t xml:space="preserve">k </w:t>
      </w:r>
      <w:r w:rsidR="00AB7A77">
        <w:t>Milan Bernik, po punomoćniku Goranu Vučetiću, odvjetniku iz Varaždina</w:t>
      </w:r>
    </w:p>
    <w:p w:rsidRDefault="001F4C55" w:rsidP="00024FE0" w:rsidR="00D52E8D">
      <w:pPr>
        <w:numPr>
          <w:ilvl w:val="0"/>
          <w:numId w:val="18"/>
        </w:numPr>
        <w:jc w:val="both"/>
      </w:pPr>
      <w:r>
        <w:t>e-</w:t>
      </w:r>
      <w:r w:rsidR="00024FE0" w:rsidRPr="009D2B9C">
        <w:t>glasna ploča suda</w:t>
      </w:r>
    </w:p>
    <w:p w:rsidRDefault="00D52E8D" w:rsidP="00024FE0" w:rsidR="00024FE0" w:rsidRPr="009D2B9C">
      <w:pPr>
        <w:numPr>
          <w:ilvl w:val="0"/>
          <w:numId w:val="18"/>
        </w:numPr>
        <w:jc w:val="both"/>
      </w:pPr>
      <w:r w:rsidRPr="009D2B9C">
        <w:t>FINA Zagreb Vrtni put 3</w:t>
      </w:r>
      <w:r w:rsidR="00DE5E7A">
        <w:t>,</w:t>
      </w:r>
      <w:r w:rsidR="009100B1">
        <w:t xml:space="preserve"> uz Zahtjev za prodaju nekretnine i </w:t>
      </w:r>
      <w:r w:rsidR="001F4C55">
        <w:t>izvornik</w:t>
      </w:r>
      <w:r w:rsidR="009100B1">
        <w:t xml:space="preserve"> izvatka iz zemljišne knjige </w:t>
      </w:r>
    </w:p>
    <w:p w:rsidRDefault="00024FE0" w:rsidP="00024FE0" w:rsidR="00024FE0" w:rsidRPr="009D2B9C">
      <w:pPr>
        <w:jc w:val="center"/>
      </w:pPr>
    </w:p>
    <w:p w:rsidRDefault="00024FE0" w:rsidP="00024FE0" w:rsidR="00024FE0" w:rsidRPr="009D2B9C">
      <w:pPr>
        <w:jc w:val="both"/>
      </w:pPr>
    </w:p>
    <w:p w:rsidRDefault="00347FFD" w:rsidP="00347FFD" w:rsidR="00347FFD" w:rsidRPr="009D2B9C">
      <w:pPr>
        <w:jc w:val="both"/>
      </w:pPr>
    </w:p>
    <w:p w:rsidRDefault="00434C72" w:rsidP="00434C72" w:rsidR="00347FFD" w:rsidRPr="009D2B9C">
      <w:pPr>
        <w:tabs>
          <w:tab w:pos="3235" w:val="left"/>
        </w:tabs>
        <w:jc w:val="both"/>
      </w:pPr>
      <w:r w:rsidRPr="009D2B9C">
        <w:tab/>
      </w:r>
    </w:p>
    <w:p w:rsidRDefault="00347FFD" w:rsidP="00347FFD" w:rsidR="00347FFD" w:rsidRPr="009D2B9C">
      <w:pPr>
        <w:jc w:val="both"/>
      </w:pPr>
    </w:p>
    <w:p w:rsidRDefault="00570D7C" w:rsidP="00570D7C" w:rsidR="00570D7C" w:rsidRPr="009D2B9C">
      <w:pPr>
        <w:jc w:val="both"/>
      </w:pPr>
    </w:p>
    <w:p w:rsidRDefault="00570D7C" w:rsidP="00570D7C" w:rsidR="00570D7C" w:rsidRPr="009D2B9C"/>
    <w:p w:rsidRDefault="00570D7C" w:rsidP="00570D7C" w:rsidR="00570D7C" w:rsidRPr="009D2B9C"/>
    <w:p w:rsidRDefault="00570D7C" w:rsidP="00570D7C" w:rsidR="00570D7C" w:rsidRPr="009D2B9C"/>
    <w:p w:rsidRDefault="00570D7C" w:rsidP="00570D7C" w:rsidR="00570D7C" w:rsidRPr="009D2B9C"/>
    <w:sectPr w:rsidSect="007C5AA6" w:rsidR="00570D7C" w:rsidRPr="009D2B9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9" w:header="709" w:left="1701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04BA" w:rsidR="00BD04BA">
      <w:r>
        <w:separator/>
      </w:r>
    </w:p>
  </w:endnote>
  <w:endnote w:id="0" w:type="continuationSeparator">
    <w:p w:rsidRDefault="00BD04BA" w:rsidR="00BD0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BDB" w:rsidR="00A65BD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BDB" w:rsidR="00A65BD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BDB" w:rsidR="00A65BD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04BA" w:rsidR="00BD04BA">
      <w:r>
        <w:separator/>
      </w:r>
    </w:p>
  </w:footnote>
  <w:footnote w:id="0" w:type="continuationSeparator">
    <w:p w:rsidRDefault="00BD04BA" w:rsidR="00BD04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A0C" w:rsidR="00BF7A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4B4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D68D2" w:rsidP="00E8595B" w:rsidR="002D68D2">
    <w:pPr>
      <w:pStyle w:val="Zaglavlje"/>
      <w:jc w:val="right"/>
    </w:pPr>
  </w:p>
  <w:p w:rsidRDefault="00A65BDB" w:rsidP="00A65BDB" w:rsidR="00BF7A0C">
    <w:pPr>
      <w:pStyle w:val="Zaglavlje"/>
      <w:rPr>
        <w:rFonts w:cs="Arial" w:hAnsi="Arial" w:ascii="Arial"/>
        <w:sz w:val="22"/>
        <w:szCs w:val="22"/>
      </w:rPr>
    </w:pPr>
    <w:r>
      <w:tab/>
    </w:r>
    <w:r>
      <w:tab/>
      <w:t>Poslovni broj. 4 St-184/17-32</w:t>
    </w:r>
  </w:p>
  <w:p w:rsidRDefault="00BF7A0C" w:rsidP="00E8595B" w:rsidR="00BF7A0C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68D2" w:rsidR="002D68D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14B4A">
      <w:rPr>
        <w:noProof/>
      </w:rPr>
      <w:t>1</w:t>
    </w:r>
    <w:r>
      <w:fldChar w:fldCharType="end"/>
    </w:r>
  </w:p>
  <w:p w:rsidRDefault="0016318D" w:rsidR="002D68D2">
    <w:pPr>
      <w:pStyle w:val="Zaglavlje"/>
    </w:pPr>
    <w:r>
      <w:tab/>
    </w:r>
    <w:r w:rsidR="00B82A09">
      <w:tab/>
      <w:t>Poslovni broj. 4 St-</w:t>
    </w:r>
    <w:r w:rsidR="00A65BDB">
      <w:t>184/17-32</w:t>
    </w:r>
  </w:p>
  <w:p w:rsidRDefault="002D68D2" w:rsidR="002D68D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E40F8"/>
    <w:multiLevelType w:val="hybridMultilevel"/>
    <w:tmpl w:val="FF74A782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324414"/>
    <w:multiLevelType w:val="hybridMultilevel"/>
    <w:tmpl w:val="B83673CA"/>
    <w:lvl w:tplc="A3CE8534" w:ilvl="0">
      <w:start w:val="4"/>
      <w:numFmt w:val="decimal"/>
      <w:lvlText w:val="%1."/>
      <w:lvlJc w:val="left"/>
      <w:pPr>
        <w:ind w:hanging="360" w:left="3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20"/>
      </w:pPr>
    </w:lvl>
    <w:lvl w:tentative="true" w:tplc="041A001B" w:ilvl="2">
      <w:start w:val="1"/>
      <w:numFmt w:val="lowerRoman"/>
      <w:lvlText w:val="%3."/>
      <w:lvlJc w:val="right"/>
      <w:pPr>
        <w:ind w:hanging="180" w:left="5340"/>
      </w:pPr>
    </w:lvl>
    <w:lvl w:tentative="true" w:tplc="041A000F" w:ilvl="3">
      <w:start w:val="1"/>
      <w:numFmt w:val="decimal"/>
      <w:lvlText w:val="%4."/>
      <w:lvlJc w:val="left"/>
      <w:pPr>
        <w:ind w:hanging="360" w:left="6060"/>
      </w:pPr>
    </w:lvl>
    <w:lvl w:tentative="true" w:tplc="041A0019" w:ilvl="4">
      <w:start w:val="1"/>
      <w:numFmt w:val="lowerLetter"/>
      <w:lvlText w:val="%5."/>
      <w:lvlJc w:val="left"/>
      <w:pPr>
        <w:ind w:hanging="360" w:left="6780"/>
      </w:pPr>
    </w:lvl>
    <w:lvl w:tentative="true" w:tplc="041A001B" w:ilvl="5">
      <w:start w:val="1"/>
      <w:numFmt w:val="lowerRoman"/>
      <w:lvlText w:val="%6."/>
      <w:lvlJc w:val="right"/>
      <w:pPr>
        <w:ind w:hanging="180" w:left="7500"/>
      </w:pPr>
    </w:lvl>
    <w:lvl w:tentative="true" w:tplc="041A000F" w:ilvl="6">
      <w:start w:val="1"/>
      <w:numFmt w:val="decimal"/>
      <w:lvlText w:val="%7."/>
      <w:lvlJc w:val="left"/>
      <w:pPr>
        <w:ind w:hanging="360" w:left="8220"/>
      </w:pPr>
    </w:lvl>
    <w:lvl w:tentative="true" w:tplc="041A0019" w:ilvl="7">
      <w:start w:val="1"/>
      <w:numFmt w:val="lowerLetter"/>
      <w:lvlText w:val="%8."/>
      <w:lvlJc w:val="left"/>
      <w:pPr>
        <w:ind w:hanging="360" w:left="8940"/>
      </w:pPr>
    </w:lvl>
    <w:lvl w:tentative="true" w:tplc="041A001B" w:ilvl="8">
      <w:start w:val="1"/>
      <w:numFmt w:val="lowerRoman"/>
      <w:lvlText w:val="%9."/>
      <w:lvlJc w:val="right"/>
      <w:pPr>
        <w:ind w:hanging="180" w:left="9660"/>
      </w:pPr>
    </w:lvl>
  </w:abstractNum>
  <w:abstractNum w:abstractNumId="2">
    <w:nsid w:val="220679D2"/>
    <w:multiLevelType w:val="hybridMultilevel"/>
    <w:tmpl w:val="5C56DCEA"/>
    <w:lvl w:tplc="F0BE3BEA" w:ilvl="0">
      <w:start w:val="4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7B744D7"/>
    <w:multiLevelType w:val="hybridMultilevel"/>
    <w:tmpl w:val="2716E9B0"/>
    <w:lvl w:tplc="99A61E84" w:ilvl="0">
      <w:numFmt w:val="bullet"/>
      <w:lvlText w:val="-"/>
      <w:lvlJc w:val="left"/>
      <w:pPr>
        <w:ind w:hanging="360" w:left="142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4">
    <w:nsid w:val="28DB1B73"/>
    <w:multiLevelType w:val="hybridMultilevel"/>
    <w:tmpl w:val="7A4C1AFC"/>
    <w:lvl w:tplc="9AD0C3C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B95501"/>
    <w:multiLevelType w:val="hybridMultilevel"/>
    <w:tmpl w:val="E9087FD6"/>
    <w:lvl w:tplc="44D86FE4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282570A"/>
    <w:multiLevelType w:val="hybridMultilevel"/>
    <w:tmpl w:val="668C82D0"/>
    <w:lvl w:tplc="74B490A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39F95061"/>
    <w:multiLevelType w:val="hybridMultilevel"/>
    <w:tmpl w:val="486A8E8A"/>
    <w:lvl w:tplc="D3E0E4D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41EA78D2"/>
    <w:multiLevelType w:val="hybridMultilevel"/>
    <w:tmpl w:val="9820802E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528D3"/>
    <w:multiLevelType w:val="hybridMultilevel"/>
    <w:tmpl w:val="CFAA41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4504FAA"/>
    <w:multiLevelType w:val="hybridMultilevel"/>
    <w:tmpl w:val="67F2254E"/>
    <w:lvl w:tplc="ABF8B868" w:ilvl="0">
      <w:start w:val="2"/>
      <w:numFmt w:val="decimal"/>
      <w:lvlText w:val="%1.)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3">
    <w:nsid w:val="5F9B060C"/>
    <w:multiLevelType w:val="hybridMultilevel"/>
    <w:tmpl w:val="9808D83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5442ADA"/>
    <w:multiLevelType w:val="hybridMultilevel"/>
    <w:tmpl w:val="6F4C3A26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A88383E"/>
    <w:multiLevelType w:val="hybridMultilevel"/>
    <w:tmpl w:val="F3FCD29C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C5C5D2C"/>
    <w:multiLevelType w:val="hybridMultilevel"/>
    <w:tmpl w:val="099CF5BA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A1018E7"/>
    <w:multiLevelType w:val="hybridMultilevel"/>
    <w:tmpl w:val="AB240354"/>
    <w:lvl w:tplc="8D64A9AC" w:ilvl="0">
      <w:start w:val="1"/>
      <w:numFmt w:val="bullet"/>
      <w:lvlText w:val="-"/>
      <w:lvlJc w:val="left"/>
      <w:pPr>
        <w:tabs>
          <w:tab w:pos="1560" w:val="num"/>
        </w:tabs>
        <w:ind w:hanging="840" w:left="156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7"/>
  </w:num>
  <w:num w:numId="2">
    <w:abstractNumId w:val="12"/>
  </w:num>
  <w:num w:numId="3">
    <w:abstractNumId w:val="18"/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4"/>
  </w:num>
  <w:num w:numId="7">
    <w:abstractNumId w:val="0"/>
  </w:num>
  <w:num w:numId="8">
    <w:abstractNumId w:val="10"/>
  </w:num>
  <w:num w:numId="9">
    <w:abstractNumId w:val="17"/>
  </w:num>
  <w:num w:numId="10">
    <w:abstractNumId w:val="15"/>
  </w:num>
  <w:num w:numId="11">
    <w:abstractNumId w:val="16"/>
  </w:num>
  <w:num w:numId="12">
    <w:abstractNumId w:val="2"/>
  </w:num>
  <w:num w:numId="13">
    <w:abstractNumId w:val="1"/>
  </w:num>
  <w:num w:numId="14">
    <w:abstractNumId w:val="8"/>
  </w:num>
  <w:num w:numId="15">
    <w:abstractNumId w:val="4"/>
  </w:num>
  <w:num w:numId="16">
    <w:abstractNumId w:val="5"/>
  </w:num>
  <w:num w:numId="17">
    <w:abstractNumId w:val="6"/>
  </w:num>
  <w:num w:numId="18">
    <w:abstractNumId w:val="9"/>
  </w:num>
  <w:num w:numId="1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D7C"/>
    <w:rsid w:val="000013DA"/>
    <w:rsid w:val="00002AEC"/>
    <w:rsid w:val="00013CCF"/>
    <w:rsid w:val="00016EA6"/>
    <w:rsid w:val="00023D18"/>
    <w:rsid w:val="00024FE0"/>
    <w:rsid w:val="000563CC"/>
    <w:rsid w:val="0006453B"/>
    <w:rsid w:val="000A0A73"/>
    <w:rsid w:val="000A6BF1"/>
    <w:rsid w:val="000B039C"/>
    <w:rsid w:val="000B75B9"/>
    <w:rsid w:val="000C7B5E"/>
    <w:rsid w:val="000D6D0E"/>
    <w:rsid w:val="00103FD4"/>
    <w:rsid w:val="001067F8"/>
    <w:rsid w:val="00126BDE"/>
    <w:rsid w:val="0013327B"/>
    <w:rsid w:val="00160421"/>
    <w:rsid w:val="0016318D"/>
    <w:rsid w:val="001743D0"/>
    <w:rsid w:val="00180785"/>
    <w:rsid w:val="00183749"/>
    <w:rsid w:val="001A08A3"/>
    <w:rsid w:val="001B238E"/>
    <w:rsid w:val="001B5CF3"/>
    <w:rsid w:val="001E5811"/>
    <w:rsid w:val="001F4C55"/>
    <w:rsid w:val="001F5111"/>
    <w:rsid w:val="0022015C"/>
    <w:rsid w:val="0024053C"/>
    <w:rsid w:val="002447A6"/>
    <w:rsid w:val="00244F30"/>
    <w:rsid w:val="0025770E"/>
    <w:rsid w:val="0026469B"/>
    <w:rsid w:val="002704E6"/>
    <w:rsid w:val="002B0B02"/>
    <w:rsid w:val="002B268B"/>
    <w:rsid w:val="002C50C5"/>
    <w:rsid w:val="002C6CF6"/>
    <w:rsid w:val="002D5781"/>
    <w:rsid w:val="002D68D2"/>
    <w:rsid w:val="002E606B"/>
    <w:rsid w:val="002E6D66"/>
    <w:rsid w:val="002F37B4"/>
    <w:rsid w:val="002F542A"/>
    <w:rsid w:val="002F6A2B"/>
    <w:rsid w:val="00301E3B"/>
    <w:rsid w:val="00314B4A"/>
    <w:rsid w:val="00317C65"/>
    <w:rsid w:val="0032076C"/>
    <w:rsid w:val="00323500"/>
    <w:rsid w:val="003353AF"/>
    <w:rsid w:val="00341830"/>
    <w:rsid w:val="00343A63"/>
    <w:rsid w:val="00343DC9"/>
    <w:rsid w:val="00344C03"/>
    <w:rsid w:val="00347FFD"/>
    <w:rsid w:val="00353120"/>
    <w:rsid w:val="00364322"/>
    <w:rsid w:val="00367B09"/>
    <w:rsid w:val="00373843"/>
    <w:rsid w:val="00385CC1"/>
    <w:rsid w:val="00386CF9"/>
    <w:rsid w:val="00394721"/>
    <w:rsid w:val="00394779"/>
    <w:rsid w:val="003A121A"/>
    <w:rsid w:val="003A2227"/>
    <w:rsid w:val="003B7EC9"/>
    <w:rsid w:val="003C079D"/>
    <w:rsid w:val="003C3CDD"/>
    <w:rsid w:val="003D0532"/>
    <w:rsid w:val="003D0C0E"/>
    <w:rsid w:val="003D464B"/>
    <w:rsid w:val="003D63C1"/>
    <w:rsid w:val="003E54A8"/>
    <w:rsid w:val="00410682"/>
    <w:rsid w:val="0042265D"/>
    <w:rsid w:val="004229C0"/>
    <w:rsid w:val="004258CD"/>
    <w:rsid w:val="00426D33"/>
    <w:rsid w:val="00434C3D"/>
    <w:rsid w:val="00434C72"/>
    <w:rsid w:val="00435B71"/>
    <w:rsid w:val="004367A4"/>
    <w:rsid w:val="0044538D"/>
    <w:rsid w:val="0045345E"/>
    <w:rsid w:val="0045621F"/>
    <w:rsid w:val="0047542B"/>
    <w:rsid w:val="00480A7D"/>
    <w:rsid w:val="00496FAC"/>
    <w:rsid w:val="004B07C9"/>
    <w:rsid w:val="004B292E"/>
    <w:rsid w:val="004B6695"/>
    <w:rsid w:val="004D7147"/>
    <w:rsid w:val="004F2823"/>
    <w:rsid w:val="004F40F6"/>
    <w:rsid w:val="004F506C"/>
    <w:rsid w:val="00500EAD"/>
    <w:rsid w:val="00502337"/>
    <w:rsid w:val="00523052"/>
    <w:rsid w:val="00525B45"/>
    <w:rsid w:val="005439FB"/>
    <w:rsid w:val="005467B9"/>
    <w:rsid w:val="00550C57"/>
    <w:rsid w:val="00553F93"/>
    <w:rsid w:val="00554F5A"/>
    <w:rsid w:val="00570D7C"/>
    <w:rsid w:val="00577C5A"/>
    <w:rsid w:val="00577ECF"/>
    <w:rsid w:val="00583AB8"/>
    <w:rsid w:val="0059693C"/>
    <w:rsid w:val="00597740"/>
    <w:rsid w:val="005C6E12"/>
    <w:rsid w:val="005D28F3"/>
    <w:rsid w:val="005D6709"/>
    <w:rsid w:val="005E44A1"/>
    <w:rsid w:val="005F6C1C"/>
    <w:rsid w:val="006103B4"/>
    <w:rsid w:val="00620689"/>
    <w:rsid w:val="00620E5D"/>
    <w:rsid w:val="006321EE"/>
    <w:rsid w:val="0065314B"/>
    <w:rsid w:val="006647D5"/>
    <w:rsid w:val="00683B97"/>
    <w:rsid w:val="00686522"/>
    <w:rsid w:val="006907B4"/>
    <w:rsid w:val="00691F97"/>
    <w:rsid w:val="006976AD"/>
    <w:rsid w:val="00697C3B"/>
    <w:rsid w:val="006A07BD"/>
    <w:rsid w:val="006A1BF6"/>
    <w:rsid w:val="006C7A63"/>
    <w:rsid w:val="006C7F5D"/>
    <w:rsid w:val="006D5299"/>
    <w:rsid w:val="006D6B46"/>
    <w:rsid w:val="006E0079"/>
    <w:rsid w:val="007150E5"/>
    <w:rsid w:val="007219E4"/>
    <w:rsid w:val="007246DD"/>
    <w:rsid w:val="007332C9"/>
    <w:rsid w:val="00745C3A"/>
    <w:rsid w:val="007773D5"/>
    <w:rsid w:val="00790F9F"/>
    <w:rsid w:val="007A3A73"/>
    <w:rsid w:val="007A5646"/>
    <w:rsid w:val="007B70EF"/>
    <w:rsid w:val="007C0CC7"/>
    <w:rsid w:val="007C5AA6"/>
    <w:rsid w:val="007D1311"/>
    <w:rsid w:val="007F04B0"/>
    <w:rsid w:val="00806D26"/>
    <w:rsid w:val="00822FB9"/>
    <w:rsid w:val="00852DD7"/>
    <w:rsid w:val="008636B3"/>
    <w:rsid w:val="00863F2D"/>
    <w:rsid w:val="00875C68"/>
    <w:rsid w:val="00882A92"/>
    <w:rsid w:val="008A6407"/>
    <w:rsid w:val="008B3C8A"/>
    <w:rsid w:val="008D3D46"/>
    <w:rsid w:val="008E3678"/>
    <w:rsid w:val="008E555D"/>
    <w:rsid w:val="008F6DCC"/>
    <w:rsid w:val="00901A56"/>
    <w:rsid w:val="009100B1"/>
    <w:rsid w:val="0091655F"/>
    <w:rsid w:val="00927498"/>
    <w:rsid w:val="00933010"/>
    <w:rsid w:val="009473EC"/>
    <w:rsid w:val="009512D0"/>
    <w:rsid w:val="009520BE"/>
    <w:rsid w:val="00956AF5"/>
    <w:rsid w:val="0096106F"/>
    <w:rsid w:val="00967F74"/>
    <w:rsid w:val="00984187"/>
    <w:rsid w:val="0099290F"/>
    <w:rsid w:val="009C13DC"/>
    <w:rsid w:val="009C3874"/>
    <w:rsid w:val="009D06A1"/>
    <w:rsid w:val="009D2B9C"/>
    <w:rsid w:val="009E298D"/>
    <w:rsid w:val="009F0D13"/>
    <w:rsid w:val="009F3A1E"/>
    <w:rsid w:val="00A03297"/>
    <w:rsid w:val="00A171B0"/>
    <w:rsid w:val="00A40153"/>
    <w:rsid w:val="00A4038A"/>
    <w:rsid w:val="00A6347C"/>
    <w:rsid w:val="00A64DEA"/>
    <w:rsid w:val="00A64E46"/>
    <w:rsid w:val="00A65332"/>
    <w:rsid w:val="00A65BDB"/>
    <w:rsid w:val="00A84762"/>
    <w:rsid w:val="00A8538A"/>
    <w:rsid w:val="00A94CE7"/>
    <w:rsid w:val="00AA0C4A"/>
    <w:rsid w:val="00AA4627"/>
    <w:rsid w:val="00AA4929"/>
    <w:rsid w:val="00AB7A77"/>
    <w:rsid w:val="00AD5C9D"/>
    <w:rsid w:val="00AE2250"/>
    <w:rsid w:val="00B07DDB"/>
    <w:rsid w:val="00B15A94"/>
    <w:rsid w:val="00B24075"/>
    <w:rsid w:val="00B25014"/>
    <w:rsid w:val="00B43F3B"/>
    <w:rsid w:val="00B4418B"/>
    <w:rsid w:val="00B46EBC"/>
    <w:rsid w:val="00B62934"/>
    <w:rsid w:val="00B62D43"/>
    <w:rsid w:val="00B70D7F"/>
    <w:rsid w:val="00B82A09"/>
    <w:rsid w:val="00BA09D5"/>
    <w:rsid w:val="00BC32CC"/>
    <w:rsid w:val="00BD04BA"/>
    <w:rsid w:val="00BE1FF0"/>
    <w:rsid w:val="00BE7DD2"/>
    <w:rsid w:val="00BF0423"/>
    <w:rsid w:val="00BF7A0C"/>
    <w:rsid w:val="00BF7FEF"/>
    <w:rsid w:val="00C029FE"/>
    <w:rsid w:val="00C122B3"/>
    <w:rsid w:val="00C25BED"/>
    <w:rsid w:val="00C5733F"/>
    <w:rsid w:val="00C57DEE"/>
    <w:rsid w:val="00C80195"/>
    <w:rsid w:val="00C824D3"/>
    <w:rsid w:val="00C83E4C"/>
    <w:rsid w:val="00CA4526"/>
    <w:rsid w:val="00CC4F27"/>
    <w:rsid w:val="00CE0E05"/>
    <w:rsid w:val="00D15E64"/>
    <w:rsid w:val="00D21B21"/>
    <w:rsid w:val="00D229CC"/>
    <w:rsid w:val="00D43F73"/>
    <w:rsid w:val="00D52E8D"/>
    <w:rsid w:val="00D665D7"/>
    <w:rsid w:val="00D77000"/>
    <w:rsid w:val="00D83CE4"/>
    <w:rsid w:val="00D86BAD"/>
    <w:rsid w:val="00D92727"/>
    <w:rsid w:val="00D94391"/>
    <w:rsid w:val="00DA7F4B"/>
    <w:rsid w:val="00DE4F00"/>
    <w:rsid w:val="00DE5E7A"/>
    <w:rsid w:val="00DE6B08"/>
    <w:rsid w:val="00E04A7E"/>
    <w:rsid w:val="00E13897"/>
    <w:rsid w:val="00E16DBA"/>
    <w:rsid w:val="00E3008B"/>
    <w:rsid w:val="00E40795"/>
    <w:rsid w:val="00E413C1"/>
    <w:rsid w:val="00E41A7F"/>
    <w:rsid w:val="00E54391"/>
    <w:rsid w:val="00E5546B"/>
    <w:rsid w:val="00E628A2"/>
    <w:rsid w:val="00E65FAD"/>
    <w:rsid w:val="00E726C0"/>
    <w:rsid w:val="00E828F3"/>
    <w:rsid w:val="00E84E28"/>
    <w:rsid w:val="00E8595B"/>
    <w:rsid w:val="00E95E83"/>
    <w:rsid w:val="00EA33F5"/>
    <w:rsid w:val="00EA78CC"/>
    <w:rsid w:val="00EB2997"/>
    <w:rsid w:val="00EB5525"/>
    <w:rsid w:val="00EC626D"/>
    <w:rsid w:val="00EE67C0"/>
    <w:rsid w:val="00EE7363"/>
    <w:rsid w:val="00EE7ED3"/>
    <w:rsid w:val="00EF355F"/>
    <w:rsid w:val="00EF4EA2"/>
    <w:rsid w:val="00EF6E0E"/>
    <w:rsid w:val="00F00CB8"/>
    <w:rsid w:val="00F1437C"/>
    <w:rsid w:val="00F1624C"/>
    <w:rsid w:val="00F23FA1"/>
    <w:rsid w:val="00F24B85"/>
    <w:rsid w:val="00F275C9"/>
    <w:rsid w:val="00F318E3"/>
    <w:rsid w:val="00F61D11"/>
    <w:rsid w:val="00F640D4"/>
    <w:rsid w:val="00F8740B"/>
    <w:rsid w:val="00F925E6"/>
    <w:rsid w:val="00FA129A"/>
    <w:rsid w:val="00FB18DB"/>
    <w:rsid w:val="00FB3516"/>
    <w:rsid w:val="00FB6E8C"/>
    <w:rsid w:val="00FE26B5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E298D"/>
    <w:pPr>
      <w:ind w:left="708"/>
    </w:pPr>
  </w:style>
  <w:style w:styleId="StandardWeb" w:type="paragraph">
    <w:name w:val="Normal (Web)"/>
    <w:basedOn w:val="Normal"/>
    <w:rsid w:val="00B25014"/>
    <w:pPr>
      <w:spacing w:after="119" w:beforeAutospacing="true" w:before="100"/>
    </w:pPr>
  </w:style>
  <w:style w:customStyle="true" w:styleId="GrbRH" w:type="paragraph">
    <w:name w:val="GrbRH"/>
    <w:basedOn w:val="Normal"/>
    <w:rsid w:val="007332C9"/>
    <w:pPr>
      <w:spacing w:after="60"/>
    </w:pPr>
    <w:rPr>
      <w:rFonts w:eastAsia="Calibri"/>
      <w:noProof/>
      <w:sz w:val="16"/>
      <w:szCs w:val="16"/>
      <w:lang w:eastAsia="en-US"/>
    </w:rPr>
  </w:style>
  <w:style w:customStyle="true" w:styleId="ZaglavljeChar" w:type="character">
    <w:name w:val="Zaglavlje Char"/>
    <w:link w:val="Zaglavlje"/>
    <w:uiPriority w:val="99"/>
    <w:rsid w:val="002D68D2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C83E4C"/>
    <w:rPr>
      <w:sz w:val="24"/>
      <w:szCs w:val="24"/>
    </w:rPr>
  </w:style>
  <w:style w:customStyle="true" w:styleId="SudSjedite" w:type="paragraph">
    <w:name w:val="Sud_Sjedište"/>
    <w:basedOn w:val="Bezproreda"/>
    <w:rsid w:val="00B82A09"/>
    <w:pPr>
      <w:tabs>
        <w:tab w:pos="7088" w:val="left"/>
      </w:tabs>
      <w:contextualSpacing/>
    </w:pPr>
    <w:rPr>
      <w:noProof/>
    </w:rPr>
  </w:style>
  <w:style w:styleId="Bezproreda" w:type="paragraph">
    <w:name w:val="No Spacing"/>
    <w:uiPriority w:val="1"/>
    <w:qFormat/>
    <w:rsid w:val="00B82A0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4B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4B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4B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4B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4B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E298D"/>
    <w:pPr>
      <w:ind w:left="708"/>
    </w:pPr>
  </w:style>
  <w:style w:styleId="StandardWeb" w:type="paragraph">
    <w:name w:val="Normal (Web)"/>
    <w:basedOn w:val="Normal"/>
    <w:rsid w:val="00B25014"/>
    <w:pPr>
      <w:spacing w:after="119" w:before="100" w:beforeAutospacing="1"/>
    </w:pPr>
  </w:style>
  <w:style w:customStyle="1" w:styleId="GrbRH" w:type="paragraph">
    <w:name w:val="GrbRH"/>
    <w:basedOn w:val="Normal"/>
    <w:rsid w:val="007332C9"/>
    <w:pPr>
      <w:spacing w:after="60"/>
    </w:pPr>
    <w:rPr>
      <w:rFonts w:eastAsia="Calibri"/>
      <w:noProof/>
      <w:sz w:val="16"/>
      <w:szCs w:val="16"/>
      <w:lang w:eastAsia="en-US"/>
    </w:rPr>
  </w:style>
  <w:style w:customStyle="1" w:styleId="ZaglavljeChar" w:type="character">
    <w:name w:val="Zaglavlje Char"/>
    <w:link w:val="Zaglavlje"/>
    <w:uiPriority w:val="99"/>
    <w:rsid w:val="002D68D2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C83E4C"/>
    <w:rPr>
      <w:sz w:val="24"/>
      <w:szCs w:val="24"/>
    </w:rPr>
  </w:style>
  <w:style w:customStyle="1" w:styleId="SudSjedite" w:type="paragraph">
    <w:name w:val="Sud_Sjedište"/>
    <w:basedOn w:val="Bezproreda"/>
    <w:rsid w:val="00B82A09"/>
    <w:pPr>
      <w:tabs>
        <w:tab w:pos="7088" w:val="left"/>
      </w:tabs>
      <w:contextualSpacing/>
    </w:pPr>
    <w:rPr>
      <w:noProof/>
    </w:rPr>
  </w:style>
  <w:style w:styleId="Bezproreda" w:type="paragraph">
    <w:name w:val="No Spacing"/>
    <w:uiPriority w:val="1"/>
    <w:qFormat/>
    <w:rsid w:val="00B82A0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4B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4B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4B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4B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4B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9121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231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St-184/2017</izvorni_sadrzaj>
    <derivirana_varijabla naziv="DomainObject.Predmet.OznakaBroj_1">St-184/2017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GESTUM d.o.o. za proizvodnju, ugostiteljstvo i usluge zastupanog po punomoćniku Lidija Lesar, stečajni upravitelj</izvorni_sadrzaj>
    <derivirana_varijabla naziv="DomainObject.Predmet.ProtustrankaFormated_1">  GESTUM d.o.o. za proizvodnju, ugostiteljstvo i usluge zastupanog po punomoćniku Lidija Lesar, stečajni upravitelj</derivirana_varijabla>
  </DomainObject.Predmet.ProtustrankaFormated>
  <DomainObject.Predmet.ProtustrankaFormatedOIB>
    <izvorni_sadrzaj>  GESTUM d.o.o. za proizvodnju, ugostiteljstvo i usluge, OIB 36453900685 zastupanog po punomoćniku Lidija Lesar, stečajni upravitelj</izvorni_sadrzaj>
    <derivirana_varijabla naziv="DomainObject.Predmet.ProtustrankaFormatedOIB_1">  GESTUM d.o.o. za proizvodnju, ugostiteljstvo i usluge, OIB 36453900685 zastupanog po punomoćniku Lidija Lesar, stečajni upravitelj</derivirana_varijabla>
  </DomainObject.Predmet.ProtustrankaFormatedOIB>
  <DomainObject.Predmet.ProtustrankaFormatedWithAdress>
    <izvorni_sadrzaj> GESTUM d.o.o. za proizvodnju, ugostiteljstvo i usluge, Mali plac 1/a, 42000 Varaždin zastupanog po punomoćniku Lidija Lesar, stečajni upravitelj</izvorni_sadrzaj>
    <derivirana_varijabla naziv="DomainObject.Predmet.ProtustrankaFormatedWithAdress_1"> GESTUM d.o.o. za proizvodnju, ugostiteljstvo i usluge, Mali plac 1/a, 42000 Varaždin zastupanog po punomoćniku Lidija Lesar, stečajni upravitelj</derivirana_varijabla>
  </DomainObject.Predmet.ProtustrankaFormatedWithAdress>
  <DomainObject.Predmet.ProtustrankaFormatedWithAdressOIB>
    <izvorni_sadrzaj> GESTUM d.o.o. za proizvodnju, ugostiteljstvo i usluge, OIB 36453900685, Mali plac 1/a, 42000 Varaždin zastupanog po punomoćniku Lidija Lesar, stečajni upravitelj</izvorni_sadrzaj>
    <derivirana_varijabla naziv="DomainObject.Predmet.ProtustrankaFormatedWithAdressOIB_1"> GESTUM d.o.o. za proizvodnju, ugostiteljstvo i usluge, OIB 36453900685, Mali plac 1/a, 42000 Varaždin zastupanog po punomoćniku Lidija Lesar, stečajni upravitelj</derivirana_varijabla>
  </DomainObject.Predmet.ProtustrankaFormatedWithAdressOIB>
  <DomainObject.Predmet.ProtustrankaWithAdress>
    <izvorni_sadrzaj>GESTUM d.o.o. za proizvodnju, ugostiteljstvo i usluge Mali plac 1/a, 42000 Varaždin</izvorni_sadrzaj>
    <derivirana_varijabla naziv="DomainObject.Predmet.ProtustrankaWithAdress_1">GESTUM d.o.o. za proizvodnju, ugostiteljstvo i usluge Mali plac 1/a, 42000 Varaždin</derivirana_varijabla>
  </DomainObject.Predmet.ProtustrankaWithAdress>
  <DomainObject.Predmet.ProtustrankaWithAdressOIB>
    <izvorni_sadrzaj>GESTUM d.o.o. za proizvodnju, ugostiteljstvo i usluge, OIB 36453900685, Mali plac 1/a, 42000 Varaždin</izvorni_sadrzaj>
    <derivirana_varijabla naziv="DomainObject.Predmet.ProtustrankaWithAdressOIB_1">GESTUM d.o.o. za proizvodnju, ugostiteljstvo i usluge, OIB 36453900685, Mali plac 1/a, 42000 Varaždin</derivirana_varijabla>
  </DomainObject.Predmet.ProtustrankaWithAdressOIB>
  <DomainObject.Predmet.ProtustrankaNazivFormated>
    <izvorni_sadrzaj>GESTUM d.o.o. za proizvodnju, ugostiteljstvo i usluge</izvorni_sadrzaj>
    <derivirana_varijabla naziv="DomainObject.Predmet.ProtustrankaNazivFormated_1">GESTUM d.o.o. za proizvodnju, ugostiteljstvo i usluge</derivirana_varijabla>
  </DomainObject.Predmet.ProtustrankaNazivFormated>
  <DomainObject.Predmet.ProtustrankaNazivFormatedOIB>
    <izvorni_sadrzaj>GESTUM d.o.o. za proizvodnju, ugostiteljstvo i usluge, OIB 36453900685</izvorni_sadrzaj>
    <derivirana_varijabla naziv="DomainObject.Predmet.ProtustrankaNazivFormatedOIB_1">GESTUM d.o.o. za proizvodnju, ugostiteljstvo i usluge, OIB 36453900685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Varaždin, OIB 85821130368</izvorni_sadrzaj>
    <derivirana_varijabla naziv="DomainObject.Predmet.StrankaFormatedOIB_1">  Financijska agencija, Regionalni centar Zagreb, Podružnica Varaždin, OIB 85821130368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OIB 85821130368, A. Cesarca 2, 42000 Varaždin</izvorni_sadrzaj>
    <derivirana_varijabla naziv="DomainObject.Predmet.StrankaFormatedWithAdressOIB_1"> Financijska agencija, Regionalni centar Zagreb, Podružnica Varaždin, OIB 85821130368,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OIB 85821130368, A. Cesarca 2,42000 Varaždin</izvorni_sadrzaj>
    <derivirana_varijabla naziv="DomainObject.Predmet.StrankaWithAdressOIB_1">Financijska agencija, Regionalni centar Zagreb, Podružnica Varaždin, OIB 85821130368,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Varaždin, OIB 85821130368</izvorni_sadrzaj>
    <derivirana_varijabla naziv="DomainObject.Predmet.StrankaNazivFormatedOIB_1">Financijska agencija, Regionalni centar Zagreb,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157991.24</izvorni_sadrzaj>
    <derivirana_varijabla naziv="DomainObject.Predmet.TrenutnaVrijednost_1">157991.24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Varaždin, OIB 85821130368</item>
    </izvorni_sadrzaj>
    <derivirana_varijabla naziv="DomainObject.Predmet.StrankaListFormatedOIB_1">
      <item>Financijska agencija, Regionalni centar Zagreb, Podružnica Varaždin, OIB 85821130368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OIB 85821130368, A. Cesarca 2, 42000 Varaždin</item>
    </izvorni_sadrzaj>
    <derivirana_varijabla naziv="DomainObject.Predmet.StrankaListFormatedWithAdressOIB_1">
      <item>Financijska agencija, Regionalni centar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Varaždin, OIB 85821130368</item>
    </izvorni_sadrzaj>
    <derivirana_varijabla naziv="DomainObject.Predmet.StrankaListNazivFormatedOIB_1">
      <item>Financijska agencija, Regionalni centar Zagreb, Podružnica Varaždin, OIB 85821130368</item>
    </derivirana_varijabla>
  </DomainObject.Predmet.StrankaListNazivFormatedOIB>
  <DomainObject.Predmet.ProtuStrankaListFormated>
    <izvorni_sadrzaj>
      <item>GESTUM d.o.o. za proizvodnju, ugostiteljstvo i usluge zastupanog po punomoćniku Lidija Lesar, stečajni upravitelj</item>
    </izvorni_sadrzaj>
    <derivirana_varijabla naziv="DomainObject.Predmet.ProtuStrankaListFormated_1">
      <item>GESTUM d.o.o. za proizvodnju, ugostiteljstvo i usluge zastupanog po punomoćniku Lidija Lesar, stečajni upravitelj</item>
    </derivirana_varijabla>
  </DomainObject.Predmet.ProtuStrankaListFormated>
  <DomainObject.Predmet.ProtuStrankaListFormatedOIB>
    <izvorni_sadrzaj>
      <item>GESTUM d.o.o. za proizvodnju, ugostiteljstvo i usluge, OIB 36453900685 zastupanog po punomoćniku Lidija Lesar, stečajni upravitelj</item>
    </izvorni_sadrzaj>
    <derivirana_varijabla naziv="DomainObject.Predmet.ProtuStrankaListFormatedOIB_1">
      <item>GESTUM d.o.o. za proizvodnju, ugostiteljstvo i usluge, OIB 36453900685 zastupanog po punomoćniku Lidija Lesar, stečajni upravitelj</item>
    </derivirana_varijabla>
  </DomainObject.Predmet.ProtuStrankaListFormatedOIB>
  <DomainObject.Predmet.ProtuStrankaListFormatedWithAdress>
    <izvorni_sadrzaj>
      <item>GESTUM d.o.o. za proizvodnju, ugostiteljstvo i usluge, Mali plac 1/a, 42000 Varaždin zastupanog po punomoćniku Lidija Lesar, stečajni upravitelj</item>
    </izvorni_sadrzaj>
    <derivirana_varijabla naziv="DomainObject.Predmet.ProtuStrankaListFormatedWithAdress_1">
      <item>GESTUM d.o.o. za proizvodnju, ugostiteljstvo i usluge, Mali plac 1/a, 42000 Varaždin zastupanog po punomoćniku Lidija Lesar, stečajni upravitelj</item>
    </derivirana_varijabla>
  </DomainObject.Predmet.ProtuStrankaListFormatedWithAdress>
  <DomainObject.Predmet.ProtuStrankaListFormatedWithAdressOIB>
    <izvorni_sadrzaj>
      <item>GESTUM d.o.o. za proizvodnju, ugostiteljstvo i usluge, OIB 36453900685, Mali plac 1/a, 42000 Varaždin zastupanog po punomoćniku Lidija Lesar, stečajni upravitelj</item>
    </izvorni_sadrzaj>
    <derivirana_varijabla naziv="DomainObject.Predmet.ProtuStrankaListFormatedWithAdressOIB_1">
      <item>GESTUM d.o.o. za proizvodnju, ugostiteljstvo i usluge, OIB 36453900685, Mali plac 1/a, 42000 Varaždin zastupanog po punomoćniku Lidija Lesar, stečajni upravitelj</item>
    </derivirana_varijabla>
  </DomainObject.Predmet.ProtuStrankaListFormatedWithAdressOIB>
  <DomainObject.Predmet.ProtuStrankaListNazivFormated>
    <izvorni_sadrzaj>
      <item>GESTUM d.o.o. za proizvodnju, ugostiteljstvo i usluge</item>
    </izvorni_sadrzaj>
    <derivirana_varijabla naziv="DomainObject.Predmet.ProtuStrankaListNazivFormated_1">
      <item>GESTUM d.o.o. za proizvodnju, ugostiteljstvo i usluge</item>
    </derivirana_varijabla>
  </DomainObject.Predmet.ProtuStrankaListNazivFormated>
  <DomainObject.Predmet.ProtuStrankaListNazivFormatedOIB>
    <izvorni_sadrzaj>
      <item>GESTUM d.o.o. za proizvodnju, ugostiteljstvo i usluge, OIB 36453900685</item>
    </izvorni_sadrzaj>
    <derivirana_varijabla naziv="DomainObject.Predmet.ProtuStrankaListNazivFormatedOIB_1">
      <item>GESTUM d.o.o. za proizvodnju, ugostiteljstvo i usluge, OIB 36453900685</item>
    </derivirana_varijabla>
  </DomainObject.Predmet.ProtuStrankaListNazivFormatedOIB>
  <DomainObject.Predmet.OstaliListFormated>
    <izvorni_sadrzaj>
      <item>Drago Šturlić</item>
      <item>Lidija Lesar, stečajni upravitelj punomoćnica sudionika u postupku GESTUM d.o.o. za proizvodnju, ugostiteljstvo i usluge</item>
      <item>Milan Bernik</item>
      <item>Goran Vučetić</item>
    </izvorni_sadrzaj>
    <derivirana_varijabla naziv="DomainObject.Predmet.OstaliListFormated_1">
      <item>Drago Šturlić</item>
      <item>Lidija Lesar, stečajni upravitelj punomoćnica sudionika u postupku GESTUM d.o.o. za proizvodnju, ugostiteljstvo i usluge</item>
      <item>Milan Bernik</item>
      <item>Goran Vučetić</item>
    </derivirana_varijabla>
  </DomainObject.Predmet.OstaliListFormated>
  <DomainObject.Predmet.OstaliListFormatedOIB>
    <izvorni_sadrzaj>
      <item>Drago Šturlić, OIB 55222580554</item>
      <item>Lidija Lesar, stečajni upravitelj, OIB 29389899347 punomoćnica sudionika u postupku GESTUM d.o.o. za proizvodnju, ugostiteljstvo i usluge</item>
      <item>Milan Bernik, OIB 19091092723</item>
      <item>Goran Vučetić</item>
    </izvorni_sadrzaj>
    <derivirana_varijabla naziv="DomainObject.Predmet.OstaliListFormatedOIB_1">
      <item>Drago Šturlić, OIB 55222580554</item>
      <item>Lidija Lesar, stečajni upravitelj, OIB 29389899347 punomoćnica sudionika u postupku GESTUM d.o.o. za proizvodnju, ugostiteljstvo i usluge</item>
      <item>Milan Bernik, OIB 19091092723</item>
      <item>Goran Vučetić</item>
    </derivirana_varijabla>
  </DomainObject.Predmet.OstaliListFormatedOIB>
  <DomainObject.Predmet.OstaliListFormatedWithAdress>
    <izvorni_sadrzaj>
      <item>Drago Šturlić, Mali Vrh 35, 42204 Varaždin Breg</item>
      <item>Lidija Lesar, stečajni upravitelj, Travnička 26a, 40000 Čakovec punomoćnica sudionika u postupku GESTUM d.o.o. za proizvodnju, ugostiteljstvo i usluge</item>
      <item>Milan Bernik, Hafnerjevo Naselje 72, Škofja Loka</item>
      <item>Goran Vučetić, Stanka Vraza 15, 42000 Varaždin</item>
    </izvorni_sadrzaj>
    <derivirana_varijabla naziv="DomainObject.Predmet.OstaliListFormatedWithAdress_1">
      <item>Drago Šturlić, Mali Vrh 35, 42204 Varaždin Breg</item>
      <item>Lidija Lesar, stečajni upravitelj, Travnička 26a, 40000 Čakovec punomoćnica sudionika u postupku GESTUM d.o.o. za proizvodnju, ugostiteljstvo i usluge</item>
      <item>Milan Bernik, Hafnerjevo Naselje 72, Škofja Loka</item>
      <item>Goran Vučetić, Stanka Vraza 15, 42000 Varaždin</item>
    </derivirana_varijabla>
  </DomainObject.Predmet.OstaliListFormatedWithAdress>
  <DomainObject.Predmet.OstaliListFormatedWithAdressOIB>
    <izvorni_sadrzaj>
      <item>Drago Šturlić, OIB 55222580554, Mali Vrh 35, 42204 Varaždin Breg</item>
      <item>Lidija Lesar, stečajni upravitelj, OIB 29389899347, Travnička 26a, 40000 Čakovec punomoćnica sudionika u postupku GESTUM d.o.o. za proizvodnju, ugostiteljstvo i usluge</item>
      <item>Milan Bernik, OIB 19091092723, Hafnerjevo Naselje 72, Škofja Loka</item>
      <item>Goran Vučetić, Stanka Vraza 15, 42000 Varaždin</item>
    </izvorni_sadrzaj>
    <derivirana_varijabla naziv="DomainObject.Predmet.OstaliListFormatedWithAdressOIB_1">
      <item>Drago Šturlić, OIB 55222580554, Mali Vrh 35, 42204 Varaždin Breg</item>
      <item>Lidija Lesar, stečajni upravitelj, OIB 29389899347, Travnička 26a, 40000 Čakovec punomoćnica sudionika u postupku GESTUM d.o.o. za proizvodnju, ugostiteljstvo i usluge</item>
      <item>Milan Bernik, OIB 19091092723, Hafnerjevo Naselje 72, Škofja Loka</item>
      <item>Goran Vučetić, Stanka Vraza 15, 42000 Varaždin</item>
    </derivirana_varijabla>
  </DomainObject.Predmet.OstaliListFormatedWithAdressOIB>
  <DomainObject.Predmet.OstaliListNazivFormated>
    <izvorni_sadrzaj>
      <item>Drago Šturlić</item>
      <item>Lidija Lesar, stečajni upravitelj</item>
      <item>Milan Bernik</item>
      <item>Goran Vučetić</item>
    </izvorni_sadrzaj>
    <derivirana_varijabla naziv="DomainObject.Predmet.OstaliListNazivFormated_1">
      <item>Drago Šturlić</item>
      <item>Lidija Lesar, stečajni upravitelj</item>
      <item>Milan Bernik</item>
      <item>Goran Vučetić</item>
    </derivirana_varijabla>
  </DomainObject.Predmet.OstaliListNazivFormated>
  <DomainObject.Predmet.OstaliListNazivFormatedOIB>
    <izvorni_sadrzaj>
      <item>Drago Šturlić, OIB 55222580554</item>
      <item>Lidija Lesar, stečajni upravitelj, OIB 29389899347</item>
      <item>Milan Bernik, OIB 19091092723</item>
      <item>Goran Vučetić</item>
    </izvorni_sadrzaj>
    <derivirana_varijabla naziv="DomainObject.Predmet.OstaliListNazivFormatedOIB_1">
      <item>Drago Šturlić, OIB 55222580554</item>
      <item>Lidija Lesar, stečajni upravitelj, OIB 29389899347</item>
      <item>Milan Bernik, OIB 19091092723</item>
      <item>Goran Vučetić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GESTUM d.o.o. za proizvodnju, ugostiteljstvo i usluge</izvorni_sadrzaj>
    <derivirana_varijabla naziv="DomainObject.Predmet.ProtustrankaIDrugi_1">GESTUM d.o.o. za proizvodnju, ugostiteljstvo i usluge</derivirana_varijabla>
  </DomainObject.Predmet.ProtustrankaIDrugi>
  <DomainObject.Predmet.StrankaIDrugiAdressOIB>
    <izvorni_sadrzaj>Financijska agencija, Regionalni centar Zagreb, Podružnica Varaždin, OIB 85821130368, A. Cesarca 2, 42000 Varaždin</izvorni_sadrzaj>
    <derivirana_varijabla naziv="DomainObject.Predmet.StrankaIDrugiAdressOIB_1">Financijska agencija, Regionalni centar Zagreb, Podružnica Varaždin, OIB 85821130368, A. Cesarca 2, 42000 Varaždin</derivirana_varijabla>
  </DomainObject.Predmet.StrankaIDrugiAdressOIB>
  <DomainObject.Predmet.ProtustrankaIDrugiAdressOIB>
    <izvorni_sadrzaj>GESTUM d.o.o. za proizvodnju, ugostiteljstvo i usluge, OIB 36453900685, Mali plac 1/a, 42000 Varaždin</izvorni_sadrzaj>
    <derivirana_varijabla naziv="DomainObject.Predmet.ProtustrankaIDrugiAdressOIB_1">GESTUM d.o.o. za proizvodnju, ugostiteljstvo i usluge, OIB 36453900685, Mali plac 1/a,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GESTUM d.o.o. za proizvodnju, ugostiteljstvo i usluge</item>
      <item>Financijska agencija, Regionalni centar Zagreb, Podružnica Varaždin</item>
      <item>Drago Šturlić</item>
      <item>Lidija Lesar, stečajni upravitelj</item>
      <item>Milan Bernik</item>
      <item>Goran Vučetić</item>
    </izvorni_sadrzaj>
    <derivirana_varijabla naziv="DomainObject.Predmet.SudioniciListNaziv_1">
      <item>GESTUM d.o.o. za proizvodnju, ugostiteljstvo i usluge</item>
      <item>Financijska agencija, Regionalni centar Zagreb, Podružnica Varaždin</item>
      <item>Drago Šturlić</item>
      <item>Lidija Lesar, stečajni upravitelj</item>
      <item>Milan Bernik</item>
      <item>Goran Vučetić</item>
    </derivirana_varijabla>
  </DomainObject.Predmet.SudioniciListNaziv>
  <DomainObject.Predmet.SudioniciListAdressOIB>
    <izvorni_sadrzaj>
      <item>GESTUM d.o.o. za proizvodnju, ugostiteljstvo i usluge, OIB 36453900685, Mali plac 1/a,42000 Varaždin</item>
      <item>Financijska agencija, Regionalni centar Zagreb, Podružnica Varaždin, OIB 85821130368, A. Cesarca 2,42000 Varaždin</item>
      <item>Drago Šturlić, OIB 55222580554, Mali Vrh 35,42204 Varaždin Breg</item>
      <item>Lidija Lesar, stečajni upravitelj, OIB 29389899347, Travnička 26a,40000 Čakovec</item>
      <item>Milan Bernik, OIB 19091092723, Hafnerjevo Naselje 72,Škofja Loka</item>
      <item>Goran Vučetić, Stanka Vraza 15,42000 Varaždin</item>
    </izvorni_sadrzaj>
    <derivirana_varijabla naziv="DomainObject.Predmet.SudioniciListAdressOIB_1">
      <item>GESTUM d.o.o. za proizvodnju, ugostiteljstvo i usluge, OIB 36453900685, Mali plac 1/a,42000 Varaždin</item>
      <item>Financijska agencija, Regionalni centar Zagreb, Podružnica Varaždin, OIB 85821130368, A. Cesarca 2,42000 Varaždin</item>
      <item>Drago Šturlić, OIB 55222580554, Mali Vrh 35,42204 Varaždin Breg</item>
      <item>Lidija Lesar, stečajni upravitelj, OIB 29389899347, Travnička 26a,40000 Čakovec</item>
      <item>Milan Bernik, OIB 19091092723, Hafnerjevo Naselje 72,Škofja Loka</item>
      <item>Goran Vučetić, Stanka Vraza 15,42000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36453900685</item>
      <item>, OIB 85821130368</item>
      <item>, OIB 55222580554</item>
      <item>, OIB 29389899347</item>
      <item>, OIB 19091092723</item>
      <item>, OIB null</item>
    </izvorni_sadrzaj>
    <derivirana_varijabla naziv="DomainObject.Predmet.SudioniciListNazivOIB_1">
      <item>, OIB 36453900685</item>
      <item>, OIB 85821130368</item>
      <item>, OIB 55222580554</item>
      <item>, OIB 29389899347</item>
      <item>, OIB 19091092723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St-184/2017-28</izvorni_sadrzaj>
    <derivirana_varijabla naziv="DomainObject.PredzadnjaOdlukaIzPredmeta.Oznaka_1">St-184/2017-28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57039A-1267-4923-BC5D-D9A1BB99CC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</properties:Company>
  <properties:Pages>3</properties:Pages>
  <properties:Words>870</properties:Words>
  <properties:Characters>4626</properties:Characters>
  <properties:Lines>142</properties:Lines>
  <properties:Paragraphs>46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«Trgovački sud u Varaždinu, u stečajnom postupku nad stečajnim dužnikom IGM CIGLANA CERJE TUŽNO d</vt:lpstr>
    </vt:vector>
  </properties:TitlesOfParts>
  <properties:LinksUpToDate>false</properties:LinksUpToDate>
  <properties:CharactersWithSpaces>5889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2018-11-27T07:15:00Z</dcterms:created>
  <dc:creator>Ursulin</dc:creator>
  <cp:lastModifiedBy>Tihana Martinez</cp:lastModifiedBy>
  <cp:lastPrinted>2018-11-27T09:41:00Z</cp:lastPrinted>
  <dcterms:modified xmlns:xsi="http://www.w3.org/2001/XMLSchema-instance" xsi:type="dcterms:W3CDTF">2018-11-27T10:46:00Z</dcterms:modified>
  <cp:revision>5</cp:revision>
  <dc:title>«Trgovački sud u Varaždinu, u stečajnom postupku nad stečajnim dužnikom IGM CIGLANA CERJE TUŽNO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(St-184-17-32 Zaključak o prodaji elektroničkom javnom dražbom-Gestum-26.11.18..docx)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