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1397" w14:paraId="3981397" w:rsidRDefault="00D74F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777240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4F5F" w:rsidP="00D74F5F" w:rsidR="00AE649C">
      <w:pPr>
        <w:pStyle w:val="Bezproreda"/>
      </w:pPr>
      <w:r>
        <w:t xml:space="preserve">      Republika Hrvatska</w:t>
      </w:r>
    </w:p>
    <w:p w:rsidRDefault="00D74F5F" w:rsidP="00D74F5F" w:rsidR="00D74F5F">
      <w:pPr>
        <w:pStyle w:val="Bezproreda"/>
      </w:pPr>
      <w:r>
        <w:t>Trgovački sud u Bjelovaru</w:t>
      </w:r>
    </w:p>
    <w:p w:rsidRDefault="00D74F5F" w:rsidP="00D74F5F" w:rsidR="00D74F5F" w:rsidRPr="00D74F5F">
      <w:pPr>
        <w:pStyle w:val="Bezproreda"/>
        <w:spacing w:after="0"/>
        <w:rPr>
          <w:sz w:val="18"/>
          <w:szCs w:val="18"/>
        </w:rPr>
      </w:pPr>
      <w:r w:rsidRPr="00D74F5F">
        <w:rPr>
          <w:sz w:val="18"/>
          <w:szCs w:val="18"/>
        </w:rPr>
        <w:t xml:space="preserve">Bjelovar, Šetalište dr. I. </w:t>
      </w:r>
      <w:proofErr w:type="spellStart"/>
      <w:r w:rsidRPr="00D74F5F">
        <w:rPr>
          <w:sz w:val="18"/>
          <w:szCs w:val="18"/>
        </w:rPr>
        <w:t>Lebovića</w:t>
      </w:r>
      <w:proofErr w:type="spellEnd"/>
      <w:r w:rsidRPr="00D74F5F">
        <w:rPr>
          <w:sz w:val="18"/>
          <w:szCs w:val="18"/>
        </w:rPr>
        <w:t xml:space="preserve"> 42</w:t>
      </w:r>
      <w:r w:rsidRPr="00D74F5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74F5F" w:rsidP="00D74F5F" w:rsidR="00D74F5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St-759/2018-2</w:t>
      </w:r>
    </w:p>
    <w:p w:rsidRDefault="00D74F5F" w:rsidP="00D74F5F" w:rsidR="00D74F5F">
      <w:pPr>
        <w:rPr>
          <w:lang w:val="hr-HR"/>
        </w:rPr>
      </w:pPr>
    </w:p>
    <w:p w:rsidRDefault="00D74F5F" w:rsidP="00D74F5F" w:rsidR="00D74F5F">
      <w:pPr>
        <w:rPr>
          <w:lang w:val="hr-HR"/>
        </w:rPr>
      </w:pPr>
    </w:p>
    <w:p w:rsidRDefault="00D74F5F" w:rsidP="00D74F5F" w:rsidR="00D74F5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74F5F" w:rsidP="00D74F5F" w:rsidR="00D74F5F">
      <w:pPr>
        <w:jc w:val="center"/>
        <w:rPr>
          <w:lang w:val="hr-HR"/>
        </w:rPr>
      </w:pPr>
    </w:p>
    <w:p w:rsidRDefault="00D74F5F" w:rsidP="00D74F5F" w:rsidR="00D74F5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GI  PRODUKT jednostavno društvo s ograničenom odgovornošću za trgovinu, proizvodnju i usluge, Bjelovar, Ulica hrvatskog proljeća 1, MBS: 010093171, OIB: 80099653005, koji se vodi kod ovoga suda pod poslovnim brojem St-759/2018, temeljem odredbe čl.430., 431. i 434. Stečajnog zakona (Narodne novine br. 71/15 i 104/17), objavljuje:</w:t>
      </w:r>
    </w:p>
    <w:p w:rsidRDefault="00D74F5F" w:rsidP="00D74F5F" w:rsidR="00D74F5F">
      <w:pPr>
        <w:jc w:val="both"/>
        <w:rPr>
          <w:lang w:val="hr-HR"/>
        </w:rPr>
      </w:pPr>
    </w:p>
    <w:p w:rsidRDefault="00D74F5F" w:rsidP="00D74F5F" w:rsidR="00D74F5F">
      <w:pPr>
        <w:jc w:val="both"/>
        <w:rPr>
          <w:lang w:val="hr-HR"/>
        </w:rPr>
      </w:pPr>
      <w:r>
        <w:rPr>
          <w:lang w:val="hr-HR"/>
        </w:rPr>
        <w:t xml:space="preserve">1. Na dan 18. listopada 2018. dužnik u Očevidniku redoslijeda osnova za plaćanje ima evidentirane neizvršene osnove za plaćanje u ukupnom iznosu od 72.155,07 kn, u koji iznos je uračunata kamata i naknada Financijske agencije za provedbu ovrhe na novčanim sredstvima.  </w:t>
      </w:r>
    </w:p>
    <w:p w:rsidRDefault="00D74F5F" w:rsidP="00D74F5F" w:rsidR="00D74F5F">
      <w:pPr>
        <w:jc w:val="both"/>
        <w:rPr>
          <w:lang w:val="hr-HR"/>
        </w:rPr>
      </w:pPr>
    </w:p>
    <w:p w:rsidRDefault="00D74F5F" w:rsidP="00D74F5F" w:rsidR="00D74F5F">
      <w:pPr>
        <w:jc w:val="both"/>
        <w:rPr>
          <w:lang w:val="hr-HR"/>
        </w:rPr>
      </w:pPr>
      <w:r>
        <w:rPr>
          <w:lang w:val="hr-HR"/>
        </w:rPr>
        <w:t>2. Poziva se osoba ovlaštena za zastupanje dužnika – Goran Ilić, Bjelovar, Alojzija Stepinca 17, OIB: 48470531982, da u roku od 15 dana od objave ovog oglasa na mrežnoj stranici e-Oglasna ploča Trgovačkog suda u Bjelovaru podnese sudu javnobilježnički ovjerovljen popis imovine i obveza na propisanom obrascu.</w:t>
      </w:r>
    </w:p>
    <w:p w:rsidRDefault="00D74F5F" w:rsidP="00D74F5F" w:rsidR="00D74F5F">
      <w:pPr>
        <w:jc w:val="both"/>
        <w:rPr>
          <w:lang w:val="hr-HR"/>
        </w:rPr>
      </w:pPr>
    </w:p>
    <w:p w:rsidRDefault="00D74F5F" w:rsidP="00D74F5F" w:rsidR="00D74F5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4F5F" w:rsidP="00D74F5F" w:rsidR="00D74F5F">
      <w:pPr>
        <w:jc w:val="both"/>
        <w:rPr>
          <w:lang w:val="hr-HR"/>
        </w:rPr>
      </w:pPr>
    </w:p>
    <w:p w:rsidRDefault="00D74F5F" w:rsidP="00D74F5F" w:rsidR="00D74F5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4F5F" w:rsidP="00D74F5F" w:rsidR="00D74F5F">
      <w:pPr>
        <w:jc w:val="both"/>
        <w:rPr>
          <w:lang w:val="hr-HR"/>
        </w:rPr>
      </w:pPr>
    </w:p>
    <w:p w:rsidRDefault="00D74F5F" w:rsidP="00D74F5F" w:rsidR="00D74F5F">
      <w:pPr>
        <w:jc w:val="center"/>
        <w:rPr>
          <w:lang w:val="hr-HR"/>
        </w:rPr>
      </w:pPr>
      <w:r>
        <w:rPr>
          <w:lang w:val="hr-HR"/>
        </w:rPr>
        <w:t xml:space="preserve">Bjelovar, 26. listopada 2018.          </w:t>
      </w:r>
    </w:p>
    <w:p w:rsidRDefault="00D74F5F" w:rsidP="00D74F5F" w:rsidR="00D74F5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74F5F" w:rsidP="00D74F5F" w:rsidR="00D74F5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74F5F" w:rsidP="00D74F5F" w:rsidR="00D74F5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74F5F" w:rsidP="00D74F5F" w:rsidR="00D74F5F">
      <w:pPr>
        <w:rPr>
          <w:lang w:val="hr-HR"/>
        </w:rPr>
      </w:pPr>
    </w:p>
    <w:p w:rsidRDefault="00D74F5F" w:rsidP="00D74F5F" w:rsidR="00D74F5F">
      <w:pPr>
        <w:rPr>
          <w:lang w:val="hr-HR"/>
        </w:rPr>
      </w:pPr>
    </w:p>
    <w:p w:rsidRDefault="00D74F5F" w:rsidP="00D74F5F" w:rsidR="00D74F5F">
      <w:pPr>
        <w:rPr>
          <w:rFonts w:cs="Arial" w:hAnsi="Arial" w:ascii="Arial"/>
          <w:noProof/>
          <w:lang w:val="hr-HR"/>
        </w:rPr>
      </w:pPr>
    </w:p>
    <w:p w:rsidRDefault="00D74F5F" w:rsidP="00D74F5F" w:rsidR="00D74F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F5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74F5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74F5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09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St-759/2018-2</izvorni_sadrzaj>
    <derivirana_varijabla naziv="DomainObject.Oznaka_1">St-759/2018-2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 PRODUKT jednostavno društvo s ograničenom odgovornošću za trgovinu, proizvodnju i usluge</izvorni_sadrzaj>
    <derivirana_varijabla naziv="DomainObject.Predmet.ProtustrankaFormated_1">  GI PRODUKT jednostavno društvo s ograničenom odgovornošću za trgovinu, proizvodnju i usluge</derivirana_varijabla>
  </DomainObject.Predmet.ProtustrankaFormated>
  <DomainObject.Predmet.ProtustrankaFormatedOIB>
    <izvorni_sadrzaj>  GI PRODUKT jednostavno društvo s ograničenom odgovornošću za trgovinu, proizvodnju i usluge, OIB 80099653005</izvorni_sadrzaj>
    <derivirana_varijabla naziv="DomainObject.Predmet.ProtustrankaFormatedOIB_1">  GI PRODUKT jednostavno društvo s ograničenom odgovornošću za trgovinu, proizvodnju i usluge, OIB 80099653005</derivirana_varijabla>
  </DomainObject.Predmet.ProtustrankaFormatedOIB>
  <DomainObject.Predmet.ProtustrankaFormatedWithAdress>
    <izvorni_sadrzaj> GI PRODUKT jednostavno društvo s ograničenom odgovornošću za trgovinu, proizvodnju i usluge, Ulica hrvatskog proljeća 1, 43000 Bjelovar</izvorni_sadrzaj>
    <derivirana_varijabla naziv="DomainObject.Predmet.ProtustrankaFormatedWithAdress_1"> GI PRODUKT jednostavno društvo s ograničenom odgovornošću za trgovinu, proizvodnju i usluge, Ulica hrvatskog proljeća 1, 43000 Bjelovar</derivirana_varijabla>
  </DomainObject.Predmet.ProtustrankaFormatedWithAdress>
  <DomainObject.Predmet.ProtustrankaFormatedWithAdressOIB>
    <izvorni_sadrzaj> GI PRODUKT jednostavno društvo s ograničenom odgovornošću za trgovinu, proizvodnju i usluge, OIB 80099653005, Ulica hrvatskog proljeća 1, 43000 Bjelovar</izvorni_sadrzaj>
    <derivirana_varijabla naziv="DomainObject.Predmet.ProtustrankaFormatedWithAdressOIB_1"> GI PRODUKT jednostavno društvo s ograničenom odgovornošću za trgovinu, proizvodnju i usluge, OIB 80099653005, Ulica hrvatskog proljeća 1, 43000 Bjelovar</derivirana_varijabla>
  </DomainObject.Predmet.ProtustrankaFormatedWithAdressOIB>
  <DomainObject.Predmet.ProtustrankaWithAdress>
    <izvorni_sadrzaj>GI PRODUKT jednostavno društvo s ograničenom odgovornošću za trgovinu, proizvodnju i usluge Ulica hrvatskog proljeća 1, 43000 Bjelovar</izvorni_sadrzaj>
    <derivirana_varijabla naziv="DomainObject.Predmet.ProtustrankaWithAdress_1">GI PRODUKT jednostavno društvo s ograničenom odgovornošću za trgovinu, proizvodnju i usluge Ulica hrvatskog proljeća 1, 43000 Bjelovar</derivirana_varijabla>
  </DomainObject.Predmet.ProtustrankaWithAdress>
  <DomainObject.Predmet.ProtustrankaWithAdressOIB>
    <izvorni_sadrzaj>GI PRODUKT jednostavno društvo s ograničenom odgovornošću za trgovinu, proizvodnju i usluge, OIB 80099653005, Ulica hrvatskog proljeća 1, 43000 Bjelovar</izvorni_sadrzaj>
    <derivirana_varijabla naziv="DomainObject.Predmet.ProtustrankaWithAdressOIB_1">GI PRODUKT jednostavno društvo s ograničenom odgovornošću za trgovinu, proizvodnju i usluge, OIB 80099653005, Ulica hrvatskog proljeća 1, 43000 Bjelovar</derivirana_varijabla>
  </DomainObject.Predmet.ProtustrankaWithAdressOIB>
  <DomainObject.Predmet.ProtustrankaNazivFormated>
    <izvorni_sadrzaj>GI PRODUKT jednostavno društvo s ograničenom odgovornošću za trgovinu, proizvodnju i usluge</izvorni_sadrzaj>
    <derivirana_varijabla naziv="DomainObject.Predmet.ProtustrankaNazivFormated_1">GI PRODUKT jednostavno društvo s ograničenom odgovornošću za trgovinu, proizvodnju i usluge</derivirana_varijabla>
  </DomainObject.Predmet.ProtustrankaNazivFormated>
  <DomainObject.Predmet.ProtustrankaNazivFormatedOIB>
    <izvorni_sadrzaj>GI PRODUKT jednostavno društvo s ograničenom odgovornošću za trgovinu, proizvodnju i usluge, OIB 80099653005</izvorni_sadrzaj>
    <derivirana_varijabla naziv="DomainObject.Predmet.ProtustrankaNazivFormatedOIB_1">GI PRODUKT jednostavno društvo s ograničenom odgovornošću za trgovinu, proizvodnju i usluge, OIB 80099653005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GI PRODUKT jednostavno društvo s ograničenom odgovornošću za trgovinu, proizvodnju i usluge</item>
    </izvorni_sadrzaj>
    <derivirana_varijabla naziv="DomainObject.Predmet.ProtuStrankaListFormated_1">
      <item>GI PRODUKT jednostavno društvo s ograničenom odgovornošću za trgovinu, proizvodnju i usluge</item>
    </derivirana_varijabla>
  </DomainObject.Predmet.ProtuStrankaListFormated>
  <DomainObject.Predmet.ProtuStrankaListFormatedOIB>
    <izvorni_sadrzaj>
      <item>GI PRODUKT jednostavno društvo s ograničenom odgovornošću za trgovinu, proizvodnju i usluge, OIB 80099653005</item>
    </izvorni_sadrzaj>
    <derivirana_varijabla naziv="DomainObject.Predmet.ProtuStrankaListFormatedOIB_1">
      <item>GI PRODUKT jednostavno društvo s ograničenom odgovornošću za trgovinu, proizvodnju i usluge, OIB 80099653005</item>
    </derivirana_varijabla>
  </DomainObject.Predmet.ProtuStrankaListFormatedOIB>
  <DomainObject.Predmet.ProtuStrankaListFormatedWithAdress>
    <izvorni_sadrzaj>
      <item>GI PRODUKT jednostavno društvo s ograničenom odgovornošću za trgovinu, proizvodnju i usluge, Ulica hrvatskog proljeća 1, 43000 Bjelovar</item>
    </izvorni_sadrzaj>
    <derivirana_varijabla naziv="DomainObject.Predmet.ProtuStrankaListFormatedWithAdress_1">
      <item>GI PRODUKT jednostavno društvo s ograničenom odgovornošću za trgovinu, proizvodnju i usluge, Ulica hrvatskog proljeća 1, 43000 Bjelovar</item>
    </derivirana_varijabla>
  </DomainObject.Predmet.ProtuStrankaListFormatedWithAdress>
  <DomainObject.Predmet.ProtuStrankaListFormatedWithAdressOIB>
    <izvorni_sadrzaj>
      <item>GI PRODUKT jednostavno društvo s ograničenom odgovornošću za trgovinu, proizvodnju i usluge, OIB 80099653005, Ulica hrvatskog proljeća 1, 43000 Bjelovar</item>
    </izvorni_sadrzaj>
    <derivirana_varijabla naziv="DomainObject.Predmet.ProtuStrankaListFormatedWithAdressOIB_1">
      <item>GI PRODUKT jednostavno društvo s ograničenom odgovornošću za trgovinu, proizvodnju i usluge, OIB 80099653005, Ulica hrvatskog proljeća 1, 43000 Bjelovar</item>
    </derivirana_varijabla>
  </DomainObject.Predmet.ProtuStrankaListFormatedWithAdressOIB>
  <DomainObject.Predmet.ProtuStrankaListNazivFormated>
    <izvorni_sadrzaj>
      <item>GI PRODUKT jednostavno društvo s ograničenom odgovornošću za trgovinu, proizvodnju i usluge</item>
    </izvorni_sadrzaj>
    <derivirana_varijabla naziv="DomainObject.Predmet.ProtuStrankaListNazivFormated_1">
      <item>GI PRODUKT jednostavno društvo s ograničenom odgovornošću za trgovinu, proizvodnju i usluge</item>
    </derivirana_varijabla>
  </DomainObject.Predmet.ProtuStrankaListNazivFormated>
  <DomainObject.Predmet.ProtuStrankaListNazivFormatedOIB>
    <izvorni_sadrzaj>
      <item>GI PRODUKT jednostavno društvo s ograničenom odgovornošću za trgovinu, proizvodnju i usluge, OIB 80099653005</item>
    </izvorni_sadrzaj>
    <derivirana_varijabla naziv="DomainObject.Predmet.ProtuStrankaListNazivFormatedOIB_1">
      <item>GI PRODUKT jednostavno društvo s ograničenom odgovornošću za trgovinu, proizvodnju i usluge, OIB 80099653005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St-759/2018-2</izvorni_sadrzaj>
    <derivirana_varijabla naziv="DomainObject.PoslovniBrojDokumenta_1">St-759/2018-2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GI PRODUKT jednostavno društvo s ograničenom odgovornošću za trgovinu, proizvodnju i usluge</izvorni_sadrzaj>
    <derivirana_varijabla naziv="DomainObject.Predmet.ProtustrankaIDrugi_1">GI PRODUKT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GI PRODUKT jednostavno društvo s ograničenom odgovornošću za trgovinu, proizvodnju i usluge, OIB 80099653005, Ulica hrvatskog proljeća 1, 43000 Bjelovar</izvorni_sadrzaj>
    <derivirana_varijabla naziv="DomainObject.Predmet.ProtustrankaIDrugiAdressOIB_1">GI PRODUKT jednostavno društvo s ograničenom odgovornošću za trgovinu, proizvodnju i usluge, OIB 80099653005, Ulica hrvatskog proljeća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GI PRODUKT jednostavno društvo s ograničenom odgovornošću za trgovinu, proizvodnju i usluge</item>
    </izvorni_sadrzaj>
    <derivirana_varijabla naziv="DomainObject.Predmet.SudioniciListNaziv_1">
      <item>FINA, RC ZAGREB, Podružnica BJELOVAR</item>
      <item>GI PRODUKT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</izvorni_sadrzaj>
    <derivirana_varijabla naziv="DomainObject.Predmet.SudioniciListAdressOIB_1"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68FB6-CF2A-464B-8937-77CE894CD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2018-10-26T07:54:00Z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