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dc67f" w14:paraId="d1dc67f" w:rsidRDefault="0022227E" w:rsidP="0022227E" w:rsidR="0022227E" w:rsidRPr="001274D9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227E" w:rsidP="0022227E" w:rsidR="0022227E" w:rsidRPr="001274D9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1274D9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22227E" w:rsidP="0022227E" w:rsidR="0022227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274D9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22227E" w:rsidP="0022227E" w:rsidR="0022227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2227E" w:rsidP="0022227E" w:rsidR="0022227E" w:rsidRPr="001274D9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22227E" w:rsidP="0022227E" w:rsidR="0022227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2227E" w:rsidP="0022227E" w:rsidR="0022227E" w:rsidRPr="005D578C">
      <w:pPr>
        <w:jc w:val="center"/>
        <w:rPr>
          <w:rFonts w:cs="Times New Roman" w:eastAsia="Times New Roman"/>
          <w:szCs w:val="24"/>
        </w:rPr>
      </w:pPr>
    </w:p>
    <w:p w:rsidRDefault="0022227E" w:rsidP="0022227E" w:rsidR="0022227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2227E" w:rsidP="0022227E" w:rsidR="0022227E" w:rsidRPr="005D578C">
      <w:pPr>
        <w:rPr>
          <w:rFonts w:cs="Times New Roman" w:eastAsia="Times New Roman"/>
          <w:szCs w:val="24"/>
        </w:rPr>
      </w:pPr>
    </w:p>
    <w:p w:rsidRDefault="0022227E" w:rsidP="0022227E" w:rsidR="0022227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="001274D9" w:rsidRPr="001274D9">
        <w:rPr>
          <w:i/>
          <w:iCs/>
        </w:rPr>
        <w:t xml:space="preserve"> </w:t>
      </w:r>
      <w:r w:rsidR="001274D9" w:rsidRPr="001274D9">
        <w:rPr>
          <w:iCs/>
        </w:rPr>
        <w:t>na temelju prijedloga sudske savjetnice Mihaele Kaligari,</w:t>
      </w:r>
      <w:r w:rsidR="001274D9">
        <w:rPr>
          <w:i/>
          <w:iCs/>
        </w:rPr>
        <w:t xml:space="preserve"> </w:t>
      </w:r>
      <w:r w:rsidR="001274D9" w:rsidRPr="001274D9">
        <w:rPr>
          <w:iCs/>
        </w:rPr>
        <w:t>u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B &amp; D DIZAJN d. o. o. Rovinj, Andree Amorosa bb, OIB 54023231906, MBS 040173131,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6F7B93">
        <w:rPr>
          <w:rFonts w:cs="Times New Roman" w:eastAsia="Times New Roman"/>
          <w:szCs w:val="24"/>
        </w:rPr>
        <w:t>5. travnja</w:t>
      </w:r>
      <w:r>
        <w:rPr>
          <w:rFonts w:cs="Times New Roman" w:eastAsia="Times New Roman"/>
          <w:szCs w:val="24"/>
        </w:rPr>
        <w:t xml:space="preserve"> 2016.</w:t>
      </w:r>
    </w:p>
    <w:p w:rsidRDefault="0022227E" w:rsidP="0022227E" w:rsidR="0022227E" w:rsidRPr="005D578C">
      <w:pPr>
        <w:rPr>
          <w:rFonts w:cs="Times New Roman" w:eastAsia="Times New Roman"/>
          <w:szCs w:val="24"/>
        </w:rPr>
      </w:pPr>
    </w:p>
    <w:p w:rsidRDefault="0022227E" w:rsidP="0022227E" w:rsidR="0022227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2227E" w:rsidP="0022227E" w:rsidR="0022227E" w:rsidRPr="005D578C">
      <w:pPr>
        <w:rPr>
          <w:rFonts w:cs="Times New Roman" w:eastAsia="Times New Roman"/>
          <w:szCs w:val="24"/>
        </w:rPr>
      </w:pPr>
    </w:p>
    <w:p w:rsidRDefault="0022227E" w:rsidP="0022227E" w:rsidR="0022227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B &amp; D DIZAJN d. o. o. Rovinj, Andree Amorosa bb,</w:t>
      </w:r>
      <w:r w:rsidR="00056726">
        <w:rPr>
          <w:rFonts w:cs="Times New Roman" w:eastAsia="Times New Roman"/>
          <w:szCs w:val="24"/>
        </w:rPr>
        <w:t xml:space="preserve"> OIB 54023231906, MBS 040173131</w:t>
      </w:r>
      <w:r>
        <w:rPr>
          <w:rFonts w:cs="Times New Roman" w:eastAsia="Times New Roman"/>
          <w:szCs w:val="24"/>
        </w:rPr>
        <w:t>.</w:t>
      </w:r>
    </w:p>
    <w:p w:rsidRDefault="0022227E" w:rsidP="0022227E" w:rsidR="0022227E" w:rsidRPr="005D578C">
      <w:pPr>
        <w:rPr>
          <w:rFonts w:cs="Times New Roman" w:eastAsia="Times New Roman"/>
          <w:szCs w:val="24"/>
        </w:rPr>
      </w:pPr>
    </w:p>
    <w:p w:rsidRDefault="0022227E" w:rsidP="0022227E" w:rsidR="0022227E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B0381B">
        <w:rPr>
          <w:rFonts w:cs="Times New Roman" w:eastAsia="Times New Roman"/>
          <w:szCs w:val="20"/>
        </w:rPr>
        <w:t>Nikola Delić iz Pule, Kranjčevićeva 16, OIB 58474163165</w:t>
      </w:r>
      <w:r>
        <w:rPr>
          <w:rFonts w:cs="Times New Roman" w:eastAsia="Times New Roman"/>
          <w:szCs w:val="20"/>
        </w:rPr>
        <w:t>.</w:t>
      </w:r>
    </w:p>
    <w:p w:rsidRDefault="0022227E" w:rsidP="0022227E" w:rsidR="0022227E">
      <w:pPr>
        <w:rPr>
          <w:rFonts w:cs="Times New Roman" w:eastAsia="Times New Roman"/>
          <w:szCs w:val="20"/>
        </w:rPr>
      </w:pPr>
    </w:p>
    <w:p w:rsidRDefault="0022227E" w:rsidP="0022227E" w:rsidR="0022227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B &amp; D DIZAJN d. o. o. Rovinj, Andree Amorosa bb, OIB 54023231906, MBS 040173131.</w:t>
      </w:r>
    </w:p>
    <w:p w:rsidRDefault="0022227E" w:rsidP="0022227E" w:rsidR="0022227E">
      <w:pPr>
        <w:ind w:firstLine="709"/>
        <w:rPr>
          <w:rFonts w:cs="Times New Roman" w:eastAsia="Times New Roman"/>
          <w:szCs w:val="24"/>
        </w:rPr>
      </w:pPr>
    </w:p>
    <w:p w:rsidRDefault="0022227E" w:rsidP="0022227E" w:rsidR="0022227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B &amp; D DIZAJN d. o. o. Rovinj, Andree Amorosa bb, OIB 54023231906, MBS 040173131.</w:t>
      </w:r>
    </w:p>
    <w:p w:rsidRDefault="0022227E" w:rsidP="0022227E" w:rsidR="0022227E" w:rsidRPr="005D578C">
      <w:pPr>
        <w:rPr>
          <w:rFonts w:cs="Times New Roman" w:eastAsia="Times New Roman"/>
          <w:szCs w:val="24"/>
        </w:rPr>
      </w:pPr>
    </w:p>
    <w:p w:rsidRDefault="0022227E" w:rsidP="0022227E" w:rsidR="0022227E">
      <w:pPr>
        <w:jc w:val="center"/>
        <w:rPr>
          <w:rFonts w:eastAsiaTheme="minorHAnsi"/>
          <w:lang w:eastAsia="en-US"/>
        </w:rPr>
      </w:pPr>
    </w:p>
    <w:p w:rsidRDefault="0022227E" w:rsidP="0022227E" w:rsidR="0022227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2227E" w:rsidP="0022227E" w:rsidR="0022227E">
      <w:pPr>
        <w:ind w:firstLine="708"/>
        <w:rPr>
          <w:rFonts w:cs="Times New Roman" w:eastAsia="Times New Roman"/>
          <w:szCs w:val="24"/>
        </w:rPr>
      </w:pPr>
    </w:p>
    <w:p w:rsidRDefault="0022227E" w:rsidP="0022227E" w:rsidR="0022227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B &amp; D DIZAJN d. o. o. Rovinj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St-1075/2015-3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22227E" w:rsidP="0022227E" w:rsidR="0022227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22227E" w:rsidP="0022227E" w:rsidR="0022227E" w:rsidRPr="005D578C">
      <w:pPr>
        <w:rPr>
          <w:rFonts w:cs="Times New Roman" w:eastAsia="Times New Roman"/>
          <w:szCs w:val="24"/>
        </w:rPr>
      </w:pPr>
    </w:p>
    <w:p w:rsidRDefault="0022227E" w:rsidP="0022227E" w:rsidR="0022227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6F7B93">
        <w:rPr>
          <w:rFonts w:cs="Times New Roman" w:eastAsia="Times New Roman"/>
          <w:szCs w:val="24"/>
        </w:rPr>
        <w:t>5. 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2227E" w:rsidP="0022227E" w:rsidR="0022227E">
      <w:pPr>
        <w:rPr>
          <w:rFonts w:cs="Times New Roman" w:eastAsia="Times New Roman"/>
          <w:szCs w:val="24"/>
        </w:rPr>
      </w:pPr>
    </w:p>
    <w:p w:rsidRDefault="0022227E" w:rsidP="0022227E" w:rsidR="0022227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22227E" w:rsidP="0022227E" w:rsidR="0022227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E5262A">
        <w:rPr>
          <w:rFonts w:cs="Times New Roman" w:eastAsia="Times New Roman"/>
          <w:szCs w:val="24"/>
        </w:rPr>
        <w:t>, v. r.</w:t>
      </w:r>
    </w:p>
    <w:p w:rsidRDefault="0022227E" w:rsidP="0022227E" w:rsidR="0022227E">
      <w:pPr>
        <w:jc w:val="left"/>
        <w:rPr>
          <w:rFonts w:cs="Times New Roman" w:eastAsia="Times New Roman"/>
          <w:szCs w:val="24"/>
        </w:rPr>
      </w:pPr>
    </w:p>
    <w:p w:rsidRDefault="0022227E" w:rsidP="0022227E" w:rsidR="0022227E" w:rsidRPr="005D578C">
      <w:pPr>
        <w:jc w:val="left"/>
        <w:rPr>
          <w:rFonts w:cs="Times New Roman" w:eastAsia="Times New Roman"/>
          <w:szCs w:val="24"/>
        </w:rPr>
      </w:pPr>
    </w:p>
    <w:p w:rsidRDefault="00056726" w:rsidP="00056726" w:rsidR="00056726" w:rsidRPr="00056726">
      <w:pPr>
        <w:jc w:val="left"/>
        <w:rPr>
          <w:iCs/>
        </w:rPr>
      </w:pPr>
      <w:r w:rsidRPr="00056726">
        <w:rPr>
          <w:iCs/>
        </w:rPr>
        <w:t>UPUTA O PRAVNOM LIJEKU</w:t>
      </w:r>
    </w:p>
    <w:p w:rsidRDefault="00056726" w:rsidP="00056726" w:rsidR="00056726" w:rsidRPr="00056726">
      <w:pPr>
        <w:ind w:firstLine="708"/>
        <w:rPr>
          <w:iCs/>
        </w:rPr>
      </w:pPr>
      <w:r w:rsidRPr="00056726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056726" w:rsidP="00056726" w:rsidR="00056726" w:rsidRPr="00056726">
      <w:pPr>
        <w:rPr>
          <w:iCs/>
        </w:rPr>
      </w:pPr>
      <w:r w:rsidRPr="00056726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22227E" w:rsidP="0022227E" w:rsidR="0022227E">
      <w:pPr>
        <w:rPr>
          <w:rFonts w:cs="Times New Roman" w:eastAsia="Times New Roman"/>
          <w:szCs w:val="24"/>
        </w:rPr>
      </w:pPr>
    </w:p>
    <w:p w:rsidRDefault="0022227E" w:rsidP="0022227E" w:rsidR="0022227E" w:rsidRPr="005D578C">
      <w:pPr>
        <w:rPr>
          <w:rFonts w:cs="Times New Roman" w:eastAsia="Times New Roman"/>
          <w:szCs w:val="24"/>
        </w:rPr>
      </w:pPr>
    </w:p>
    <w:p w:rsidRDefault="0022227E" w:rsidP="0022227E" w:rsidR="0022227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2227E" w:rsidP="0022227E" w:rsidR="0022227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22227E" w:rsidP="0022227E" w:rsidR="0022227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B &amp; D DIZAJN d. o. o. Rovinj, Andree Amorosa bb, </w:t>
      </w:r>
    </w:p>
    <w:p w:rsidRDefault="00EC1567" w:rsidP="0022227E" w:rsidR="0022227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</w:t>
      </w:r>
      <w:r w:rsidR="0022227E">
        <w:rPr>
          <w:rFonts w:cs="Times New Roman" w:eastAsia="Times New Roman"/>
          <w:szCs w:val="24"/>
        </w:rPr>
        <w:t xml:space="preserve"> za zastupanje dužnika – Kamilo Bendeviš, Rovinj, Trevisol 54,</w:t>
      </w:r>
    </w:p>
    <w:p w:rsidRDefault="0022227E" w:rsidP="0022227E" w:rsidR="0022227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22227E" w:rsidP="0022227E" w:rsidR="0022227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22227E" w:rsidP="0022227E" w:rsidR="0022227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22227E" w:rsidP="0022227E" w:rsidR="0022227E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22227E" w:rsidP="0022227E" w:rsidR="0022227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22227E" w:rsidP="0022227E" w:rsidR="0022227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22227E" w:rsidP="0022227E" w:rsidR="0022227E"/>
    <w:p w:rsidRDefault="0022227E" w:rsidP="0022227E" w:rsidR="0022227E"/>
    <w:p w:rsidRDefault="0022227E" w:rsidP="0022227E" w:rsidR="0022227E"/>
    <w:p w:rsidRDefault="0022227E" w:rsidP="0022227E" w:rsidR="0022227E"/>
    <w:p w:rsidRDefault="0022227E" w:rsidP="0022227E" w:rsidR="0022227E"/>
    <w:p w:rsidRDefault="0022227E" w:rsidP="0022227E" w:rsidR="0022227E"/>
    <w:p w:rsidRDefault="0022227E" w:rsidP="0022227E" w:rsidR="0022227E"/>
    <w:p w:rsidRDefault="0022227E" w:rsidP="0022227E" w:rsidR="0022227E"/>
    <w:p w:rsidRDefault="0022227E" w:rsidP="0022227E" w:rsidR="0022227E"/>
    <w:p w:rsidRDefault="0022227E" w:rsidP="0022227E" w:rsidR="0022227E"/>
    <w:p w:rsidRDefault="0022227E" w:rsidP="0022227E" w:rsidR="0022227E"/>
    <w:p w:rsidRDefault="0022227E" w:rsidP="0022227E" w:rsidR="0022227E"/>
    <w:p w:rsidRDefault="0022227E" w:rsidP="0022227E" w:rsidR="0022227E"/>
    <w:p w:rsidRDefault="0022227E" w:rsidP="0022227E" w:rsidR="0022227E"/>
    <w:p w:rsidRDefault="0022227E" w:rsidP="0022227E" w:rsidR="0022227E"/>
    <w:p w:rsidRDefault="004F5027" w:rsidR="004F5027"/>
    <w:sectPr w:rsidSect="0026233F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227E" w:rsidP="0022227E" w:rsidR="0022227E">
      <w:r>
        <w:separator/>
      </w:r>
    </w:p>
  </w:endnote>
  <w:endnote w:id="0" w:type="continuationSeparator">
    <w:p w:rsidRDefault="0022227E" w:rsidP="0022227E" w:rsidR="002222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227E" w:rsidP="0022227E" w:rsidR="0022227E">
      <w:r>
        <w:separator/>
      </w:r>
    </w:p>
  </w:footnote>
  <w:footnote w:id="0" w:type="continuationSeparator">
    <w:p w:rsidRDefault="0022227E" w:rsidP="0022227E" w:rsidR="002222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227E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5262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St-1075/2015-5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227E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St-1075/2015-5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4023"/>
    <w:rsid w:val="00056726"/>
    <w:rsid w:val="001274D9"/>
    <w:rsid w:val="0022227E"/>
    <w:rsid w:val="004F5027"/>
    <w:rsid w:val="00694023"/>
    <w:rsid w:val="006F7B93"/>
    <w:rsid w:val="00D62E38"/>
    <w:rsid w:val="00E5262A"/>
    <w:rsid w:val="00EC1567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227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227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2227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22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227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22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227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26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262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5262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5262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5262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227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227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2227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22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227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22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227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26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262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5262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5262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5262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516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1075</izvorni_sadrzaj>
    <derivirana_varijabla naziv="DomainObject.Predmet.Broj_1">1075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St-1075/2015</izvorni_sadrzaj>
    <derivirana_varijabla naziv="DomainObject.Predmet.OznakaBroj_1">St-1075/2015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 &amp; D DIZAJN d. o. o. ROVINJ</izvorni_sadrzaj>
    <derivirana_varijabla naziv="DomainObject.Predmet.ProtustrankaFormated_1">  B &amp; D DIZAJN d. o. o. ROVINJ</derivirana_varijabla>
  </DomainObject.Predmet.ProtustrankaFormated>
  <DomainObject.Predmet.ProtustrankaFormatedOIB>
    <izvorni_sadrzaj>  B &amp; D DIZAJN d. o. o. ROVINJ, OIB 54023231906</izvorni_sadrzaj>
    <derivirana_varijabla naziv="DomainObject.Predmet.ProtustrankaFormatedOIB_1">  B &amp; D DIZAJN d. o. o. ROVINJ, OIB 54023231906</derivirana_varijabla>
  </DomainObject.Predmet.ProtustrankaFormatedOIB>
  <DomainObject.Predmet.ProtustrankaFormatedWithAdress>
    <izvorni_sadrzaj> B &amp; D DIZAJN d. o. o. ROVINJ, Andree Amorosa/bb, 52210 Rovinj</izvorni_sadrzaj>
    <derivirana_varijabla naziv="DomainObject.Predmet.ProtustrankaFormatedWithAdress_1"> B &amp; D DIZAJN d. o. o. ROVINJ, Andree Amorosa/bb, 52210 Rovinj</derivirana_varijabla>
  </DomainObject.Predmet.ProtustrankaFormatedWithAdress>
  <DomainObject.Predmet.ProtustrankaFormatedWithAdressOIB>
    <izvorni_sadrzaj> B &amp; D DIZAJN d. o. o. ROVINJ, OIB 54023231906, Andree Amorosa/bb, 52210 Rovinj</izvorni_sadrzaj>
    <derivirana_varijabla naziv="DomainObject.Predmet.ProtustrankaFormatedWithAdressOIB_1"> B &amp; D DIZAJN d. o. o. ROVINJ, OIB 54023231906, Andree Amorosa/bb, 52210 Rovinj</derivirana_varijabla>
  </DomainObject.Predmet.ProtustrankaFormatedWithAdressOIB>
  <DomainObject.Predmet.ProtustrankaWithAdress>
    <izvorni_sadrzaj>B &amp; D DIZAJN d. o. o. ROVINJ Andree Amorosa/bb, 52210 Rovinj</izvorni_sadrzaj>
    <derivirana_varijabla naziv="DomainObject.Predmet.ProtustrankaWithAdress_1">B &amp; D DIZAJN d. o. o. ROVINJ Andree Amorosa/bb, 52210 Rovinj</derivirana_varijabla>
  </DomainObject.Predmet.ProtustrankaWithAdress>
  <DomainObject.Predmet.ProtustrankaWithAdressOIB>
    <izvorni_sadrzaj>B &amp; D DIZAJN d. o. o. ROVINJ, OIB 54023231906, Andree Amorosa/bb, 52210 Rovinj</izvorni_sadrzaj>
    <derivirana_varijabla naziv="DomainObject.Predmet.ProtustrankaWithAdressOIB_1">B &amp; D DIZAJN d. o. o. ROVINJ, OIB 54023231906, Andree Amorosa/bb, 52210 Rovinj</derivirana_varijabla>
  </DomainObject.Predmet.ProtustrankaWithAdressOIB>
  <DomainObject.Predmet.ProtustrankaNazivFormated>
    <izvorni_sadrzaj>B &amp; D DIZAJN d. o. o. ROVINJ</izvorni_sadrzaj>
    <derivirana_varijabla naziv="DomainObject.Predmet.ProtustrankaNazivFormated_1">B &amp; D DIZAJN d. o. o. ROVINJ</derivirana_varijabla>
  </DomainObject.Predmet.ProtustrankaNazivFormated>
  <DomainObject.Predmet.ProtustrankaNazivFormatedOIB>
    <izvorni_sadrzaj>B &amp; D DIZAJN d. o. o. ROVINJ, OIB 54023231906</izvorni_sadrzaj>
    <derivirana_varijabla naziv="DomainObject.Predmet.ProtustrankaNazivFormatedOIB_1">B &amp; D DIZAJN d. o. o. ROVINJ, OIB 54023231906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56444.15</izvorni_sadrzaj>
    <derivirana_varijabla naziv="DomainObject.Predmet.TrenutnaVrijednost_1">56444.15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 &amp; D DIZAJN d. o. o. ROVINJ</item>
    </izvorni_sadrzaj>
    <derivirana_varijabla naziv="DomainObject.Predmet.ProtuStrankaListFormated_1">
      <item>B &amp; D DIZAJN d. o. o. ROVINJ</item>
    </derivirana_varijabla>
  </DomainObject.Predmet.ProtuStrankaListFormated>
  <DomainObject.Predmet.ProtuStrankaListFormatedOIB>
    <izvorni_sadrzaj>
      <item>B &amp; D DIZAJN d. o. o. ROVINJ, OIB 54023231906</item>
    </izvorni_sadrzaj>
    <derivirana_varijabla naziv="DomainObject.Predmet.ProtuStrankaListFormatedOIB_1">
      <item>B &amp; D DIZAJN d. o. o. ROVINJ, OIB 54023231906</item>
    </derivirana_varijabla>
  </DomainObject.Predmet.ProtuStrankaListFormatedOIB>
  <DomainObject.Predmet.ProtuStrankaListFormatedWithAdress>
    <izvorni_sadrzaj>
      <item>B &amp; D DIZAJN d. o. o. ROVINJ, Andree Amorosa/bb, 52210 Rovinj</item>
    </izvorni_sadrzaj>
    <derivirana_varijabla naziv="DomainObject.Predmet.ProtuStrankaListFormatedWithAdress_1">
      <item>B &amp; D DIZAJN d. o. o. ROVINJ, Andree Amorosa/bb, 52210 Rovinj</item>
    </derivirana_varijabla>
  </DomainObject.Predmet.ProtuStrankaListFormatedWithAdress>
  <DomainObject.Predmet.ProtuStrankaListFormatedWithAdressOIB>
    <izvorni_sadrzaj>
      <item>B &amp; D DIZAJN d. o. o. ROVINJ, OIB 54023231906, Andree Amorosa/bb, 52210 Rovinj</item>
    </izvorni_sadrzaj>
    <derivirana_varijabla naziv="DomainObject.Predmet.ProtuStrankaListFormatedWithAdressOIB_1">
      <item>B &amp; D DIZAJN d. o. o. ROVINJ, OIB 54023231906, Andree Amorosa/bb, 52210 Rovinj</item>
    </derivirana_varijabla>
  </DomainObject.Predmet.ProtuStrankaListFormatedWithAdressOIB>
  <DomainObject.Predmet.ProtuStrankaListNazivFormated>
    <izvorni_sadrzaj>
      <item>B &amp; D DIZAJN d. o. o. ROVINJ</item>
    </izvorni_sadrzaj>
    <derivirana_varijabla naziv="DomainObject.Predmet.ProtuStrankaListNazivFormated_1">
      <item>B &amp; D DIZAJN d. o. o. ROVINJ</item>
    </derivirana_varijabla>
  </DomainObject.Predmet.ProtuStrankaListNazivFormated>
  <DomainObject.Predmet.ProtuStrankaListNazivFormatedOIB>
    <izvorni_sadrzaj>
      <item>B &amp; D DIZAJN d. o. o. ROVINJ, OIB 54023231906</item>
    </izvorni_sadrzaj>
    <derivirana_varijabla naziv="DomainObject.Predmet.ProtuStrankaListNazivFormatedOIB_1">
      <item>B &amp; D DIZAJN d. o. o. ROVINJ, OIB 54023231906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 &amp; D DIZAJN d. o. o. ROVINJ</izvorni_sadrzaj>
    <derivirana_varijabla naziv="DomainObject.Predmet.ProtustrankaIDrugi_1">B &amp; D DIZAJN d. o. 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 &amp; D DIZAJN d. o. o. ROVINJ, OIB 54023231906, Andree Amorosa/bb, 52210 Rovinj</izvorni_sadrzaj>
    <derivirana_varijabla naziv="DomainObject.Predmet.ProtustrankaIDrugiAdressOIB_1">B &amp; D DIZAJN d. o. o. ROVINJ, OIB 54023231906, Andree Amorosa/bb,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 &amp; D DIZAJN d. o. o. ROVINJ</item>
    </izvorni_sadrzaj>
    <derivirana_varijabla naziv="DomainObject.Predmet.SudioniciListNaziv_1">
      <item>FINANCIJSKA AGENCIJA, RC RIJEKA, PODRUŽNICA PULA, PULA</item>
      <item>B &amp; D DIZAJN d. o. 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B &amp; D DIZAJN d. o. o. ROVINJ, OIB 54023231906, Andree Amorosa/bb,52210 Rovinj</item>
    </izvorni_sadrzaj>
    <derivirana_varijabla naziv="DomainObject.Predmet.SudioniciListAdressOIB_1">
      <item>FINANCIJSKA AGENCIJA, RC RIJEKA, PODRUŽNICA PULA, PULA, OIB 85821130368, Giardini 5,52100 Pula</item>
      <item>B &amp; D DIZAJN d. o. o. ROVINJ, OIB 54023231906, Andree Amorosa/bb,52210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54023231906</item>
    </izvorni_sadrzaj>
    <derivirana_varijabla naziv="DomainObject.Predmet.SudioniciListNazivOIB_1">
      <item>, OIB 85821130368</item>
      <item>, OIB 54023231906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3057</properties:Characters>
  <properties:Lines>91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2016-03-23T07:55:00Z</dcterms:created>
  <dc:creator>Mihaela Kaligari</dc:creator>
  <dc:description/>
  <cp:keywords/>
  <cp:lastModifiedBy>Jasmina Matika</cp:lastModifiedBy>
  <cp:lastPrinted>2016-04-05T05:50:00Z</cp:lastPrinted>
  <dcterms:modified xmlns:xsi="http://www.w3.org/2001/XMLSchema-instance" xsi:type="dcterms:W3CDTF">2016-04-05T11:44:00Z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