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a4f8" w14:paraId="ea0a4f8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376CDE" w:rsidP="00F957D4" w:rsidR="00376CDE" w:rsidRPr="00BF2330">
      <w:pPr>
        <w:jc w:val="both"/>
      </w:pPr>
    </w:p>
    <w:p w:rsidRDefault="00C93B3A" w:rsidP="00C93B3A" w:rsidR="00C93B3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85821130368, za otvaranje stečajnog postupka nad dužnikom JIN XIAOYAN d.o.o., Zagreb, Samoborska cesta 145, MBS: 080482439, OIB: 34538809471</w:t>
      </w:r>
      <w:r>
        <w:rPr>
          <w:color w:val="000000"/>
        </w:rPr>
        <w:t xml:space="preserve">, dana 21. kolovoza 2018. godine 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457051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C93B3A">
        <w:t xml:space="preserve"> JIN XIAOYAN d.o.o., Zagreb, Samoborska cesta 145, MBS: 080482439, OIB: 34538809471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C93B3A">
        <w:t xml:space="preserve">Snježana </w:t>
      </w:r>
      <w:proofErr w:type="spellStart"/>
      <w:r w:rsidR="00C93B3A">
        <w:t>Sudarević</w:t>
      </w:r>
      <w:proofErr w:type="spellEnd"/>
      <w:r w:rsidR="00C93B3A">
        <w:t xml:space="preserve"> OIB: 83030278680, sa sjedištem i poslovnom adresom u Osijeku, Kardinala Alojzija Stepinca 35 i adresom prebivališta u Osijeku, Trg Bana Josipa Jelačića 27</w:t>
      </w:r>
      <w:r w:rsidR="0080767B">
        <w:t xml:space="preserve"> automatskom dodjelom</w:t>
      </w:r>
      <w:r w:rsidR="00C93B3A">
        <w:t xml:space="preserve"> –</w:t>
      </w:r>
      <w:r w:rsidR="007C0479">
        <w:t xml:space="preserve"> </w:t>
      </w:r>
      <w:r w:rsidR="00C93B3A">
        <w:t>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8B0F49">
        <w:t>JIN XIAOYAN d.o.o., Zagreb, Samoborska cesta 145, MBS: 080482439, OIB: 34538809471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8B0F49" w:rsidP="008B0F49" w:rsidR="008B0F49">
      <w:pPr>
        <w:ind w:firstLine="708"/>
        <w:jc w:val="both"/>
      </w:pPr>
      <w:r>
        <w:t>Financijska agencija Regionalni centar Zagreb, Podružnica Zagreb, Trg svibanjskih žrtava 1995. 1, Zagreb, OIB: 85821130368, podnijela je dana 6. travnja 2017. godine Trgovačkom sudu u Zagrebu zahtjev za provedbu skraćenog stečajnog postupka nad dužnikom JIN XIAOYAN d.o.o., Zagreb, Samoborska cesta 145, MBS: 080482439, OIB: 34538809471 temeljem čl. 429. st. 1. Stečajnog zakona.</w:t>
      </w:r>
    </w:p>
    <w:p w:rsidRDefault="008B0F49" w:rsidP="008B0F49" w:rsidR="008B0F49">
      <w:pPr>
        <w:jc w:val="both"/>
      </w:pPr>
    </w:p>
    <w:p w:rsidRDefault="008B0F49" w:rsidP="008B0F49" w:rsidR="008B0F49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8B0F49" w:rsidP="008B0F49" w:rsidR="008B0F49">
      <w:pPr>
        <w:ind w:firstLine="708"/>
        <w:jc w:val="both"/>
      </w:pPr>
    </w:p>
    <w:p w:rsidRDefault="008B0F49" w:rsidP="008B0F49" w:rsidR="008B0F49">
      <w:pPr>
        <w:ind w:firstLine="708"/>
        <w:jc w:val="both"/>
      </w:pPr>
      <w:r>
        <w:t>FINA u svom zahtjevu navodi da na dan 3. travnja 2017. godine dužnik u Očevidniku redoslijeda osnova za plaćanje ima evidentirane neizvršene osnove za plaćanje u neprekinutom razdoblju od 120 dana, u ukupnom iznosu od 94.001,27 kn, u koji iznos je uračunata kamata i naknada FINE za provedbu ovrhe na novčanim sredstvima dužnika. Navodi da dužnik nema zaposlenih.</w:t>
      </w:r>
    </w:p>
    <w:p w:rsidRDefault="008B0F49" w:rsidP="008B0F49" w:rsidR="008B0F49">
      <w:pPr>
        <w:ind w:firstLine="708"/>
        <w:jc w:val="both"/>
      </w:pPr>
    </w:p>
    <w:p w:rsidRDefault="008B0F49" w:rsidP="008B0F49" w:rsidR="008B0F49">
      <w:pPr>
        <w:ind w:firstLine="708"/>
        <w:jc w:val="both"/>
      </w:pPr>
      <w:r>
        <w:t xml:space="preserve">FINA je dostavila popis računa i oročenih novčanih sredstava dužnika na dan 3. travnja 2017. te u svom podnesku od 4. travnja 2017. navodi da dužnik na dan 3. travnja 2017. u Jedinstvenom registru računa ima otvorene sljedeće račune i oročena novčana sredstva: HR0524840081102288374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Stečajnog zakona dužnik na dan 3. travnja 2017. godine na ime predujma za namirenje troškova stečajnog postupka ima zaplijenjena novčana sredstva u iznosu od 5.000,00 kn.</w:t>
      </w:r>
    </w:p>
    <w:p w:rsidRDefault="008B0F49" w:rsidP="008B0F49" w:rsidR="008B0F49">
      <w:pPr>
        <w:jc w:val="both"/>
      </w:pPr>
    </w:p>
    <w:p w:rsidRDefault="008B0F49" w:rsidP="008B0F49" w:rsidR="008B0F49">
      <w:pPr>
        <w:ind w:firstLine="708"/>
        <w:jc w:val="both"/>
      </w:pPr>
      <w:r>
        <w:t>Trgovački sud u Osijeku je dana 3. kolovoza 2017. godine objavio oglas na mrežnoj stranici e-Oglasna ploča sudova pod poslovnim brojem 19 St-891/17-3 od 2. kolovoza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B0F49" w:rsidP="008B0F49" w:rsidR="008B0F49">
      <w:pPr>
        <w:ind w:firstLine="708"/>
        <w:jc w:val="both"/>
      </w:pPr>
    </w:p>
    <w:p w:rsidRDefault="008B0F49" w:rsidP="004D735A" w:rsidR="008B0F49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19 St-891/17-7 od 10. listopada 2017. godine Trgovački sud u Osijeku istovremeno je otvorio skraćeni stečajni postupak, za stečajnu upraviteljicu imenovao Mirjanu Viduka </w:t>
      </w:r>
      <w:proofErr w:type="spellStart"/>
      <w:r>
        <w:t>Varenina</w:t>
      </w:r>
      <w:proofErr w:type="spellEnd"/>
      <w:r>
        <w:t>,  Dubrovačka 107, Osijek, OIB: 9886684</w:t>
      </w:r>
      <w:r w:rsidR="004D735A">
        <w:t xml:space="preserve">1784 te istovremeno i zaključio </w:t>
      </w:r>
      <w:r>
        <w:t>skraćeni stečajni postupak nad dužnikom JIN XIAOYAN d.o.o., Zagreb, Samoborska cesta 145, MBS: 080482439, OIB: 34538809471.</w:t>
      </w:r>
    </w:p>
    <w:p w:rsidRDefault="008B0F49" w:rsidP="008B0F49" w:rsidR="008B0F49">
      <w:pPr>
        <w:ind w:firstLine="708"/>
        <w:jc w:val="both"/>
      </w:pPr>
    </w:p>
    <w:p w:rsidRDefault="008B0F49" w:rsidP="008B0F49" w:rsidR="008B0F49">
      <w:pPr>
        <w:ind w:firstLine="708"/>
        <w:jc w:val="both"/>
      </w:pPr>
      <w:r>
        <w:t xml:space="preserve">Podneskom zaprimljenim kod ovoga suda dana 25. listopada 2017. stečajna upraviteljica obavještava sud da je uvidom u registar financijskih izvještaja pri FINI za 2016. godinu za navedenog dužnika razvidno da dužnik na dan 31. prosinca 2016. godine posjeduje kratkotrajnu imovinu u iznosu od 6.657.426,00 kn te da od toga iznosa 1.067.456,00 kn je vrijednost zalihe, a 5.589.970,00 kn su potraživanja. Zbog činjenice da FINA ima zaplijenjena novčana sredstva u iznosu od 5.000,00 kn na ime predujma za namirenje troškova stečajnog postupka, kao i da dužnik ima oročena novčana sredstva u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predlaže da sud provede prethodni postupak radi utvrđivanja pretpostavki za otvaranje stečajnog postupka nad dužnikom JIN XIAOYAN d.o.o., Zagreb, Samoborska cesta 145, MBS: 080482439, OIB: 34538809471 uz koji prijedlog je dostavila Financijski izvještaj za 2016. godinu, Račun dobiti i gubitka za poduzetnike za razdoblje 01.01.2016. – 31.12.2016. i Bilancu za poduzetnike na dan 31.12.2016. godine.   </w:t>
      </w:r>
    </w:p>
    <w:p w:rsidRDefault="008B0F49" w:rsidP="008B0F49" w:rsidR="008B0F49">
      <w:pPr>
        <w:ind w:firstLine="708"/>
        <w:jc w:val="both"/>
      </w:pPr>
    </w:p>
    <w:p w:rsidRDefault="008B0F49" w:rsidP="008B0F49" w:rsidR="008B0F49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19 St-891/17-13 od 2. studenog 2017., donesenim po sudskoj savjetnici, stavljeno je izvan snage rješenje Trgovačkog suda u Osijeku </w:t>
      </w:r>
      <w:proofErr w:type="spellStart"/>
      <w:r>
        <w:t>posl</w:t>
      </w:r>
      <w:proofErr w:type="spellEnd"/>
      <w:r>
        <w:t xml:space="preserve">. br. 19 St-891/17-7 od 10. listopada 2017., obustavljen skraćeni stečajni postupak nad stečajnim dužnikom JIN XIAOYAN d.o.o., Zagreb, Samoborska cesta 145, MBS: 080482439, OIB: 34538809471 te </w:t>
      </w:r>
      <w:r>
        <w:lastRenderedPageBreak/>
        <w:t>odlučeno da će se postupak nastaviti prema općim odredbama Stečajnog zakona u smislu čl. 433. te čl. 431. Stečajnog zakona.</w:t>
      </w:r>
    </w:p>
    <w:p w:rsidRDefault="008B0F49" w:rsidP="008B0F49" w:rsidR="008B0F49">
      <w:pPr>
        <w:ind w:firstLine="708"/>
        <w:jc w:val="both"/>
      </w:pPr>
    </w:p>
    <w:p w:rsidRDefault="008B0F49" w:rsidP="008B0F49" w:rsidR="008B0F49">
      <w:pPr>
        <w:ind w:firstLine="720"/>
        <w:jc w:val="both"/>
      </w:pPr>
      <w:r>
        <w:t>Sud je utvrdio da je predlagatelj ovlašten za podnošenje predmetnoga prijedloga temeljem odredbe čl. 110. st. 1. Stečajnog zakona, te je donio rješenje o pokretanju prethodnog postupka i imenovao privremenog stečajnog upravitelja (čl. 115. st. 1. i 2. Stečajnog zakona), odredio mu dužnosti (čl. 119. st. 2. i 3. Stečajnog zakona) i zakazao ročište (čl. 123. i 128. st. 1. Stečajnog zakona).</w:t>
      </w:r>
    </w:p>
    <w:p w:rsidRDefault="00F43B74" w:rsidP="00F43B74" w:rsidR="00F43B74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673E94">
        <w:rPr>
          <w:color w:val="000000"/>
        </w:rPr>
        <w:t xml:space="preserve">Stečajnog zakona (Narodne novine 71/15 i 104/17 dalje: SZ-a) </w:t>
      </w:r>
      <w:r w:rsidRPr="00F43B74">
        <w:t xml:space="preserve">stečajni postupak se može otvoriti ako sud utvrdi postojanje stečajnog razloga. </w:t>
      </w:r>
    </w:p>
    <w:p w:rsidRDefault="00F84C99" w:rsidP="00F43B74" w:rsidR="00F84C99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673E94">
        <w:t xml:space="preserve">Snježana </w:t>
      </w:r>
      <w:proofErr w:type="spellStart"/>
      <w:r w:rsidR="00673E94">
        <w:t>Sudarević</w:t>
      </w:r>
      <w:proofErr w:type="spellEnd"/>
      <w:r w:rsidR="00673E94">
        <w:t xml:space="preserve"> OIB: 83030278680, sa sjedištem i poslovnom adresom u Osijeku, Kardinala Alojzija Stepinca 35 i adresom prebivališta u Osijeku, Trg Bana Josipa Jelačića 27</w:t>
      </w:r>
      <w:r w:rsidR="00673E94"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673E94">
        <w:rPr>
          <w:bCs/>
        </w:rPr>
        <w:t>19.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Pr="007B39B0">
        <w:t xml:space="preserve">priloženoj potvrdi FINA-e o blokadi računa i novčanih sredstava </w:t>
      </w:r>
      <w:proofErr w:type="spellStart"/>
      <w:r w:rsidRPr="007B39B0">
        <w:t>ovršenika</w:t>
      </w:r>
      <w:proofErr w:type="spellEnd"/>
      <w:r w:rsidR="002443F0">
        <w:t xml:space="preserve"> od 18</w:t>
      </w:r>
      <w:r w:rsidR="00BF02D3">
        <w:t>. ožujka 2018. godine</w:t>
      </w:r>
      <w:r w:rsidRPr="007B39B0">
        <w:t xml:space="preserve"> računi i novčana sredstva dužn</w:t>
      </w:r>
      <w:r>
        <w:t xml:space="preserve">ika u neprekidnoj su </w:t>
      </w:r>
      <w:r w:rsidR="002443F0">
        <w:t>blokadi 132</w:t>
      </w:r>
      <w:r w:rsidRPr="007B39B0">
        <w:t xml:space="preserve"> dana na dan izdavanja potvrde, a nepodmirene obveze na dan iz</w:t>
      </w:r>
      <w:r>
        <w:t xml:space="preserve">davanja potvrde iznose </w:t>
      </w:r>
      <w:r w:rsidR="00DB1B23">
        <w:t>94.</w:t>
      </w:r>
      <w:r w:rsidR="002443F0">
        <w:t>857,59 kn,</w:t>
      </w:r>
      <w:r w:rsidR="00BF02D3">
        <w:t xml:space="preserve"> s tim da je dužniku dana 15. listopada </w:t>
      </w:r>
      <w:r w:rsidR="002443F0">
        <w:t>2017. zatvoren i posljednji račun u banci ali se dani blokade vode i za razdoblje nakon gašenja posljednjeg računa.</w:t>
      </w:r>
    </w:p>
    <w:p w:rsidRDefault="00755BAC" w:rsidP="00A728B6" w:rsidR="00711300">
      <w:pPr>
        <w:ind w:firstLine="708"/>
        <w:jc w:val="both"/>
      </w:pPr>
      <w:r w:rsidRPr="00A00BC6">
        <w:t>S</w:t>
      </w:r>
      <w:r w:rsidR="001F0FB2" w:rsidRPr="00A00BC6">
        <w:t xml:space="preserve">ud je također izvršio i na dan </w:t>
      </w:r>
      <w:r w:rsidR="00BF02D3" w:rsidRPr="00A00BC6">
        <w:t>21. kolovoza</w:t>
      </w:r>
      <w:r w:rsidRPr="00A00BC6">
        <w:t xml:space="preserve"> 2018. uvid u Očevidnik neizvršenih osnova za plaćanje  iz elektroničkog sustava </w:t>
      </w:r>
      <w:proofErr w:type="spellStart"/>
      <w:r w:rsidRPr="00A00BC6">
        <w:t>eBlokade</w:t>
      </w:r>
      <w:proofErr w:type="spellEnd"/>
      <w:r w:rsidRPr="00A00BC6">
        <w:t xml:space="preserve"> i utvrdio da je dužnik i nada</w:t>
      </w:r>
      <w:r w:rsidR="001F0FB2" w:rsidRPr="00A00BC6">
        <w:t xml:space="preserve">lje </w:t>
      </w:r>
      <w:r w:rsidR="0027407D" w:rsidRPr="00A00BC6">
        <w:t>ima zatvorene račune.</w:t>
      </w:r>
      <w:r w:rsidR="0027407D">
        <w:t xml:space="preserve"> </w:t>
      </w:r>
    </w:p>
    <w:p w:rsidRDefault="00AC1616" w:rsidP="00A728B6" w:rsidR="00AC1616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</w:t>
      </w:r>
      <w:r w:rsidR="002443F0">
        <w:rPr>
          <w:rFonts w:hAnsi="Times New Roman" w:ascii="Times New Roman"/>
          <w:sz w:val="24"/>
          <w:szCs w:val="24"/>
        </w:rPr>
        <w:t xml:space="preserve">građanskog </w:t>
      </w:r>
      <w:r w:rsidR="00C42908">
        <w:rPr>
          <w:rFonts w:hAnsi="Times New Roman" w:ascii="Times New Roman"/>
          <w:sz w:val="24"/>
          <w:szCs w:val="24"/>
        </w:rPr>
        <w:t xml:space="preserve">suda u </w:t>
      </w:r>
      <w:r w:rsidR="002443F0">
        <w:rPr>
          <w:rFonts w:hAnsi="Times New Roman" w:ascii="Times New Roman"/>
          <w:sz w:val="24"/>
          <w:szCs w:val="24"/>
        </w:rPr>
        <w:t>Zagrebu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2443F0">
        <w:rPr>
          <w:rFonts w:hAnsi="Times New Roman" w:ascii="Times New Roman"/>
          <w:sz w:val="24"/>
          <w:szCs w:val="24"/>
        </w:rPr>
        <w:t>Zagreb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2443F0">
        <w:rPr>
          <w:rFonts w:hAnsi="Times New Roman" w:ascii="Times New Roman"/>
          <w:sz w:val="24"/>
          <w:szCs w:val="24"/>
        </w:rPr>
        <w:t>11. travnja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</w:t>
      </w:r>
      <w:r w:rsidR="00816FD4">
        <w:rPr>
          <w:rFonts w:hAnsi="Times New Roman" w:ascii="Times New Roman"/>
          <w:sz w:val="24"/>
          <w:szCs w:val="24"/>
        </w:rPr>
        <w:t xml:space="preserve">zemljišnoknjižnog odjela, dok prema dobivenom uvjerenju Geodetskog ureda za katastar i geodetske poslove Grada Zagreba od 11. travnja 2018. dužnik nije upisan u navedeni katastarski </w:t>
      </w:r>
      <w:proofErr w:type="spellStart"/>
      <w:r w:rsidR="00816FD4">
        <w:rPr>
          <w:rFonts w:hAnsi="Times New Roman" w:ascii="Times New Roman"/>
          <w:sz w:val="24"/>
          <w:szCs w:val="24"/>
        </w:rPr>
        <w:t>operat</w:t>
      </w:r>
      <w:proofErr w:type="spellEnd"/>
      <w:r w:rsidR="00816FD4">
        <w:rPr>
          <w:rFonts w:hAnsi="Times New Roman" w:ascii="Times New Roman"/>
          <w:sz w:val="24"/>
          <w:szCs w:val="24"/>
        </w:rPr>
        <w:t xml:space="preserve">. </w:t>
      </w:r>
    </w:p>
    <w:p w:rsidRDefault="00AC1616" w:rsidP="00711300" w:rsidR="00AC16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AC1616">
        <w:t xml:space="preserve">vjerenju </w:t>
      </w:r>
      <w:r w:rsidR="00DB1B23">
        <w:t xml:space="preserve">Centra za vozila </w:t>
      </w:r>
      <w:r w:rsidR="00816FD4">
        <w:t>Hrvatske d.d. CVH STP „CROATIA</w:t>
      </w:r>
      <w:r w:rsidR="00DB1B23">
        <w:t xml:space="preserve">“ </w:t>
      </w:r>
      <w:r w:rsidR="009A5D2A">
        <w:t>od 2</w:t>
      </w:r>
      <w:r w:rsidR="00AC1616">
        <w:t xml:space="preserve">6. ožujka </w:t>
      </w:r>
      <w:r>
        <w:t>2018</w:t>
      </w:r>
      <w:r w:rsidR="00816FD4">
        <w:t xml:space="preserve">. </w:t>
      </w:r>
      <w:r w:rsidRPr="002956D1">
        <w:t xml:space="preserve">dužnik </w:t>
      </w:r>
      <w:r>
        <w:t>nije</w:t>
      </w:r>
      <w:r w:rsidR="0027466D">
        <w:t xml:space="preserve"> evidentiran kao vlasnik</w:t>
      </w:r>
      <w:r>
        <w:t xml:space="preserve"> </w:t>
      </w:r>
      <w:r w:rsidRPr="002956D1">
        <w:t>vozila</w:t>
      </w:r>
      <w:r>
        <w:t xml:space="preserve">. </w:t>
      </w:r>
    </w:p>
    <w:p w:rsidRDefault="00AC1616" w:rsidP="00012267" w:rsidR="00AC1616">
      <w:pPr>
        <w:ind w:firstLine="708"/>
        <w:jc w:val="both"/>
      </w:pPr>
    </w:p>
    <w:p w:rsidRDefault="00711300" w:rsidP="009F733D" w:rsidR="009F733D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F953F0">
        <w:t>je u</w:t>
      </w:r>
      <w:r w:rsidR="00F953F0" w:rsidRPr="005112ED">
        <w:t xml:space="preserve">vidom u podatke o poslovnom subjektu iz sudskog registra </w:t>
      </w:r>
      <w:r w:rsidR="00F953F0">
        <w:t>utvrdio</w:t>
      </w:r>
      <w:r w:rsidR="00F953F0" w:rsidRPr="005112ED">
        <w:t xml:space="preserve"> da je stečajni dužnik osnovan </w:t>
      </w:r>
      <w:r w:rsidR="0027466D">
        <w:t xml:space="preserve">09. veljače </w:t>
      </w:r>
      <w:r w:rsidR="00F953F0" w:rsidRPr="005112ED">
        <w:t xml:space="preserve">2004. godine izjavom o osnivanju društva, da temeljni kapital dužnika iznosi 20.000,00 kn, te da je jedini osnivač dužnika </w:t>
      </w:r>
      <w:proofErr w:type="spellStart"/>
      <w:r w:rsidR="00F953F0" w:rsidRPr="005112ED">
        <w:t>Songan</w:t>
      </w:r>
      <w:proofErr w:type="spellEnd"/>
      <w:r w:rsidR="00F953F0" w:rsidRPr="005112ED">
        <w:t xml:space="preserve"> </w:t>
      </w:r>
      <w:proofErr w:type="spellStart"/>
      <w:r w:rsidR="00F953F0" w:rsidRPr="005112ED">
        <w:t>Ye</w:t>
      </w:r>
      <w:proofErr w:type="spellEnd"/>
      <w:r w:rsidR="00F953F0" w:rsidRPr="005112ED">
        <w:t xml:space="preserve"> iz Knine, </w:t>
      </w:r>
      <w:proofErr w:type="spellStart"/>
      <w:r w:rsidR="00F953F0" w:rsidRPr="005112ED">
        <w:t>Zhejiang</w:t>
      </w:r>
      <w:proofErr w:type="spellEnd"/>
      <w:r w:rsidR="00F953F0" w:rsidRPr="005112ED">
        <w:t xml:space="preserve">, </w:t>
      </w:r>
      <w:r w:rsidR="00F953F0">
        <w:t xml:space="preserve"> </w:t>
      </w:r>
      <w:proofErr w:type="spellStart"/>
      <w:r w:rsidR="00F953F0" w:rsidRPr="005112ED">
        <w:t>Lishui</w:t>
      </w:r>
      <w:proofErr w:type="spellEnd"/>
      <w:r w:rsidR="00F953F0" w:rsidRPr="005112ED">
        <w:t xml:space="preserve">, II: </w:t>
      </w:r>
      <w:proofErr w:type="spellStart"/>
      <w:r w:rsidR="00F953F0" w:rsidRPr="005112ED">
        <w:t>Huayuancun</w:t>
      </w:r>
      <w:proofErr w:type="spellEnd"/>
      <w:r w:rsidR="00F953F0" w:rsidRPr="005112ED">
        <w:t xml:space="preserve"> 55-1103, koji zastupa društvo pojedinačno i neograničeno </w:t>
      </w:r>
      <w:r w:rsidR="00F953F0">
        <w:t>ali da</w:t>
      </w:r>
      <w:r w:rsidR="00F953F0" w:rsidRPr="005112ED">
        <w:t xml:space="preserve"> </w:t>
      </w:r>
      <w:r w:rsidR="00F953F0">
        <w:t>je s</w:t>
      </w:r>
      <w:r w:rsidR="00F953F0" w:rsidRPr="005112ED">
        <w:t>tvarn</w:t>
      </w:r>
      <w:r w:rsidR="00F953F0">
        <w:t>i voditelj poslovanja dužnika</w:t>
      </w:r>
      <w:r w:rsidR="00F953F0" w:rsidRPr="005112ED">
        <w:t xml:space="preserve"> bio </w:t>
      </w:r>
      <w:proofErr w:type="spellStart"/>
      <w:r w:rsidR="00F953F0" w:rsidRPr="005112ED">
        <w:t>Zibin</w:t>
      </w:r>
      <w:proofErr w:type="spellEnd"/>
      <w:r w:rsidR="00F953F0" w:rsidRPr="005112ED">
        <w:t xml:space="preserve"> </w:t>
      </w:r>
      <w:proofErr w:type="spellStart"/>
      <w:r w:rsidR="00F953F0" w:rsidRPr="005112ED">
        <w:t>Ye</w:t>
      </w:r>
      <w:proofErr w:type="spellEnd"/>
      <w:r w:rsidR="00F953F0" w:rsidRPr="005112ED">
        <w:t xml:space="preserve"> što je utvrdilo Državno odvjetništvo, Ured za suzbijanje korupcije i organiziranog kriminaliteta Zagreb u kaznenom postupku koji se vodi </w:t>
      </w:r>
      <w:r w:rsidR="00F953F0" w:rsidRPr="005112ED">
        <w:lastRenderedPageBreak/>
        <w:t>pred Županijskim sudom u Zagrebu pod brojem K-US-347/16, KPO-US-14/16.</w:t>
      </w:r>
      <w:r w:rsidR="009F733D">
        <w:t xml:space="preserve"> Privremeni stečajni upravitelj je naveo da je proveo sve potrebne radnje kako bi</w:t>
      </w:r>
      <w:r w:rsidR="009F733D" w:rsidRPr="005112ED">
        <w:t xml:space="preserve"> </w:t>
      </w:r>
      <w:r w:rsidR="009F733D">
        <w:t>sačinio</w:t>
      </w:r>
      <w:r w:rsidR="009F733D" w:rsidRPr="005112ED">
        <w:t xml:space="preserve"> izvješće sudu kojim bi utvrdi</w:t>
      </w:r>
      <w:r w:rsidR="009F733D">
        <w:t>o</w:t>
      </w:r>
      <w:r w:rsidR="009F733D" w:rsidRPr="005112ED">
        <w:t xml:space="preserve"> da li postoji razlog za otvaranje stečajnog postupka te ukoliko ima imovine da li se mogu namiriti troškovi stečajnog postupka. </w:t>
      </w:r>
      <w:r w:rsidR="009F733D">
        <w:t>Navodi da nije</w:t>
      </w:r>
      <w:r w:rsidR="009F733D" w:rsidRPr="005112ED">
        <w:t xml:space="preserve"> stupila u kontak</w:t>
      </w:r>
      <w:r w:rsidR="009F733D">
        <w:t>t s osnivačem i</w:t>
      </w:r>
      <w:r w:rsidR="009F733D" w:rsidRPr="005112ED">
        <w:t xml:space="preserve"> zakonskim zastupnikom </w:t>
      </w:r>
      <w:r w:rsidR="009F733D">
        <w:t xml:space="preserve">dužnika </w:t>
      </w:r>
      <w:r w:rsidR="009F733D" w:rsidRPr="005112ED">
        <w:t xml:space="preserve">jer isti ne boravi na teritoriju RH, nego se vratio u Kinu, gdje mu je prebivalište. </w:t>
      </w:r>
      <w:r w:rsidR="009F733D">
        <w:t xml:space="preserve">Od  </w:t>
      </w:r>
      <w:r w:rsidR="009F733D" w:rsidRPr="005112ED">
        <w:t>Porezne uprav</w:t>
      </w:r>
      <w:r w:rsidR="009F733D">
        <w:t xml:space="preserve">e, Ispostave </w:t>
      </w:r>
      <w:proofErr w:type="spellStart"/>
      <w:r w:rsidR="009F733D">
        <w:t>Susedgrad</w:t>
      </w:r>
      <w:proofErr w:type="spellEnd"/>
      <w:r w:rsidR="009F733D">
        <w:t xml:space="preserve"> došla je</w:t>
      </w:r>
      <w:r w:rsidR="009F733D" w:rsidRPr="005112ED">
        <w:t xml:space="preserve"> do saznanja da je zakonski zastupnik ugovorio da knjigovodstveno računovodstvene poslove za dužnika obavlja knjigovod</w:t>
      </w:r>
      <w:r w:rsidR="009F733D">
        <w:t xml:space="preserve">stveni servis LUNA iz Zagreba te je od istih </w:t>
      </w:r>
      <w:r w:rsidR="009F733D" w:rsidRPr="005112ED">
        <w:t>došla do saznanja da je u studenom i prosincu 2016. godine USKOK iz Zagreba preuzeo svu dokumentaciju po kaznenoj prijavi</w:t>
      </w:r>
      <w:r w:rsidR="0027466D">
        <w:t xml:space="preserve">. </w:t>
      </w:r>
      <w:r w:rsidR="009F733D">
        <w:t>O</w:t>
      </w:r>
      <w:r w:rsidR="009F733D" w:rsidRPr="005112ED">
        <w:t>d knjigovodstvenog servisa e-</w:t>
      </w:r>
      <w:proofErr w:type="spellStart"/>
      <w:r w:rsidR="009F733D" w:rsidRPr="005112ED">
        <w:t>mailom</w:t>
      </w:r>
      <w:proofErr w:type="spellEnd"/>
      <w:r w:rsidR="009F733D" w:rsidRPr="005112ED">
        <w:t xml:space="preserve"> dobila</w:t>
      </w:r>
      <w:r w:rsidR="009F733D">
        <w:t xml:space="preserve"> je</w:t>
      </w:r>
      <w:r w:rsidR="009F733D" w:rsidRPr="005112ED">
        <w:t xml:space="preserve"> bruto bilance za 2016. godinu i 2018. godinu te </w:t>
      </w:r>
      <w:proofErr w:type="spellStart"/>
      <w:r w:rsidR="009F733D" w:rsidRPr="005112ED">
        <w:t>analitiče</w:t>
      </w:r>
      <w:proofErr w:type="spellEnd"/>
      <w:r w:rsidR="009F733D" w:rsidRPr="005112ED">
        <w:t xml:space="preserve"> kartice kupaca, te karticu „stanje robe prema automatskoj evidenciji zaliha za 2017. </w:t>
      </w:r>
      <w:r w:rsidR="009F733D">
        <w:t>g</w:t>
      </w:r>
      <w:r w:rsidR="009F733D" w:rsidRPr="005112ED">
        <w:t>odinu. Od Državnog odvjetništva US</w:t>
      </w:r>
      <w:r w:rsidR="009F733D">
        <w:t>KOK-a Zagreb, Gajeva 30a, privremeni stečajni upravitelj zatražio je da mu</w:t>
      </w:r>
      <w:r w:rsidR="009F733D" w:rsidRPr="005112ED">
        <w:t xml:space="preserve"> dostave preslike cjelokupne knjigovodstve</w:t>
      </w:r>
      <w:r w:rsidR="009F733D">
        <w:t>ne</w:t>
      </w:r>
      <w:r w:rsidR="009F733D" w:rsidRPr="005112ED">
        <w:t xml:space="preserve"> dokumentacije dužnika, te očitovanje o stanju predmeta i da li su zaplijenili zalihu robe knjigovodstvene vrijednosti 1.067.456,00 kn ili imaju saznanja gdje se nalazi. </w:t>
      </w:r>
      <w:r w:rsidR="009F733D">
        <w:t>Također privremeni st</w:t>
      </w:r>
      <w:r w:rsidR="0027466D">
        <w:t xml:space="preserve">ečajni upravitelj navodi da je </w:t>
      </w:r>
      <w:r w:rsidR="009F733D">
        <w:t xml:space="preserve">pokušao </w:t>
      </w:r>
      <w:r w:rsidR="009F733D" w:rsidRPr="005112ED">
        <w:t xml:space="preserve">stupiti u prostorije dužnika u Zagrebu, Samoborska 145, no na navedenoj adresi i sjedištu </w:t>
      </w:r>
      <w:r w:rsidR="009F733D">
        <w:t>dužnika nalazi se oko</w:t>
      </w:r>
      <w:r w:rsidR="009F733D" w:rsidRPr="005112ED">
        <w:t xml:space="preserve"> 50 kineskih tvrtki, koje u iznajmljenom poslovnom prostoru – građevinskom objektu, koji je pregrađen staklenim stjenkama obavljaju trgovinu na vel</w:t>
      </w:r>
      <w:r w:rsidR="009F733D">
        <w:t>i</w:t>
      </w:r>
      <w:r w:rsidR="009F733D" w:rsidRPr="005112ED">
        <w:t>ko. Na postavljeno pitanje o prost</w:t>
      </w:r>
      <w:r w:rsidR="009F733D">
        <w:t>oru stečajnog dužnika dobila je</w:t>
      </w:r>
      <w:r w:rsidR="009F733D" w:rsidRPr="005112ED">
        <w:t xml:space="preserve"> odgovor da isti ne radi tamo više godina i da ništa ne znaju o članu društva </w:t>
      </w:r>
      <w:r w:rsidR="009F733D">
        <w:rPr>
          <w:bCs/>
        </w:rPr>
        <w:t xml:space="preserve">JIN XIAOYAN d.o.o. i </w:t>
      </w:r>
      <w:r w:rsidR="009F733D" w:rsidRPr="005112ED">
        <w:t xml:space="preserve">zakonskom zastupniku </w:t>
      </w:r>
      <w:proofErr w:type="spellStart"/>
      <w:r w:rsidR="009F733D" w:rsidRPr="005112ED">
        <w:t>Songan</w:t>
      </w:r>
      <w:proofErr w:type="spellEnd"/>
      <w:r w:rsidR="009F733D" w:rsidRPr="005112ED">
        <w:t xml:space="preserve"> </w:t>
      </w:r>
      <w:proofErr w:type="spellStart"/>
      <w:r w:rsidR="009F733D" w:rsidRPr="005112ED">
        <w:t>Ye</w:t>
      </w:r>
      <w:proofErr w:type="spellEnd"/>
      <w:r w:rsidR="009F733D" w:rsidRPr="005112ED">
        <w:t>.</w:t>
      </w:r>
    </w:p>
    <w:p w:rsidRDefault="0027466D" w:rsidP="009F733D" w:rsidR="0027466D">
      <w:pPr>
        <w:ind w:firstLine="708"/>
        <w:jc w:val="both"/>
      </w:pPr>
    </w:p>
    <w:p w:rsidRDefault="009D4564" w:rsidP="009D4564" w:rsidR="009D4564" w:rsidRPr="005112ED">
      <w:pPr>
        <w:ind w:firstLine="720"/>
        <w:jc w:val="both"/>
      </w:pPr>
      <w:r w:rsidRPr="005112ED">
        <w:t>Shodno raspoloživoj dokumentaciji za dužnika, zaprimljenoj od knjigovodstvenog servisa</w:t>
      </w:r>
      <w:r>
        <w:t xml:space="preserve"> LUNA i</w:t>
      </w:r>
      <w:r w:rsidRPr="005112ED">
        <w:t xml:space="preserve"> temeljem bruto bilance glavne knjige za 2016. godinu</w:t>
      </w:r>
      <w:r>
        <w:t xml:space="preserve"> privremeni stečajni upravitelj je mišljenja</w:t>
      </w:r>
      <w:r w:rsidRPr="005112ED">
        <w:t xml:space="preserve"> da dužnik ima knjigovodstveno evidentirano potraživanje (kratkoročna) u iznosu od 5.441.599,25 kn. </w:t>
      </w:r>
      <w:r>
        <w:t>Privremeni stečajni upravitelj je u</w:t>
      </w:r>
      <w:r w:rsidRPr="005112ED">
        <w:t>vidom u analitičke kartice</w:t>
      </w:r>
      <w:r>
        <w:t xml:space="preserve"> kupaca za 2017. godinu utvrdio</w:t>
      </w:r>
      <w:r w:rsidRPr="005112ED">
        <w:t xml:space="preserve"> da su ista nenaplativa jer su zastarjela. Dosp</w:t>
      </w:r>
      <w:r w:rsidR="0027466D">
        <w:t>i</w:t>
      </w:r>
      <w:r w:rsidRPr="005112ED">
        <w:t>jeća plaćanja po račun</w:t>
      </w:r>
      <w:r>
        <w:t>ima</w:t>
      </w:r>
      <w:r w:rsidRPr="005112ED">
        <w:t xml:space="preserve"> kupaca za prodanu robu knjigovodstveno se vode od 2007. godine do listopada 2012. godine.</w:t>
      </w:r>
    </w:p>
    <w:p w:rsidRDefault="009D4564" w:rsidP="009D4564" w:rsidR="009D4564" w:rsidRPr="005112ED">
      <w:pPr>
        <w:ind w:firstLine="720"/>
        <w:jc w:val="both"/>
      </w:pPr>
    </w:p>
    <w:p w:rsidRDefault="009D4564" w:rsidP="009D4564" w:rsidR="009D4564" w:rsidRPr="005112ED">
      <w:pPr>
        <w:jc w:val="both"/>
      </w:pPr>
      <w:r w:rsidRPr="005112ED">
        <w:rPr>
          <w:i/>
        </w:rPr>
        <w:t xml:space="preserve">   </w:t>
      </w:r>
      <w:r w:rsidRPr="005112ED">
        <w:rPr>
          <w:i/>
        </w:rPr>
        <w:tab/>
      </w:r>
      <w:r w:rsidR="00124774">
        <w:t>Nadalje utvrdio je</w:t>
      </w:r>
      <w:r w:rsidRPr="005112ED">
        <w:t xml:space="preserve"> da nema robe u skladištu, odnosno robe na zalihi iako je ista vidljiva u bruto bilanci glavne knjige za 2016. godinu i stanju robe prema automatskoj evidenciji zaliha za 2017. </w:t>
      </w:r>
      <w:r>
        <w:t>g</w:t>
      </w:r>
      <w:r w:rsidRPr="005112ED">
        <w:t>odinu, jer na upisanoj adresi sjedišta dužnika u Zagrebu, Samoborska 145 nema niti ploče s nazivom dužnika, niti itko od prisutnih predstavnika drugih kineskih tvrtki zna gdje se nalaze. Naime, isti tvrde da dužnik ne obavlja djelatnost više godina i da se osnivač i direktor vratio u Kinu.</w:t>
      </w:r>
    </w:p>
    <w:p w:rsidRDefault="009D4564" w:rsidP="009D4564" w:rsidR="009D4564" w:rsidRPr="005112ED">
      <w:pPr>
        <w:jc w:val="both"/>
        <w:rPr>
          <w:i/>
        </w:rPr>
      </w:pPr>
    </w:p>
    <w:p w:rsidRDefault="009D4564" w:rsidP="009D4564" w:rsidR="009D4564">
      <w:pPr>
        <w:jc w:val="both"/>
      </w:pPr>
      <w:r w:rsidRPr="005112ED">
        <w:rPr>
          <w:i/>
        </w:rPr>
        <w:tab/>
      </w:r>
      <w:r w:rsidR="00FE013D" w:rsidRPr="00FE013D">
        <w:t>P</w:t>
      </w:r>
      <w:r w:rsidR="00FE013D">
        <w:t>rivremeni stečajni upravitelj p</w:t>
      </w:r>
      <w:r w:rsidR="00FE013D" w:rsidRPr="00FE013D">
        <w:t>osebno</w:t>
      </w:r>
      <w:r w:rsidR="00FE013D">
        <w:t xml:space="preserve"> ističe</w:t>
      </w:r>
      <w:r w:rsidRPr="005112ED">
        <w:t xml:space="preserve"> da se Državno odvjetništvo, Ured za suzbijanje korupcije i organiziranog kriminaliteta iz Zagreba očitovalo pismenom broj K-U</w:t>
      </w:r>
      <w:r w:rsidR="00CE0FB2">
        <w:t xml:space="preserve">S-347/16, KPO-US-14/16 od 23. ožujka 2018. godine. Naime, dana 28. prosinca </w:t>
      </w:r>
      <w:r w:rsidRPr="005112ED">
        <w:t>2017. godine USKOK je podiga</w:t>
      </w:r>
      <w:r w:rsidR="00FE013D">
        <w:t>o optu</w:t>
      </w:r>
      <w:r w:rsidRPr="005112ED">
        <w:t>žnicu između ostalih i protiv dužnika JIN XIAOYAN d.o.o. zbog kaznenog djela utaje poreza ili ca</w:t>
      </w:r>
      <w:r w:rsidR="00CE0FB2">
        <w:t>rine, opisano i kažnjivo po član</w:t>
      </w:r>
      <w:r w:rsidRPr="005112ED">
        <w:t>ku 256. stavak 1. Kaznenog zakona, a u svezi članka 3. Zakona o odgovornosti pravnih osoba za kaznena djela, kojima je nastala šteta za Državni prorač</w:t>
      </w:r>
      <w:r w:rsidR="00FE013D">
        <w:t>un RH u iznosu od 106.525,00 kn, a i</w:t>
      </w:r>
      <w:r w:rsidRPr="005112ED">
        <w:t>zuzeta dokumentacija nalazi se kod Županijskog suda u Zagrebu.</w:t>
      </w:r>
    </w:p>
    <w:p w:rsidRDefault="009D4564" w:rsidP="009D4564" w:rsidR="009D4564" w:rsidRPr="005112ED">
      <w:pPr>
        <w:jc w:val="both"/>
      </w:pPr>
    </w:p>
    <w:p w:rsidRDefault="009D4564" w:rsidP="004B3D88" w:rsidR="005F1B13">
      <w:pPr>
        <w:jc w:val="both"/>
      </w:pPr>
      <w:r w:rsidRPr="005112ED">
        <w:tab/>
        <w:t>Nadalje, rješenjem Župa</w:t>
      </w:r>
      <w:r w:rsidR="00CE0FB2">
        <w:t xml:space="preserve">nijskog suda u Zagrebu od 01. prosinca </w:t>
      </w:r>
      <w:r w:rsidRPr="005112ED">
        <w:t xml:space="preserve">2016. godine broj 5. </w:t>
      </w:r>
      <w:proofErr w:type="spellStart"/>
      <w:r w:rsidRPr="005112ED">
        <w:t>Kir</w:t>
      </w:r>
      <w:proofErr w:type="spellEnd"/>
      <w:r w:rsidRPr="005112ED">
        <w:t>-t-</w:t>
      </w:r>
      <w:proofErr w:type="spellStart"/>
      <w:r w:rsidRPr="005112ED">
        <w:t>Us</w:t>
      </w:r>
      <w:proofErr w:type="spellEnd"/>
      <w:r w:rsidRPr="005112ED">
        <w:t xml:space="preserve">-297/16 određena je privremena mjera osiguranja oduzimanjem imovinske koristi pribavljene kaznenim djelom, koja je produljena rješenjem broj 5. </w:t>
      </w:r>
      <w:proofErr w:type="spellStart"/>
      <w:r w:rsidRPr="005112ED">
        <w:t>Kir</w:t>
      </w:r>
      <w:proofErr w:type="spellEnd"/>
      <w:r w:rsidRPr="005112ED">
        <w:t>-t-</w:t>
      </w:r>
      <w:proofErr w:type="spellStart"/>
      <w:r w:rsidR="00CE0FB2">
        <w:t>Us</w:t>
      </w:r>
      <w:proofErr w:type="spellEnd"/>
      <w:r w:rsidR="00CE0FB2">
        <w:t xml:space="preserve">-487/17 istog suda dana 18. listopada </w:t>
      </w:r>
      <w:r w:rsidRPr="005112ED">
        <w:t xml:space="preserve">2017. godine. Time je s žiro računa dužnika oduzet iznos imovinske koristi </w:t>
      </w:r>
      <w:r w:rsidRPr="005112ED">
        <w:lastRenderedPageBreak/>
        <w:t>od 66.582,25 kn, a nalaze se na izdvojenom računu Ministarstva državne imovine. Donošenjem pravomoćne presude po navedenom kaznenom postupku ukoliko okrivljenik bude oslobođen navedeni oduzeti iznos će se vratiti u stečajnu masu dužnika.</w:t>
      </w:r>
      <w:r w:rsidR="005E15A8">
        <w:t xml:space="preserve"> Također navodi da o</w:t>
      </w:r>
      <w:r w:rsidRPr="005112ED">
        <w:t xml:space="preserve">čitovanjem zamjenice ravnateljice državnog odvjetništva drugih </w:t>
      </w:r>
      <w:r w:rsidR="005E15A8">
        <w:t>zapljena</w:t>
      </w:r>
      <w:r w:rsidRPr="005112ED">
        <w:t xml:space="preserve"> pokretnina, </w:t>
      </w:r>
      <w:r w:rsidRPr="00AD1667">
        <w:t>odnosno zaliha od dužnika JIN XIAOYAN d.o.o nije bilo.</w:t>
      </w:r>
      <w:r w:rsidR="009F733D" w:rsidRPr="005112ED">
        <w:tab/>
      </w:r>
      <w:r w:rsidR="009F733D" w:rsidRPr="005112ED">
        <w:tab/>
      </w:r>
    </w:p>
    <w:p w:rsidRDefault="009F733D" w:rsidP="004B3D88" w:rsidR="009F733D" w:rsidRPr="005112ED">
      <w:pPr>
        <w:jc w:val="both"/>
      </w:pPr>
      <w:r w:rsidRPr="005112ED">
        <w:tab/>
        <w:t xml:space="preserve"> </w:t>
      </w:r>
    </w:p>
    <w:p w:rsidRDefault="009F733D" w:rsidP="009F733D" w:rsidR="009F733D">
      <w:pPr>
        <w:jc w:val="both"/>
      </w:pPr>
      <w:r w:rsidRPr="005112ED">
        <w:tab/>
        <w:t xml:space="preserve">Dužnik je, temeljem izjave knjigovodstvenog servisa, obavljao od registriranih djelatnosti trgovinu na veliko tekstilom, odjećom i obućom, igračkama, a prestao je s obavljanjem djelatnosti krajem 2016. godine. U radnom odnosu kod stečajnog dužnika nema prijavljenih osoba. </w:t>
      </w:r>
    </w:p>
    <w:p w:rsidRDefault="00AD1290" w:rsidP="009F733D" w:rsidR="00AD1290">
      <w:pPr>
        <w:jc w:val="both"/>
      </w:pPr>
    </w:p>
    <w:p w:rsidRDefault="005D3E63" w:rsidP="00715392" w:rsidR="00A77CA1" w:rsidRPr="007153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se boravište </w:t>
      </w:r>
      <w:r w:rsidRPr="005D3E63">
        <w:rPr>
          <w:rFonts w:hAnsi="Times New Roman" w:ascii="Times New Roman"/>
          <w:sz w:val="24"/>
          <w:szCs w:val="24"/>
        </w:rPr>
        <w:t xml:space="preserve">zakonskog zastupnika dužnika ne nalazi u RH i da niti sud, a  niti privremeni stečajni upravitelj nisu mogli stupiti u kontakt s istim te je sud stoga u smislu čl. 11. st. 5. </w:t>
      </w:r>
      <w:r w:rsidR="00AD1667">
        <w:rPr>
          <w:rFonts w:hAnsi="Times New Roman" w:ascii="Times New Roman"/>
          <w:sz w:val="24"/>
          <w:szCs w:val="24"/>
        </w:rPr>
        <w:t xml:space="preserve">SZ-a </w:t>
      </w:r>
      <w:r w:rsidRPr="005D3E63">
        <w:rPr>
          <w:rFonts w:hAnsi="Times New Roman" w:ascii="Times New Roman"/>
          <w:sz w:val="24"/>
          <w:szCs w:val="24"/>
        </w:rPr>
        <w:t xml:space="preserve">odustao od saslušanja dužnika jer je član uprave inozemni državljanin i prema obavijesti MUP RH boravišta izvan RH i nije se odazvao pozivu suda i privremenog stečajnog upravitelja te bi njegovo saslušanje dovelo do odugovlačenja postupka.   </w:t>
      </w:r>
    </w:p>
    <w:p w:rsidRDefault="009F6C61" w:rsidP="0010188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</w:t>
      </w:r>
      <w:r w:rsidR="004B3D88">
        <w:t>te budući  da je</w:t>
      </w:r>
      <w:r w:rsidRPr="00F43B74">
        <w:t xml:space="preserve"> kod dužnika ispunjen</w:t>
      </w:r>
      <w:r w:rsidR="00384393">
        <w:t xml:space="preserve"> stečajni ra</w:t>
      </w:r>
      <w:r w:rsidR="00ED3CC7">
        <w:t>zlo</w:t>
      </w:r>
      <w:r w:rsidR="00AD1667">
        <w:t>g</w:t>
      </w:r>
      <w:r w:rsidRPr="00F43B74">
        <w:t xml:space="preserve"> iz članka 6.</w:t>
      </w:r>
      <w:r w:rsidR="00ED3CC7">
        <w:t xml:space="preserve"> </w:t>
      </w:r>
      <w:r w:rsidR="00AD1667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F6475D" w:rsidP="00D8443A" w:rsidR="00B106DC">
      <w:pPr>
        <w:ind w:firstLine="708"/>
        <w:jc w:val="both"/>
        <w:rPr>
          <w:bCs/>
        </w:rPr>
      </w:pPr>
      <w:r w:rsidRPr="00247590">
        <w:rPr>
          <w:bCs/>
        </w:rPr>
        <w:t xml:space="preserve">Sud je izvršio uvid u spis i dokumente u spisu i to: Prijedlog FINE RC Zagreb za otvaranje </w:t>
      </w:r>
      <w:r w:rsidRPr="00247590">
        <w:t xml:space="preserve">stečajnoga postupka od </w:t>
      </w:r>
      <w:r w:rsidR="00247590">
        <w:t>04</w:t>
      </w:r>
      <w:r w:rsidRPr="00247590">
        <w:t xml:space="preserve">.04.2017., Rješenje Visokog trgovačkog suda RH Zagreb </w:t>
      </w:r>
      <w:proofErr w:type="spellStart"/>
      <w:r w:rsidRPr="00247590">
        <w:t>posl</w:t>
      </w:r>
      <w:proofErr w:type="spellEnd"/>
      <w:r w:rsidRPr="00247590">
        <w:t xml:space="preserve">. br. 31-Su-525/17-10 od 26.06.2017., Dopis Trgovačkog suda u Zagrebu </w:t>
      </w:r>
      <w:proofErr w:type="spellStart"/>
      <w:r w:rsidRPr="00247590">
        <w:t>posl</w:t>
      </w:r>
      <w:proofErr w:type="spellEnd"/>
      <w:r w:rsidRPr="00247590">
        <w:t xml:space="preserve">. br. </w:t>
      </w:r>
      <w:r w:rsidR="00247590">
        <w:t>13</w:t>
      </w:r>
      <w:r w:rsidRPr="00247590">
        <w:t xml:space="preserve"> St-</w:t>
      </w:r>
      <w:r w:rsidR="00247590">
        <w:t>1121</w:t>
      </w:r>
      <w:r w:rsidRPr="00247590">
        <w:t>/2017 od 0</w:t>
      </w:r>
      <w:r w:rsidR="00247590">
        <w:t>4</w:t>
      </w:r>
      <w:r w:rsidRPr="00247590">
        <w:t xml:space="preserve">.07.2017., </w:t>
      </w:r>
      <w:r w:rsidRPr="00247590">
        <w:rPr>
          <w:bCs/>
        </w:rPr>
        <w:t xml:space="preserve">Izvadak iz sudskog registra od </w:t>
      </w:r>
      <w:r w:rsidR="00D925CB">
        <w:rPr>
          <w:bCs/>
        </w:rPr>
        <w:t xml:space="preserve">31.07.2017., </w:t>
      </w:r>
      <w:r w:rsidR="00D925CB" w:rsidRPr="00247590">
        <w:rPr>
          <w:bCs/>
        </w:rPr>
        <w:t xml:space="preserve">Potvrdu FINE o blokadi računa i novčanih sredstava </w:t>
      </w:r>
      <w:proofErr w:type="spellStart"/>
      <w:r w:rsidR="00D925CB" w:rsidRPr="00247590">
        <w:rPr>
          <w:bCs/>
        </w:rPr>
        <w:t>ovršenika</w:t>
      </w:r>
      <w:proofErr w:type="spellEnd"/>
      <w:r w:rsidR="00D925CB" w:rsidRPr="00247590">
        <w:rPr>
          <w:bCs/>
        </w:rPr>
        <w:t xml:space="preserve"> od </w:t>
      </w:r>
      <w:r w:rsidR="00D925CB">
        <w:rPr>
          <w:bCs/>
        </w:rPr>
        <w:t>28</w:t>
      </w:r>
      <w:r w:rsidR="00D925CB" w:rsidRPr="00247590">
        <w:rPr>
          <w:bCs/>
        </w:rPr>
        <w:t>.</w:t>
      </w:r>
      <w:r w:rsidR="00D925CB">
        <w:rPr>
          <w:bCs/>
        </w:rPr>
        <w:t>09</w:t>
      </w:r>
      <w:r w:rsidR="00D925CB" w:rsidRPr="00247590">
        <w:rPr>
          <w:bCs/>
        </w:rPr>
        <w:t>.201</w:t>
      </w:r>
      <w:r w:rsidR="00D925CB">
        <w:rPr>
          <w:bCs/>
        </w:rPr>
        <w:t>7</w:t>
      </w:r>
      <w:r w:rsidR="00D925CB" w:rsidRPr="00247590">
        <w:rPr>
          <w:bCs/>
        </w:rPr>
        <w:t>.,</w:t>
      </w:r>
      <w:r w:rsidR="00FC7959">
        <w:rPr>
          <w:bCs/>
        </w:rPr>
        <w:t xml:space="preserve"> Podnesak stečajnog upravitelja od 25.10.2018., Financijski izvještaj za 2016. godinu, Obavijest o elektroničkom upisu </w:t>
      </w:r>
      <w:proofErr w:type="spellStart"/>
      <w:r w:rsidR="00FC7959" w:rsidRPr="00FC7959">
        <w:rPr>
          <w:bCs/>
        </w:rPr>
        <w:t>Tt</w:t>
      </w:r>
      <w:proofErr w:type="spellEnd"/>
      <w:r w:rsidR="00FC7959">
        <w:rPr>
          <w:bCs/>
        </w:rPr>
        <w:t xml:space="preserve">-17/38857-2 od 17.10.2017., Izvadak iz sudskog registra od 12.01.2018., Očevidnik FINE o redoslijedu plaćanja od 23.01.2018., podatke FINE iz jedinstvenog registra računa – transakcijski računi poslovnih subjekata od 23.01.2018., Izvadak iz sudskog registra od 30.01.2018., 27.02.2018., Rješenje Trgovačkog suda u Zagrebu </w:t>
      </w:r>
      <w:proofErr w:type="spellStart"/>
      <w:r w:rsidR="00FC7959">
        <w:rPr>
          <w:bCs/>
        </w:rPr>
        <w:t>posl</w:t>
      </w:r>
      <w:proofErr w:type="spellEnd"/>
      <w:r w:rsidR="00FC7959">
        <w:rPr>
          <w:bCs/>
        </w:rPr>
        <w:t xml:space="preserve">. br. </w:t>
      </w:r>
      <w:proofErr w:type="spellStart"/>
      <w:r w:rsidR="00FC7959" w:rsidRPr="00FC7959">
        <w:rPr>
          <w:bCs/>
        </w:rPr>
        <w:t>Tt</w:t>
      </w:r>
      <w:proofErr w:type="spellEnd"/>
      <w:r w:rsidR="00FC7959">
        <w:rPr>
          <w:bCs/>
        </w:rPr>
        <w:t xml:space="preserve">-18/7210-2 od 23.02.2018., </w:t>
      </w:r>
      <w:r w:rsidR="00396351">
        <w:rPr>
          <w:bCs/>
        </w:rPr>
        <w:t xml:space="preserve">dopis FINE od 14.03.2018., Izvješće privremenog stečajnog upravitelja od 10.04.2018., </w:t>
      </w:r>
      <w:r w:rsidR="00396351" w:rsidRPr="00247590">
        <w:rPr>
          <w:bCs/>
        </w:rPr>
        <w:t xml:space="preserve">Potvrdu FINE o blokadi računa i novčanih sredstava </w:t>
      </w:r>
      <w:proofErr w:type="spellStart"/>
      <w:r w:rsidR="00396351" w:rsidRPr="00247590">
        <w:rPr>
          <w:bCs/>
        </w:rPr>
        <w:t>ovršenika</w:t>
      </w:r>
      <w:proofErr w:type="spellEnd"/>
      <w:r w:rsidR="00396351" w:rsidRPr="00247590">
        <w:rPr>
          <w:bCs/>
        </w:rPr>
        <w:t xml:space="preserve"> od </w:t>
      </w:r>
      <w:r w:rsidR="00396351">
        <w:rPr>
          <w:bCs/>
        </w:rPr>
        <w:t>18.03.2018</w:t>
      </w:r>
      <w:r w:rsidR="00396351" w:rsidRPr="00247590">
        <w:rPr>
          <w:bCs/>
        </w:rPr>
        <w:t>.,</w:t>
      </w:r>
      <w:r w:rsidR="001B5305">
        <w:rPr>
          <w:bCs/>
        </w:rPr>
        <w:t xml:space="preserve"> Bruto bilancu glavne knjige god. 2018., Bruto bilancu glavne knjige god. 2016Stanje robe prema automatskoj evidenciji zaliha god 2017., Potvrdu Ministarstva financija Porezne uprave PU Zagreb Ispostava </w:t>
      </w:r>
      <w:proofErr w:type="spellStart"/>
      <w:r w:rsidR="001B5305">
        <w:rPr>
          <w:bCs/>
        </w:rPr>
        <w:t>Susedgrad</w:t>
      </w:r>
      <w:proofErr w:type="spellEnd"/>
      <w:r w:rsidR="001B5305">
        <w:rPr>
          <w:bCs/>
        </w:rPr>
        <w:t xml:space="preserve"> od 06.03.2018.,  </w:t>
      </w:r>
      <w:r w:rsidR="001B5305" w:rsidRPr="00247590">
        <w:rPr>
          <w:bCs/>
        </w:rPr>
        <w:t>Uvjerenje St</w:t>
      </w:r>
      <w:r w:rsidR="001B5305">
        <w:rPr>
          <w:bCs/>
        </w:rPr>
        <w:t>a</w:t>
      </w:r>
      <w:r w:rsidR="001B5305" w:rsidRPr="00247590">
        <w:rPr>
          <w:bCs/>
        </w:rPr>
        <w:t>nice za te</w:t>
      </w:r>
      <w:r w:rsidR="001B5305">
        <w:rPr>
          <w:bCs/>
        </w:rPr>
        <w:t>h</w:t>
      </w:r>
      <w:r w:rsidR="001B5305" w:rsidRPr="00247590">
        <w:rPr>
          <w:bCs/>
        </w:rPr>
        <w:t>nički pregled vozila Centar za vozila Hrvatske d.d. CVH STP „</w:t>
      </w:r>
      <w:r w:rsidR="001B5305">
        <w:rPr>
          <w:bCs/>
        </w:rPr>
        <w:t>CROATIA</w:t>
      </w:r>
      <w:r w:rsidR="001B5305" w:rsidRPr="00247590">
        <w:rPr>
          <w:bCs/>
        </w:rPr>
        <w:t xml:space="preserve">“ od </w:t>
      </w:r>
      <w:r w:rsidR="001B5305">
        <w:rPr>
          <w:bCs/>
        </w:rPr>
        <w:t>26.03</w:t>
      </w:r>
      <w:r w:rsidR="001B5305" w:rsidRPr="00247590">
        <w:rPr>
          <w:bCs/>
        </w:rPr>
        <w:t>.2018.,</w:t>
      </w:r>
      <w:r w:rsidR="00B00D36">
        <w:rPr>
          <w:bCs/>
        </w:rPr>
        <w:t xml:space="preserve"> Dopis Državnog odvjetništva Ured za suzbijanje korupcije i organiziranog kriminaliteta od 23.03.2018.</w:t>
      </w:r>
      <w:r w:rsidR="002B32F9">
        <w:rPr>
          <w:bCs/>
        </w:rPr>
        <w:t xml:space="preserve">, Rješenje Županijskog suda u Zagrebu </w:t>
      </w:r>
      <w:proofErr w:type="spellStart"/>
      <w:r w:rsidR="002B32F9">
        <w:rPr>
          <w:bCs/>
        </w:rPr>
        <w:t>posl</w:t>
      </w:r>
      <w:proofErr w:type="spellEnd"/>
      <w:r w:rsidR="002B32F9">
        <w:rPr>
          <w:bCs/>
        </w:rPr>
        <w:t xml:space="preserve">. br. 5. </w:t>
      </w:r>
      <w:proofErr w:type="spellStart"/>
      <w:r w:rsidR="002B32F9">
        <w:rPr>
          <w:bCs/>
        </w:rPr>
        <w:t>Kir</w:t>
      </w:r>
      <w:proofErr w:type="spellEnd"/>
      <w:r w:rsidR="002B32F9">
        <w:rPr>
          <w:bCs/>
        </w:rPr>
        <w:t>-t-</w:t>
      </w:r>
      <w:proofErr w:type="spellStart"/>
      <w:r w:rsidR="002B32F9">
        <w:rPr>
          <w:bCs/>
        </w:rPr>
        <w:t>Us</w:t>
      </w:r>
      <w:proofErr w:type="spellEnd"/>
      <w:r w:rsidR="002B32F9">
        <w:rPr>
          <w:bCs/>
        </w:rPr>
        <w:t xml:space="preserve">-487/17 od 18.10.2017., </w:t>
      </w:r>
      <w:proofErr w:type="spellStart"/>
      <w:r w:rsidR="002B32F9">
        <w:rPr>
          <w:bCs/>
        </w:rPr>
        <w:t>posl</w:t>
      </w:r>
      <w:proofErr w:type="spellEnd"/>
      <w:r w:rsidR="002B32F9">
        <w:rPr>
          <w:bCs/>
        </w:rPr>
        <w:t xml:space="preserve">. br. 5. </w:t>
      </w:r>
      <w:proofErr w:type="spellStart"/>
      <w:r w:rsidR="002B32F9">
        <w:rPr>
          <w:bCs/>
        </w:rPr>
        <w:t>Kir</w:t>
      </w:r>
      <w:proofErr w:type="spellEnd"/>
      <w:r w:rsidR="002B32F9">
        <w:rPr>
          <w:bCs/>
        </w:rPr>
        <w:t>-t-</w:t>
      </w:r>
      <w:proofErr w:type="spellStart"/>
      <w:r w:rsidR="002B32F9">
        <w:rPr>
          <w:bCs/>
        </w:rPr>
        <w:t>Us</w:t>
      </w:r>
      <w:proofErr w:type="spellEnd"/>
      <w:r w:rsidR="002B32F9">
        <w:rPr>
          <w:bCs/>
        </w:rPr>
        <w:t xml:space="preserve">-297/16 od 01.12.2016., </w:t>
      </w:r>
      <w:r w:rsidR="003961D0">
        <w:rPr>
          <w:bCs/>
        </w:rPr>
        <w:t xml:space="preserve">Potvrdu Općinskog građanskog suda u zagrebu Zemljišnoknjižni odjel Zagreb od 11.04.2018., Uvjerenje Grada Zagreba Gradskog ureda za katastar i geodetske poslove od 11.04.2018., </w:t>
      </w:r>
      <w:r w:rsidR="00D8443A">
        <w:rPr>
          <w:bCs/>
        </w:rPr>
        <w:t xml:space="preserve">Izvadak iz sudskog registra od 17.08.2018., </w:t>
      </w:r>
      <w:proofErr w:type="spellStart"/>
      <w:r w:rsidR="00D8443A">
        <w:rPr>
          <w:bCs/>
        </w:rPr>
        <w:t>eBlokade</w:t>
      </w:r>
      <w:proofErr w:type="spellEnd"/>
      <w:r w:rsidR="00D8443A">
        <w:rPr>
          <w:bCs/>
        </w:rPr>
        <w:t xml:space="preserve"> na dan 21.08.2018.</w:t>
      </w:r>
    </w:p>
    <w:p w:rsidRDefault="00D8443A" w:rsidP="00D8443A" w:rsidR="00D8443A" w:rsidRPr="00D8443A">
      <w:pPr>
        <w:ind w:firstLine="708"/>
        <w:jc w:val="both"/>
        <w:rPr>
          <w:bCs/>
        </w:rPr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AD1667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AD1667">
        <w:rPr>
          <w:bCs/>
        </w:rPr>
        <w:t>1654</w:t>
      </w:r>
      <w:r w:rsidR="00851D34">
        <w:rPr>
          <w:bCs/>
        </w:rPr>
        <w:t>/1</w:t>
      </w:r>
      <w:r w:rsidR="00AD1667">
        <w:rPr>
          <w:bCs/>
        </w:rPr>
        <w:t>7</w:t>
      </w:r>
      <w:r w:rsidR="00851D34">
        <w:rPr>
          <w:bCs/>
        </w:rPr>
        <w:t>-</w:t>
      </w:r>
      <w:r w:rsidR="00AD1667">
        <w:rPr>
          <w:bCs/>
        </w:rPr>
        <w:t>30</w:t>
      </w:r>
      <w:r w:rsidRPr="00F43B74">
        <w:rPr>
          <w:bCs/>
        </w:rPr>
        <w:t xml:space="preserve"> od </w:t>
      </w:r>
      <w:r w:rsidR="00AD1667">
        <w:rPr>
          <w:bCs/>
        </w:rPr>
        <w:t>22. svibnja 2018</w:t>
      </w:r>
      <w:r w:rsidRPr="00F43B74">
        <w:rPr>
          <w:bCs/>
        </w:rPr>
        <w:t xml:space="preserve">. godine, koje rješenje je </w:t>
      </w:r>
      <w:r w:rsidRPr="00F43B74">
        <w:rPr>
          <w:bCs/>
        </w:rPr>
        <w:lastRenderedPageBreak/>
        <w:t xml:space="preserve">objavljeno na e-oglasnoj ploči suda </w:t>
      </w:r>
      <w:r w:rsidR="00AD1667">
        <w:rPr>
          <w:bCs/>
        </w:rPr>
        <w:t>22. svibnja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61620F">
        <w:t xml:space="preserve">39.806,00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61620F" w:rsidP="0061620F" w:rsidR="0061620F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trošak izrade pečata u iznosu od 150,00 kn u skladu s prosječnom važećom cijenom  takvih usluga na tržištu </w:t>
      </w:r>
    </w:p>
    <w:p w:rsidRDefault="0061620F" w:rsidP="0061620F" w:rsidR="0061620F">
      <w:pPr>
        <w:pStyle w:val="Odlomakpopisa"/>
        <w:spacing w:after="240"/>
        <w:ind w:left="1068"/>
        <w:jc w:val="both"/>
      </w:pPr>
    </w:p>
    <w:p w:rsidRDefault="0061620F" w:rsidP="0061620F" w:rsidR="0061620F">
      <w:pPr>
        <w:pStyle w:val="Odlomakpopisa"/>
        <w:numPr>
          <w:ilvl w:val="0"/>
          <w:numId w:val="21"/>
        </w:numPr>
        <w:jc w:val="both"/>
      </w:pPr>
      <w:r>
        <w:t xml:space="preserve">poslovni račun – u stečaju (naknade za: zatvaranje računa (jednokratno 500,00 kn), održavanje računa te vođenje računa i izvršenje platnih naloga (40,00 kn x 12 mjeseci) u iznosu od 480,00 kn u skladu s prosječnom naknadom prema Cjeniku financijskih institucija za usluge platnog prometa na tržištu u RH </w:t>
      </w:r>
    </w:p>
    <w:p w:rsidRDefault="0061620F" w:rsidP="0061620F" w:rsidR="0061620F">
      <w:pPr>
        <w:jc w:val="both"/>
      </w:pPr>
    </w:p>
    <w:p w:rsidRDefault="0061620F" w:rsidP="0061620F" w:rsidR="0061620F">
      <w:pPr>
        <w:pStyle w:val="Odlomakpopisa"/>
        <w:numPr>
          <w:ilvl w:val="0"/>
          <w:numId w:val="21"/>
        </w:numPr>
        <w:jc w:val="both"/>
      </w:pPr>
      <w:r>
        <w:t>knjigovodstvene usluge – u stečaju (izrada svih knjigovodstvenih i poreznih evidencija i izvještaja – u stečaju (prosječna cijena usluga knjigovodstvenog servisa 750,00 kn x 12 mjeseci) u iznosu od 9.000,00 kn</w:t>
      </w:r>
    </w:p>
    <w:p w:rsidRDefault="0061620F" w:rsidP="0061620F" w:rsidR="0061620F">
      <w:pPr>
        <w:pStyle w:val="Odlomakpopisa"/>
      </w:pPr>
    </w:p>
    <w:p w:rsidRDefault="0061620F" w:rsidP="0061620F" w:rsidR="0061620F">
      <w:pPr>
        <w:pStyle w:val="Odlomakpopisa"/>
        <w:numPr>
          <w:ilvl w:val="0"/>
          <w:numId w:val="21"/>
        </w:numPr>
        <w:jc w:val="both"/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61620F" w:rsidP="0061620F" w:rsidR="0061620F">
      <w:pPr>
        <w:jc w:val="both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>Trošak prinudne naplate sastoji se od sudske pristojbe po tarifi sudskih pristojbi na prijedlog za ovrhu na vrijednost spora od 20.000,00 kn u iznosu od 286,00 kn, te na  rješenje o ovrsi u iznosu od 286,00 kn, odnosno trošak sudske pristojbe na tužbu za pobijanje pravnih radnji u iznosu od 572,00 kn i na presudu 572,00 kn, te trošak zastupanja odvjetnika: sastavljanje tužbe u iznosu od 1.000,00 kn + PDV (Tar. br. 7. t. 1. Odvjetničke tarife) i trošak zastupanja na ročištu u iznosu od 1.000,00 kn + PDV (Tar. br. 9 Odvjetničke tarife).</w:t>
      </w:r>
    </w:p>
    <w:p w:rsidRDefault="0061620F" w:rsidP="0061620F" w:rsidR="0061620F">
      <w:pPr>
        <w:pStyle w:val="Odlomakpopisa"/>
        <w:ind w:left="1080"/>
        <w:jc w:val="both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>Troškovi procjene vozila po ovlaštenom sudskom procjenitelju po tržišnoj cijeni od 3.000,00 kn za dva teretna vozila</w:t>
      </w:r>
    </w:p>
    <w:p w:rsidRDefault="0061620F" w:rsidP="0061620F" w:rsidR="0061620F">
      <w:pPr>
        <w:pStyle w:val="Odlomakpopisa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>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61620F" w:rsidP="0061620F" w:rsidR="0061620F">
      <w:pPr>
        <w:pStyle w:val="Odlomakpopisa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>nagrada stečajnom upravitelju – 16% od očekivanog unovčenja stečajne mase od 100.000,00 kn, čl. 7. Uredbe u iznosu od 16.000,00 kn</w:t>
      </w:r>
    </w:p>
    <w:p w:rsidRDefault="0061620F" w:rsidP="0061620F" w:rsidR="0061620F">
      <w:pPr>
        <w:pStyle w:val="Odlomakpopisa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 xml:space="preserve">Trošak sređivanja arhivskog gradiva obuhvaća trošak popisa od 160,00 kn i preuzimanja na čuvanje arhivskog gradiva na temelju dužnog metra po cijeni od 84,00 kn po dužnom metru, odnosno za 10 dužnih metara, a temeljem cjenika društva </w:t>
      </w:r>
      <w:proofErr w:type="spellStart"/>
      <w:r>
        <w:t>Filoteka</w:t>
      </w:r>
      <w:proofErr w:type="spellEnd"/>
      <w:r>
        <w:t xml:space="preserve"> d.o.o. Osijek u ukupnom iznosu od 1.000,00 kn</w:t>
      </w:r>
    </w:p>
    <w:p w:rsidRDefault="0061620F" w:rsidP="0061620F" w:rsidR="0061620F">
      <w:pPr>
        <w:pStyle w:val="Odlomakpopisa"/>
      </w:pPr>
    </w:p>
    <w:p w:rsidRDefault="0061620F" w:rsidP="0061620F" w:rsidR="0061620F">
      <w:pPr>
        <w:pStyle w:val="Odlomakpopisa"/>
        <w:numPr>
          <w:ilvl w:val="0"/>
          <w:numId w:val="22"/>
        </w:numPr>
        <w:jc w:val="both"/>
      </w:pPr>
      <w:r>
        <w:t>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lastRenderedPageBreak/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 xml:space="preserve">Za stečajnog upravitelja, automatskim odabirom promjenom uloge, imenovana je </w:t>
      </w:r>
      <w:r w:rsidR="0006473D">
        <w:t xml:space="preserve">Snježana </w:t>
      </w:r>
      <w:proofErr w:type="spellStart"/>
      <w:r w:rsidR="0006473D">
        <w:t>Sudarević</w:t>
      </w:r>
      <w:proofErr w:type="spellEnd"/>
      <w:r w:rsidR="0006473D">
        <w:t xml:space="preserve"> OIB: 83030278680, sa sjedištem i poslovnom adresom u Osijeku, Kardinala Alojzija Stepinca 35 i adresom prebivališta u Osijeku, Trg Bana Josipa Jelačića 27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6473D">
        <w:rPr>
          <w:sz w:val="24"/>
        </w:rPr>
        <w:t>21.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457051" w:rsidP="00B106DC" w:rsidR="00457051">
      <w:pPr>
        <w:jc w:val="both"/>
      </w:pPr>
    </w:p>
    <w:p w:rsidRDefault="00457051" w:rsidP="00B106DC" w:rsidR="00457051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 w:rsidRPr="00D906F8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06473D" w:rsidP="0006473D" w:rsidR="0006473D">
      <w:r>
        <w:t>-</w:t>
      </w:r>
      <w:r>
        <w:tab/>
        <w:t xml:space="preserve">FINA </w:t>
      </w:r>
    </w:p>
    <w:p w:rsidRDefault="0006473D" w:rsidP="0006473D" w:rsidR="0006473D">
      <w:r>
        <w:t>-</w:t>
      </w:r>
      <w:r>
        <w:tab/>
        <w:t xml:space="preserve">Stečajni upravitelj Snježana </w:t>
      </w:r>
      <w:proofErr w:type="spellStart"/>
      <w:r>
        <w:t>Sudarević</w:t>
      </w:r>
      <w:proofErr w:type="spellEnd"/>
      <w:r>
        <w:t>, Osijek, Kardinala Alojzija Stepinca 35</w:t>
      </w:r>
    </w:p>
    <w:p w:rsidRDefault="0006473D" w:rsidP="0006473D" w:rsidR="0006473D">
      <w:pPr>
        <w:jc w:val="both"/>
      </w:pPr>
      <w:r>
        <w:t>-</w:t>
      </w:r>
      <w:r>
        <w:tab/>
        <w:t>Dužnik JIN XIAOYAN d.o.o., Zagreb, Samoborska cesta 145</w:t>
      </w:r>
    </w:p>
    <w:p w:rsidRDefault="0006473D" w:rsidP="0006473D" w:rsidR="0006473D">
      <w:r>
        <w:t>-</w:t>
      </w:r>
      <w:r>
        <w:tab/>
        <w:t xml:space="preserve">Zakonski zastupnik dužnika </w:t>
      </w:r>
      <w:proofErr w:type="spellStart"/>
      <w:r>
        <w:t>Songnan</w:t>
      </w:r>
      <w:proofErr w:type="spellEnd"/>
      <w:r>
        <w:t xml:space="preserve"> </w:t>
      </w:r>
      <w:proofErr w:type="spellStart"/>
      <w:r>
        <w:t>Ye</w:t>
      </w:r>
      <w:proofErr w:type="spellEnd"/>
      <w:r>
        <w:t xml:space="preserve">, Kina - </w:t>
      </w:r>
      <w:r w:rsidRPr="0006473D">
        <w:rPr>
          <w:b/>
        </w:rPr>
        <w:t xml:space="preserve">putem </w:t>
      </w:r>
      <w:proofErr w:type="spellStart"/>
      <w:r w:rsidRPr="0006473D">
        <w:rPr>
          <w:b/>
        </w:rPr>
        <w:t>eOgl</w:t>
      </w:r>
      <w:proofErr w:type="spellEnd"/>
      <w:r w:rsidRPr="0006473D">
        <w:rPr>
          <w:b/>
        </w:rPr>
        <w:t xml:space="preserve"> ploče</w:t>
      </w:r>
    </w:p>
    <w:p w:rsidRDefault="0006473D" w:rsidP="0006473D" w:rsidR="0006473D">
      <w:r>
        <w:t>-</w:t>
      </w:r>
      <w:r>
        <w:tab/>
        <w:t>e-oglasna ploča</w:t>
      </w:r>
    </w:p>
    <w:p w:rsidRDefault="0006473D" w:rsidP="0006473D" w:rsidR="0006473D" w:rsidRPr="0006473D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06473D">
        <w:rPr>
          <w:b/>
          <w:u w:val="single"/>
        </w:rPr>
        <w:t>odmah i nakon pravomoćnosti</w:t>
      </w:r>
    </w:p>
    <w:p w:rsidRDefault="0006473D" w:rsidP="0006473D" w:rsidR="0006473D">
      <w:r>
        <w:t>-</w:t>
      </w:r>
      <w:r>
        <w:tab/>
        <w:t>ŽDO GUO Osijek</w:t>
      </w:r>
    </w:p>
    <w:p w:rsidRDefault="0006473D" w:rsidP="0006473D" w:rsidR="0006473D">
      <w:r>
        <w:t>-</w:t>
      </w:r>
      <w:r>
        <w:tab/>
        <w:t>Porezna uprava Zagreb</w:t>
      </w:r>
    </w:p>
    <w:p w:rsidRDefault="0006473D" w:rsidP="0006473D" w:rsidR="0006473D" w:rsidRPr="0006473D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06473D">
        <w:rPr>
          <w:b/>
        </w:rPr>
        <w:t>elek</w:t>
      </w:r>
      <w:proofErr w:type="spellEnd"/>
      <w:r w:rsidRPr="0006473D">
        <w:rPr>
          <w:b/>
        </w:rPr>
        <w:t>. poštom</w:t>
      </w:r>
    </w:p>
    <w:p w:rsidRDefault="0006473D" w:rsidP="0006473D" w:rsidR="0006473D">
      <w:r>
        <w:t>-</w:t>
      </w:r>
      <w:r>
        <w:tab/>
        <w:t>Riješeno otvaranjem i zaključenjem</w:t>
      </w:r>
    </w:p>
    <w:p w:rsidRDefault="0006473D" w:rsidP="0006473D" w:rsidR="00671A4A" w:rsidRPr="00BF2330">
      <w:r>
        <w:t>-</w:t>
      </w:r>
      <w:r>
        <w:tab/>
        <w:t>kal. 31.10.</w:t>
      </w:r>
      <w:r w:rsidR="00C27FBF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7CA" w:rsidR="003B27CA">
      <w:r>
        <w:separator/>
      </w:r>
    </w:p>
  </w:endnote>
  <w:endnote w:id="0" w:type="continuationSeparator">
    <w:p w:rsidRDefault="003B27CA" w:rsidR="003B2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7CA" w:rsidR="003B27CA">
      <w:r>
        <w:separator/>
      </w:r>
    </w:p>
  </w:footnote>
  <w:footnote w:id="0" w:type="continuationSeparator">
    <w:p w:rsidRDefault="003B27CA" w:rsidR="003B2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6F8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93B3A">
      <w:t>7 St-1654/17-33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93B3A" w:rsidR="00C93B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93B3A">
      <w:t>7 St-1654/17-33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1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473D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4774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305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43F0"/>
    <w:rsid w:val="002452DB"/>
    <w:rsid w:val="002461B7"/>
    <w:rsid w:val="00246600"/>
    <w:rsid w:val="002466D6"/>
    <w:rsid w:val="0024736E"/>
    <w:rsid w:val="00247478"/>
    <w:rsid w:val="00247590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07D"/>
    <w:rsid w:val="0027466D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32F9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61D0"/>
    <w:rsid w:val="00396351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27CA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57051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D8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35A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0556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3E63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15A8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B13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620F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3E94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479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6FD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281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0F49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37C7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564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9F733D"/>
    <w:rsid w:val="00A0079C"/>
    <w:rsid w:val="00A007A7"/>
    <w:rsid w:val="00A00BC6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61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290"/>
    <w:rsid w:val="00AD1667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0D36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02D3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27FBF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3B3A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0FB2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47C74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8FC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43A"/>
    <w:rsid w:val="00D84701"/>
    <w:rsid w:val="00D84808"/>
    <w:rsid w:val="00D853E3"/>
    <w:rsid w:val="00D856F0"/>
    <w:rsid w:val="00D867DA"/>
    <w:rsid w:val="00D906F8"/>
    <w:rsid w:val="00D917CC"/>
    <w:rsid w:val="00D91FA6"/>
    <w:rsid w:val="00D925CB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75D"/>
    <w:rsid w:val="00F64FC1"/>
    <w:rsid w:val="00F66CB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4C99"/>
    <w:rsid w:val="00F86017"/>
    <w:rsid w:val="00F86785"/>
    <w:rsid w:val="00F90246"/>
    <w:rsid w:val="00F92006"/>
    <w:rsid w:val="00F9354C"/>
    <w:rsid w:val="00F94499"/>
    <w:rsid w:val="00F953F0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C7959"/>
    <w:rsid w:val="00FD2AE9"/>
    <w:rsid w:val="00FD3127"/>
    <w:rsid w:val="00FD5D78"/>
    <w:rsid w:val="00FD67E4"/>
    <w:rsid w:val="00FE013D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BezproredaChar" w:type="character">
    <w:name w:val="Bez proreda Char"/>
    <w:link w:val="Bezproreda"/>
    <w:uiPriority w:val="1"/>
    <w:rsid w:val="005D3E6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BezproredaChar" w:type="character">
    <w:name w:val="Bez proreda Char"/>
    <w:link w:val="Bezproreda"/>
    <w:uiPriority w:val="1"/>
    <w:rsid w:val="005D3E6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33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51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05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2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2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89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St-1654/2017-33</izvorni_sadrzaj>
    <derivirana_varijabla naziv="DomainObject.Oznaka_1">St-1654/2017-33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Viduka Varenina</izvorni_sadrzaj>
    <derivirana_varijabla naziv="DomainObject.Predmet.StrankaFormated_1">  Mirjana Viduka Varenina</derivirana_varijabla>
  </DomainObject.Predmet.StrankaFormated>
  <DomainObject.Predmet.StrankaFormatedOIB>
    <izvorni_sadrzaj>  Mirjana Viduka Varenina, OIB 98866841784</izvorni_sadrzaj>
    <derivirana_varijabla naziv="DomainObject.Predmet.StrankaFormatedOIB_1">  Mirjana Viduka Varenina, OIB 98866841784</derivirana_varijabla>
  </DomainObject.Predmet.StrankaFormatedOIB>
  <DomainObject.Predmet.StrankaFormatedWithAdress>
    <izvorni_sadrzaj> Mirjana Viduka Varenina, Dubrovačka 107, 31000 Osijek</izvorni_sadrzaj>
    <derivirana_varijabla naziv="DomainObject.Predmet.StrankaFormatedWithAdress_1"> Mirjana Viduka Varenina, Dubrovačka 107, 31000 Osijek</derivirana_varijabla>
  </DomainObject.Predmet.StrankaFormatedWithAdress>
  <DomainObject.Predmet.StrankaFormatedWithAdressOIB>
    <izvorni_sadrzaj> Mirjana Viduka Varenina, OIB 98866841784, Dubrovačka 107, 31000 Osijek</izvorni_sadrzaj>
    <derivirana_varijabla naziv="DomainObject.Predmet.StrankaFormatedWithAdressOIB_1"> Mirjana Viduka Varenina, OIB 98866841784, Dubrovačka 107, 31000 Osijek</derivirana_varijabla>
  </DomainObject.Predmet.StrankaFormatedWithAdressOIB>
  <DomainObject.Predmet.StrankaWithAdress>
    <izvorni_sadrzaj>Mirjana Viduka Varenina Dubrovačka 107,31000 Osijek</izvorni_sadrzaj>
    <derivirana_varijabla naziv="DomainObject.Predmet.StrankaWithAdress_1">Mirjana Viduka Varenina Dubrovačka 107,31000 Osijek</derivirana_varijabla>
  </DomainObject.Predmet.StrankaWithAdress>
  <DomainObject.Predmet.StrankaWithAdressOIB>
    <izvorni_sadrzaj>Mirjana Viduka Varenina, OIB 98866841784, Dubrovačka 107,31000 Osijek</izvorni_sadrzaj>
    <derivirana_varijabla naziv="DomainObject.Predmet.StrankaWithAdressOIB_1">Mirjana Viduka Varenina, OIB 98866841784, Dubrovačka 107,31000 Osijek</derivirana_varijabla>
  </DomainObject.Predmet.StrankaWithAdressOIB>
  <DomainObject.Predmet.StrankaNazivFormated>
    <izvorni_sadrzaj>Mirjana Viduka Varenina</izvorni_sadrzaj>
    <derivirana_varijabla naziv="DomainObject.Predmet.StrankaNazivFormated_1">Mirjana Viduka Varenina</derivirana_varijabla>
  </DomainObject.Predmet.StrankaNazivFormated>
  <DomainObject.Predmet.StrankaNazivFormatedOIB>
    <izvorni_sadrzaj>Mirjana Viduka Varenina, OIB 98866841784</izvorni_sadrzaj>
    <derivirana_varijabla naziv="DomainObject.Predmet.StrankaNazivFormatedOIB_1">Mirjana Viduka Varenina, OIB 98866841784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Viduka Varenina</item>
    </izvorni_sadrzaj>
    <derivirana_varijabla naziv="DomainObject.Predmet.StrankaListFormated_1">
      <item>Mirjana Viduka Varenina</item>
    </derivirana_varijabla>
  </DomainObject.Predmet.StrankaListFormated>
  <DomainObject.Predmet.StrankaListFormatedOIB>
    <izvorni_sadrzaj>
      <item>Mirjana Viduka Varenina, OIB 98866841784</item>
    </izvorni_sadrzaj>
    <derivirana_varijabla naziv="DomainObject.Predmet.StrankaListFormatedOIB_1">
      <item>Mirjana Viduka Varenina, OIB 98866841784</item>
    </derivirana_varijabla>
  </DomainObject.Predmet.StrankaListFormatedOIB>
  <DomainObject.Predmet.StrankaListFormatedWithAdress>
    <izvorni_sadrzaj>
      <item>Mirjana Viduka Varenina, Dubrovačka 107, 31000 Osijek</item>
    </izvorni_sadrzaj>
    <derivirana_varijabla naziv="DomainObject.Predmet.StrankaListFormatedWithAdress_1">
      <item>Mirjana Viduka Varenina, Dubrovačka 107, 31000 Osijek</item>
    </derivirana_varijabla>
  </DomainObject.Predmet.StrankaListFormatedWithAdress>
  <DomainObject.Predmet.StrankaListFormatedWithAdressOIB>
    <izvorni_sadrzaj>
      <item>Mirjana Viduka Varenina, OIB 98866841784, Dubrovačka 107, 31000 Osijek</item>
    </izvorni_sadrzaj>
    <derivirana_varijabla naziv="DomainObject.Predmet.StrankaListFormatedWithAdressOIB_1">
      <item>Mirjana Viduka Varenina, OIB 98866841784, Dubrovačka 107, 31000 Osijek</item>
    </derivirana_varijabla>
  </DomainObject.Predmet.StrankaListFormatedWithAdressOIB>
  <DomainObject.Predmet.StrankaListNazivFormated>
    <izvorni_sadrzaj>
      <item>Mirjana Viduka Varenina</item>
    </izvorni_sadrzaj>
    <derivirana_varijabla naziv="DomainObject.Predmet.StrankaListNazivFormated_1">
      <item>Mirjana Viduka Varenina</item>
    </derivirana_varijabla>
  </DomainObject.Predmet.StrankaListNazivFormated>
  <DomainObject.Predmet.StrankaListNazivFormatedOIB>
    <izvorni_sadrzaj>
      <item>Mirjana Viduka Varenina, OIB 98866841784</item>
    </izvorni_sadrzaj>
    <derivirana_varijabla naziv="DomainObject.Predmet.StrankaListNazivFormatedOIB_1">
      <item>Mirjana Viduka Varenina, OIB 98866841784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St-1654/2017-33</izvorni_sadrzaj>
    <derivirana_varijabla naziv="DomainObject.PoslovniBrojDokumenta_1">St-1654/2017-33</derivirana_varijabla>
  </DomainObject.PoslovniBrojDokumenta>
  <DomainObject.Predmet.StrankaIDrugi>
    <izvorni_sadrzaj>Mirjana Viduka Varenina</izvorni_sadrzaj>
    <derivirana_varijabla naziv="DomainObject.Predmet.StrankaIDrugi_1">Mirjana Viduka Varenina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Mirjana Viduka Varenina, OIB 98866841784, Dubrovačka 107, 31000 Osijek</izvorni_sadrzaj>
    <derivirana_varijabla naziv="DomainObject.Predmet.StrankaIDrugiAdressOIB_1">Mirjana Viduka Varenina, OIB 98866841784, Dubrovačka 107, 31000 Osijek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St-1654/2017-33</izvorni_sadrzaj>
    <derivirana_varijabla naziv="DomainObject.Predmet.OdlukaRjesenje.Oznaka_1">St-1654/2017-33</derivirana_varijabla>
  </DomainObject.Predmet.OdlukaRjesenje.Oznaka>
  <DomainObject.Predmet.SudioniciListNaziv>
    <izvorni_sadrzaj>
      <item>JIN XIAOYAN d.o.o.</item>
      <item>Mirjana Viduka Varenina</item>
    </izvorni_sadrzaj>
    <derivirana_varijabla naziv="DomainObject.Predmet.SudioniciListNaziv_1">
      <item>JIN XIAOYAN d.o.o.</item>
      <item>Mirjana Viduka Varenina</item>
    </derivirana_varijabla>
  </DomainObject.Predmet.SudioniciListNaziv>
  <DomainObject.Predmet.SudioniciListAdressOIB>
    <izvorni_sadrzaj>
      <item>JIN XIAOYAN d.o.o., OIB 34538809471, Samoborska cesta 145,10000 Zagreb</item>
      <item>Mirjana Viduka Varenina, OIB 98866841784, Dubrovačka 107,31000 Osijek</item>
    </izvorni_sadrzaj>
    <derivirana_varijabla naziv="DomainObject.Predmet.SudioniciListAdressOIB_1">
      <item>JIN XIAOYAN d.o.o., OIB 34538809471, Samoborska cesta 145,10000 Zagreb</item>
      <item>Mirjana Viduka Varenina, OIB 98866841784, Dubrovačka 107,31000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98866841784</item>
    </izvorni_sadrzaj>
    <derivirana_varijabla naziv="DomainObject.Predmet.SudioniciListNazivOIB_1">
      <item>, OIB 34538809471</item>
      <item>, OIB 98866841784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A2ADF-AAC3-4428-8DBE-838E2998C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3114</properties:Words>
  <properties:Characters>17685</properties:Characters>
  <properties:Lines>348</properties:Lines>
  <properties:Paragraphs>68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2018-08-27T10:09:00Z</cp:lastPrinted>
  <dcterms:modified xmlns:xsi="http://www.w3.org/2001/XMLSchema-instance" xsi:type="dcterms:W3CDTF">2018-08-27T10:09:00Z</dcterms:modified>
  <cp:revision>145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St-1654/2017-33 / Odluka - Rješenje - otvaranje i zaključenje stečajnog postupka (čl. 132) (1654-17_(-33)_-_JIN_XIAOYAN_d.o.o._-_SNJEŽANA_SUDAREVIĆ._-_snježana_sudarević)</vt:lpwstr>
  </prop:property>
</prop:Properties>
</file>