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d3c9" w14:paraId="bddd3c9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27B9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205901">
              <w:t>6</w:t>
            </w:r>
            <w:r w:rsidR="00327B93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327B93" w:rsidRPr="00327B93">
        <w:t>ŠKAREC</w:t>
      </w:r>
      <w:proofErr w:type="spellEnd"/>
      <w:r w:rsidR="00327B93" w:rsidRPr="00327B93">
        <w:t xml:space="preserve"> UGOSTITELJSTVO jednostavno društvo s ograničenom odgovornošću za ugostiteljstvo i usluge</w:t>
      </w:r>
      <w:r w:rsidR="00327B93">
        <w:t xml:space="preserve"> </w:t>
      </w:r>
      <w:proofErr w:type="spellStart"/>
      <w:r w:rsidR="00327B93">
        <w:t>Polonje</w:t>
      </w:r>
      <w:proofErr w:type="spellEnd"/>
      <w:r w:rsidR="00327B93">
        <w:t xml:space="preserve">, </w:t>
      </w:r>
      <w:proofErr w:type="spellStart"/>
      <w:r w:rsidR="00327B93">
        <w:t>Polonje</w:t>
      </w:r>
      <w:proofErr w:type="spellEnd"/>
      <w:r w:rsidR="00327B93">
        <w:t xml:space="preserve"> 68, </w:t>
      </w:r>
      <w:proofErr w:type="spellStart"/>
      <w:r w:rsidR="00327B93">
        <w:t>OIB</w:t>
      </w:r>
      <w:proofErr w:type="spellEnd"/>
      <w:r w:rsidR="00327B93">
        <w:t xml:space="preserve">: </w:t>
      </w:r>
      <w:r w:rsidR="00327B93" w:rsidRPr="00327B93">
        <w:t>75502618870</w:t>
      </w:r>
      <w:r w:rsidR="00327B93">
        <w:t xml:space="preserve">, </w:t>
      </w:r>
      <w:proofErr w:type="spellStart"/>
      <w:r w:rsidR="00327B93">
        <w:t>MBS</w:t>
      </w:r>
      <w:proofErr w:type="spellEnd"/>
      <w:r w:rsidR="00327B93">
        <w:t xml:space="preserve">: </w:t>
      </w:r>
      <w:r w:rsidR="00327B93" w:rsidRPr="00327B93">
        <w:t>081116450</w:t>
      </w:r>
      <w:r w:rsidR="00327B93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327B93" w:rsidRPr="00327B93">
        <w:t>ŠKAREC</w:t>
      </w:r>
      <w:proofErr w:type="spellEnd"/>
      <w:r w:rsidR="00327B93" w:rsidRPr="00327B93">
        <w:t xml:space="preserve"> UGOSTITELJSTVO jednostavno društvo s ograničenom odgovornošću za ugostiteljstvo i usluge</w:t>
      </w:r>
      <w:r w:rsidR="00327B93">
        <w:t xml:space="preserve"> </w:t>
      </w:r>
      <w:proofErr w:type="spellStart"/>
      <w:r w:rsidR="00327B93">
        <w:t>Polonje</w:t>
      </w:r>
      <w:proofErr w:type="spellEnd"/>
      <w:r w:rsidR="00327B93">
        <w:t xml:space="preserve">, </w:t>
      </w:r>
      <w:proofErr w:type="spellStart"/>
      <w:r w:rsidR="00327B93">
        <w:t>Polonje</w:t>
      </w:r>
      <w:proofErr w:type="spellEnd"/>
      <w:r w:rsidR="00327B93">
        <w:t xml:space="preserve"> 68, </w:t>
      </w:r>
      <w:proofErr w:type="spellStart"/>
      <w:r w:rsidR="00327B93">
        <w:t>OIB</w:t>
      </w:r>
      <w:proofErr w:type="spellEnd"/>
      <w:r w:rsidR="00327B93">
        <w:t xml:space="preserve">: </w:t>
      </w:r>
      <w:r w:rsidR="00327B93" w:rsidRPr="00327B93">
        <w:t>75502618870</w:t>
      </w:r>
      <w:r w:rsidR="00327B93">
        <w:t xml:space="preserve">, </w:t>
      </w:r>
      <w:proofErr w:type="spellStart"/>
      <w:r w:rsidR="00327B93">
        <w:t>MBS</w:t>
      </w:r>
      <w:proofErr w:type="spellEnd"/>
      <w:r w:rsidR="00327B93">
        <w:t xml:space="preserve">: </w:t>
      </w:r>
      <w:r w:rsidR="00327B93" w:rsidRPr="00327B93">
        <w:t>081116450</w:t>
      </w:r>
      <w:r w:rsidR="00327B93">
        <w:t>,, iznosi 12.248,98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327B93">
        <w:t xml:space="preserve">Alen </w:t>
      </w:r>
      <w:proofErr w:type="spellStart"/>
      <w:r w:rsidR="00327B93">
        <w:t>Škarec</w:t>
      </w:r>
      <w:proofErr w:type="spellEnd"/>
      <w:r w:rsidR="00327B93">
        <w:t xml:space="preserve"> iz </w:t>
      </w:r>
      <w:proofErr w:type="spellStart"/>
      <w:r w:rsidR="00327B93">
        <w:t>Polonje</w:t>
      </w:r>
      <w:proofErr w:type="spellEnd"/>
      <w:r w:rsidR="00327B93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FA32AB">
        <w:t>6</w:t>
      </w:r>
      <w:r w:rsidR="00327B93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7477C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07477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477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77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77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07477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477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77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77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St-1668/2018</izvorni_sadrzaj>
    <derivirana_varijabla naziv="DomainObject.Predmet.OznakaBroj_1">St-1668/2018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ŠKAREC UGOSTITELJSTVO jednostavno društvo s ograničenom odgovornošću za ugostiteljstvo i usluge</izvorni_sadrzaj>
    <derivirana_varijabla naziv="DomainObject.Predmet.ProtustrankaFormated_1">  ŠKAREC UGOSTITELJSTVO jednostavno društvo s ograničenom odgovornošću za ugostiteljstvo i usluge</derivirana_varijabla>
  </DomainObject.Predmet.ProtustrankaFormated>
  <DomainObject.Predmet.ProtustrankaFormatedOIB>
    <izvorni_sadrzaj>  ŠKAREC UGOSTITELJSTVO jednostavno društvo s ograničenom odgovornošću za ugostiteljstvo i usluge, OIB 75502618870</izvorni_sadrzaj>
    <derivirana_varijabla naziv="DomainObject.Predmet.ProtustrankaFormatedOIB_1">  ŠKAREC UGOSTITELJSTVO jednostavno društvo s ograničenom odgovornošću za ugostiteljstvo i usluge, OIB 75502618870</derivirana_varijabla>
  </DomainObject.Predmet.ProtustrankaFormatedOIB>
  <DomainObject.Predmet.ProtustrankaFormatedWithAdress>
    <izvorni_sadrzaj> ŠKAREC UGOSTITELJSTVO jednostavno društvo s ograničenom odgovornošću za ugostiteljstvo i usluge, Polonje 68, 10380 Polonje</izvorni_sadrzaj>
    <derivirana_varijabla naziv="DomainObject.Predmet.ProtustrankaFormatedWithAdress_1"> ŠKAREC UGOSTITELJSTVO jednostavno društvo s ograničenom odgovornošću za ugostiteljstvo i usluge, Polonje 68, 10380 Polonje</derivirana_varijabla>
  </DomainObject.Predmet.ProtustrankaFormatedWithAdress>
  <DomainObject.Predmet.ProtustrankaFormatedWithAdressOIB>
    <izvorni_sadrzaj> ŠKAREC UGOSTITELJSTVO jednostavno društvo s ograničenom odgovornošću za ugostiteljstvo i usluge, OIB 75502618870, Polonje 68, 10380 Polonje</izvorni_sadrzaj>
    <derivirana_varijabla naziv="DomainObject.Predmet.ProtustrankaFormatedWithAdressOIB_1"> ŠKAREC UGOSTITELJSTVO jednostavno društvo s ograničenom odgovornošću za ugostiteljstvo i usluge, OIB 75502618870, Polonje 68, 10380 Polonje</derivirana_varijabla>
  </DomainObject.Predmet.ProtustrankaFormatedWithAdressOIB>
  <DomainObject.Predmet.ProtustrankaWithAdress>
    <izvorni_sadrzaj>ŠKAREC UGOSTITELJSTVO jednostavno društvo s ograničenom odgovornošću za ugostiteljstvo i usluge Polonje 68, 10380 Polonje</izvorni_sadrzaj>
    <derivirana_varijabla naziv="DomainObject.Predmet.ProtustrankaWithAdress_1">ŠKAREC UGOSTITELJSTVO jednostavno društvo s ograničenom odgovornošću za ugostiteljstvo i usluge Polonje 68, 10380 Polonje</derivirana_varijabla>
  </DomainObject.Predmet.ProtustrankaWithAdress>
  <DomainObject.Predmet.ProtustrankaWithAdressOIB>
    <izvorni_sadrzaj>ŠKAREC UGOSTITELJSTVO jednostavno društvo s ograničenom odgovornošću za ugostiteljstvo i usluge, OIB 75502618870, Polonje 68, 10380 Polonje</izvorni_sadrzaj>
    <derivirana_varijabla naziv="DomainObject.Predmet.ProtustrankaWithAdressOIB_1">ŠKAREC UGOSTITELJSTVO jednostavno društvo s ograničenom odgovornošću za ugostiteljstvo i usluge, OIB 75502618870, Polonje 68, 10380 Polonje</derivirana_varijabla>
  </DomainObject.Predmet.ProtustrankaWithAdressOIB>
  <DomainObject.Predmet.ProtustrankaNazivFormated>
    <izvorni_sadrzaj>ŠKAREC UGOSTITELJSTVO jednostavno društvo s ograničenom odgovornošću za ugostiteljstvo i usluge</izvorni_sadrzaj>
    <derivirana_varijabla naziv="DomainObject.Predmet.ProtustrankaNazivFormated_1">ŠKAREC UGOSTITELJSTVO jednostavno društvo s ograničenom odgovornošću za ugostiteljstvo i usluge</derivirana_varijabla>
  </DomainObject.Predmet.ProtustrankaNazivFormated>
  <DomainObject.Predmet.ProtustrankaNazivFormatedOIB>
    <izvorni_sadrzaj>ŠKAREC UGOSTITELJSTVO jednostavno društvo s ograničenom odgovornošću za ugostiteljstvo i usluge, OIB 75502618870</izvorni_sadrzaj>
    <derivirana_varijabla naziv="DomainObject.Predmet.ProtustrankaNazivFormatedOIB_1">ŠKAREC UGOSTITELJSTVO jednostavno društvo s ograničenom odgovornošću za ugostiteljstvo i usluge, OIB 75502618870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ŠKAREC UGOSTITELJSTVO jednostavno društvo s ograničenom odgovornošću za ugostiteljstvo i usluge</item>
    </izvorni_sadrzaj>
    <derivirana_varijabla naziv="DomainObject.Predmet.ProtuStrankaListFormated_1">
      <item>ŠKAREC UGOSTITELJSTVO jednostavno društvo s ograničenom odgovornošću za ugostiteljstvo i usluge</item>
    </derivirana_varijabla>
  </DomainObject.Predmet.ProtuStrankaListFormated>
  <DomainObject.Predmet.ProtuStrankaListFormatedOIB>
    <izvorni_sadrzaj>
      <item>ŠKAREC UGOSTITELJSTVO jednostavno društvo s ograničenom odgovornošću za ugostiteljstvo i usluge, OIB 75502618870</item>
    </izvorni_sadrzaj>
    <derivirana_varijabla naziv="DomainObject.Predmet.ProtuStrankaListFormatedOIB_1">
      <item>ŠKAREC UGOSTITELJSTVO jednostavno društvo s ograničenom odgovornošću za ugostiteljstvo i usluge, OIB 75502618870</item>
    </derivirana_varijabla>
  </DomainObject.Predmet.ProtuStrankaListFormatedOIB>
  <DomainObject.Predmet.ProtuStrankaListFormatedWithAdress>
    <izvorni_sadrzaj>
      <item>ŠKAREC UGOSTITELJSTVO jednostavno društvo s ograničenom odgovornošću za ugostiteljstvo i usluge, Polonje 68, 10380 Polonje</item>
    </izvorni_sadrzaj>
    <derivirana_varijabla naziv="DomainObject.Predmet.ProtuStrankaListFormatedWithAdress_1">
      <item>ŠKAREC UGOSTITELJSTVO jednostavno društvo s ograničenom odgovornošću za ugostiteljstvo i usluge, Polonje 68, 10380 Polonje</item>
    </derivirana_varijabla>
  </DomainObject.Predmet.ProtuStrankaListFormatedWithAdress>
  <DomainObject.Predmet.ProtuStrankaListFormatedWithAdressOIB>
    <izvorni_sadrzaj>
      <item>ŠKAREC UGOSTITELJSTVO jednostavno društvo s ograničenom odgovornošću za ugostiteljstvo i usluge, OIB 75502618870, Polonje 68, 10380 Polonje</item>
    </izvorni_sadrzaj>
    <derivirana_varijabla naziv="DomainObject.Predmet.ProtuStrankaListFormatedWithAdressOIB_1">
      <item>ŠKAREC UGOSTITELJSTVO jednostavno društvo s ograničenom odgovornošću za ugostiteljstvo i usluge, OIB 75502618870, Polonje 68, 10380 Polonje</item>
    </derivirana_varijabla>
  </DomainObject.Predmet.ProtuStrankaListFormatedWithAdressOIB>
  <DomainObject.Predmet.ProtuStrankaListNazivFormated>
    <izvorni_sadrzaj>
      <item>ŠKAREC UGOSTITELJSTVO jednostavno društvo s ograničenom odgovornošću za ugostiteljstvo i usluge</item>
    </izvorni_sadrzaj>
    <derivirana_varijabla naziv="DomainObject.Predmet.ProtuStrankaListNazivFormated_1">
      <item>ŠKAREC UGOSTITELJSTVO jednostavno društvo s ograničenom odgovornošću za ugostiteljstvo i usluge</item>
    </derivirana_varijabla>
  </DomainObject.Predmet.ProtuStrankaListNazivFormated>
  <DomainObject.Predmet.ProtuStrankaListNazivFormatedOIB>
    <izvorni_sadrzaj>
      <item>ŠKAREC UGOSTITELJSTVO jednostavno društvo s ograničenom odgovornošću za ugostiteljstvo i usluge, OIB 75502618870</item>
    </izvorni_sadrzaj>
    <derivirana_varijabla naziv="DomainObject.Predmet.ProtuStrankaListNazivFormatedOIB_1">
      <item>ŠKAREC UGOSTITELJSTVO jednostavno društvo s ograničenom odgovornošću za ugostiteljstvo i usluge, OIB 75502618870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ŠKAREC UGOSTITELJSTVO jednostavno društvo s ograničenom odgovornošću za ugostiteljstvo i usluge</izvorni_sadrzaj>
    <derivirana_varijabla naziv="DomainObject.Predmet.ProtustrankaIDrugi_1">ŠKAREC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ŠKAREC UGOSTITELJSTVO jednostavno društvo s ograničenom odgovornošću za ugostiteljstvo i usluge, OIB 75502618870, Polonje 68, 10380 Polonje</izvorni_sadrzaj>
    <derivirana_varijabla naziv="DomainObject.Predmet.ProtustrankaIDrugiAdressOIB_1">ŠKAREC UGOSTITELJSTVO jednostavno društvo s ograničenom odgovornošću za ugostiteljstvo i usluge, OIB 75502618870, Polonje 68, 10380 Polonje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ŠKAREC UGOSTITELJSTVO jednostavno društvo s ograničenom odgovornošću za ugostiteljstvo i usluge</item>
      <item>FINA Regionalni centar Zagreb</item>
    </izvorni_sadrzaj>
    <derivirana_varijabla naziv="DomainObject.Predmet.SudioniciListNaziv_1">
      <item>ŠKAREC UGOSTITELJSTVO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ŠKAREC UGOSTITELJSTVO jednostavno društvo s ograničenom odgovornošću za ugostiteljstvo i usluge, OIB 75502618870, Polonje 68,10380 Polonje</item>
      <item>FINA Regionalni centar Zagreb, OIB 85821130368, Trg svibanjskih žrtava 1995. 1,10000 Zagreb</item>
    </izvorni_sadrzaj>
    <derivirana_varijabla naziv="DomainObject.Predmet.SudioniciListAdressOIB_1">
      <item>ŠKAREC UGOSTITELJSTVO jednostavno društvo s ograničenom odgovornošću za ugostiteljstvo i usluge, OIB 75502618870, Polonje 68,10380 Polonje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75502618870</item>
      <item>, OIB 85821130368</item>
    </izvorni_sadrzaj>
    <derivirana_varijabla naziv="DomainObject.Predmet.SudioniciListNazivOIB_1">
      <item>, OIB 75502618870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2074</properties:Characters>
  <properties:Lines>50</properties:Lines>
  <properties:Paragraphs>16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2018-12-28T07:31:00Z</cp:lastPrinted>
  <dcterms:modified xmlns:xsi="http://www.w3.org/2001/XMLSchema-instance" xsi:type="dcterms:W3CDTF">2018-12-28T07:31:00Z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