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b1ff05" w14:paraId="fb1ff05" w:rsidRDefault="00F86F4A" w:rsidP="004D45C7" w:rsidR="004D45C7" w:rsidRPr="00F1718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F1718A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F1718A">
      <w:pPr>
        <w:pStyle w:val="Naslov2"/>
        <w:rPr>
          <w:b w:val="false"/>
          <w:bCs/>
          <w:sz w:val="24"/>
          <w:szCs w:val="24"/>
        </w:rPr>
      </w:pPr>
      <w:r w:rsidRPr="00F1718A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F1718A">
      <w:pPr>
        <w:jc w:val="both"/>
        <w:rPr>
          <w:sz w:val="24"/>
          <w:szCs w:val="24"/>
        </w:rPr>
      </w:pPr>
      <w:r w:rsidRPr="00F1718A">
        <w:rPr>
          <w:sz w:val="24"/>
          <w:szCs w:val="24"/>
        </w:rPr>
        <w:t>Trgovački sud u Zagrebu</w:t>
      </w:r>
    </w:p>
    <w:p w:rsidRDefault="002B2DAC" w:rsidP="002B2DAC" w:rsidR="002B2DAC" w:rsidRPr="00F1718A">
      <w:pPr>
        <w:jc w:val="both"/>
        <w:rPr>
          <w:sz w:val="24"/>
          <w:szCs w:val="24"/>
        </w:rPr>
      </w:pPr>
      <w:r w:rsidRPr="00F1718A">
        <w:rPr>
          <w:sz w:val="24"/>
          <w:szCs w:val="24"/>
        </w:rPr>
        <w:t>Zagreb, Amruševa 2/II</w:t>
      </w:r>
    </w:p>
    <w:p w:rsidRDefault="002B2DAC" w:rsidP="002B2DAC" w:rsidR="002B2DAC" w:rsidRPr="00F1718A">
      <w:pPr>
        <w:jc w:val="both"/>
        <w:rPr>
          <w:sz w:val="24"/>
          <w:szCs w:val="24"/>
        </w:rPr>
      </w:pPr>
    </w:p>
    <w:p w:rsidRDefault="002B2DAC" w:rsidP="006B0EB3" w:rsidR="00697A12" w:rsidRPr="00F1718A">
      <w:pPr>
        <w:jc w:val="right"/>
        <w:rPr>
          <w:sz w:val="24"/>
          <w:szCs w:val="24"/>
        </w:rPr>
      </w:pPr>
      <w:r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  <w:r w:rsidR="006E771C" w:rsidRPr="00F1718A">
        <w:rPr>
          <w:b/>
          <w:sz w:val="24"/>
          <w:szCs w:val="24"/>
        </w:rPr>
        <w:tab/>
      </w:r>
    </w:p>
    <w:p w:rsidRDefault="00697A12" w:rsidP="00697A12" w:rsidR="00697A12" w:rsidRPr="00F1718A">
      <w:pPr>
        <w:rPr>
          <w:sz w:val="24"/>
          <w:szCs w:val="24"/>
        </w:rPr>
      </w:pPr>
    </w:p>
    <w:p w:rsidRDefault="00697A12" w:rsidP="00697A12" w:rsidR="00697A12" w:rsidRPr="00F1718A">
      <w:pPr>
        <w:jc w:val="center"/>
        <w:rPr>
          <w:sz w:val="24"/>
          <w:szCs w:val="24"/>
        </w:rPr>
      </w:pPr>
    </w:p>
    <w:p w:rsidRDefault="00697A12" w:rsidP="00697A12" w:rsidR="00697A12" w:rsidRPr="00F1718A">
      <w:pPr>
        <w:jc w:val="center"/>
        <w:rPr>
          <w:sz w:val="24"/>
          <w:szCs w:val="24"/>
        </w:rPr>
      </w:pPr>
      <w:r w:rsidRPr="00F1718A">
        <w:rPr>
          <w:sz w:val="24"/>
          <w:szCs w:val="24"/>
        </w:rPr>
        <w:t>R E P U B L I K A   H R V A T S K A</w:t>
      </w:r>
    </w:p>
    <w:p w:rsidRDefault="00697A12" w:rsidP="00697A12" w:rsidR="00697A12" w:rsidRPr="00F1718A">
      <w:pPr>
        <w:jc w:val="center"/>
        <w:rPr>
          <w:sz w:val="24"/>
          <w:szCs w:val="24"/>
        </w:rPr>
      </w:pPr>
      <w:r w:rsidRPr="00F1718A">
        <w:rPr>
          <w:sz w:val="24"/>
          <w:szCs w:val="24"/>
        </w:rPr>
        <w:t>R J E Š E NJ E</w:t>
      </w:r>
    </w:p>
    <w:p w:rsidRDefault="00697A12" w:rsidP="00697A12" w:rsidR="00697A12" w:rsidRPr="00F1718A">
      <w:pPr>
        <w:jc w:val="both"/>
        <w:rPr>
          <w:sz w:val="24"/>
          <w:szCs w:val="24"/>
        </w:rPr>
      </w:pPr>
    </w:p>
    <w:p w:rsidRDefault="003A4EFA" w:rsidP="004D45C7" w:rsidR="004D45C7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Trgovački sud u Zagrebu, po sucu Nikoli Ribarić, u predstečajnom postupku u povodu prijedloga dužnika </w:t>
      </w:r>
      <w:r w:rsidR="00430ED0" w:rsidRPr="00F1718A">
        <w:rPr>
          <w:sz w:val="24"/>
          <w:szCs w:val="24"/>
        </w:rPr>
        <w:t>ZELENO DRVO d.o.o., Sesvete (Grad Zagreb), Krizantema 38, OIB: 66785172761</w:t>
      </w:r>
      <w:r w:rsidRPr="00F1718A">
        <w:rPr>
          <w:sz w:val="24"/>
          <w:szCs w:val="24"/>
        </w:rPr>
        <w:t xml:space="preserve">, dana </w:t>
      </w:r>
      <w:r w:rsidR="00430ED0" w:rsidRPr="00F1718A">
        <w:rPr>
          <w:sz w:val="24"/>
          <w:szCs w:val="24"/>
        </w:rPr>
        <w:t>25</w:t>
      </w:r>
      <w:r w:rsidRPr="00F1718A">
        <w:rPr>
          <w:sz w:val="24"/>
          <w:szCs w:val="24"/>
        </w:rPr>
        <w:t>.</w:t>
      </w:r>
      <w:r w:rsidR="00430ED0" w:rsidRPr="00F1718A">
        <w:rPr>
          <w:sz w:val="24"/>
          <w:szCs w:val="24"/>
        </w:rPr>
        <w:t xml:space="preserve"> listopada</w:t>
      </w:r>
      <w:r w:rsidRPr="00F1718A">
        <w:rPr>
          <w:sz w:val="24"/>
          <w:szCs w:val="24"/>
        </w:rPr>
        <w:t xml:space="preserve"> 2018. godine</w:t>
      </w:r>
    </w:p>
    <w:p w:rsidRDefault="003A4EFA" w:rsidP="004D45C7" w:rsidR="003A4EFA" w:rsidRPr="00F1718A">
      <w:pPr>
        <w:widowControl/>
        <w:jc w:val="both"/>
        <w:rPr>
          <w:sz w:val="24"/>
          <w:szCs w:val="24"/>
        </w:rPr>
      </w:pPr>
    </w:p>
    <w:p w:rsidRDefault="003A4EFA" w:rsidP="004D45C7" w:rsidR="003A4EFA" w:rsidRPr="00F1718A">
      <w:pPr>
        <w:widowControl/>
        <w:jc w:val="both"/>
        <w:rPr>
          <w:sz w:val="24"/>
          <w:szCs w:val="24"/>
        </w:rPr>
      </w:pPr>
    </w:p>
    <w:p w:rsidRDefault="004D45C7" w:rsidP="004D45C7" w:rsidR="004D45C7" w:rsidRPr="00F1718A">
      <w:pPr>
        <w:widowControl/>
        <w:jc w:val="center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t>r i j e š i o   j e</w:t>
      </w:r>
    </w:p>
    <w:p w:rsidRDefault="004D45C7" w:rsidP="004D45C7" w:rsidR="004D45C7" w:rsidRPr="00F1718A">
      <w:pPr>
        <w:widowControl/>
        <w:jc w:val="center"/>
        <w:rPr>
          <w:sz w:val="24"/>
          <w:szCs w:val="24"/>
        </w:rPr>
      </w:pPr>
    </w:p>
    <w:p w:rsidRDefault="004D45C7" w:rsidP="00F0731C" w:rsidR="00697A12" w:rsidRPr="00F1718A">
      <w:pPr>
        <w:widowControl/>
        <w:ind w:left="720"/>
        <w:jc w:val="both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t>I    Utvrđene tražbine:</w:t>
      </w:r>
    </w:p>
    <w:p w:rsidRDefault="002240C8" w:rsidP="00340A8A" w:rsidR="00340A8A" w:rsidRPr="00F171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/>
          <w:sz w:val="24"/>
          <w:szCs w:val="24"/>
          <w:lang w:eastAsia="en-US"/>
        </w:rPr>
      </w:pPr>
      <w:r w:rsidRPr="00F1718A">
        <w:rPr>
          <w:rFonts w:eastAsia="Calibri"/>
          <w:sz w:val="24"/>
          <w:szCs w:val="24"/>
          <w:lang w:eastAsia="en-US"/>
        </w:rPr>
        <w:tab/>
      </w:r>
    </w:p>
    <w:p w:rsidRDefault="00F1718A" w:rsidP="00340A8A" w:rsidR="002240C8" w:rsidRPr="00F171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 w:rsidR="008C1C07" w:rsidRPr="00F1718A">
        <w:rPr>
          <w:rFonts w:eastAsia="Calibri"/>
          <w:sz w:val="24"/>
          <w:szCs w:val="24"/>
          <w:lang w:eastAsia="en-US"/>
        </w:rPr>
        <w:t>vjerovnik:</w:t>
      </w:r>
      <w:r w:rsidR="008C1C07" w:rsidRPr="00F1718A">
        <w:rPr>
          <w:rFonts w:eastAsia="Calibri"/>
          <w:sz w:val="24"/>
          <w:szCs w:val="24"/>
          <w:lang w:eastAsia="en-US"/>
        </w:rPr>
        <w:tab/>
      </w:r>
      <w:r w:rsidR="008C1C07" w:rsidRPr="00F1718A">
        <w:rPr>
          <w:rFonts w:eastAsia="Calibri"/>
          <w:sz w:val="24"/>
          <w:szCs w:val="24"/>
          <w:lang w:eastAsia="en-US"/>
        </w:rPr>
        <w:tab/>
      </w:r>
      <w:r w:rsidR="008C1C07"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     </w:t>
      </w:r>
      <w:r w:rsidRPr="00F1718A">
        <w:rPr>
          <w:rFonts w:eastAsia="Calibri"/>
          <w:sz w:val="24"/>
          <w:szCs w:val="24"/>
          <w:lang w:eastAsia="en-US"/>
        </w:rPr>
        <w:t>OIB:</w:t>
      </w:r>
      <w:r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</w:t>
      </w:r>
      <w:r w:rsidRPr="00F1718A">
        <w:rPr>
          <w:rFonts w:eastAsia="Calibri"/>
          <w:sz w:val="24"/>
          <w:szCs w:val="24"/>
          <w:lang w:eastAsia="en-US"/>
        </w:rPr>
        <w:t>adresa:</w:t>
      </w:r>
      <w:r w:rsidRPr="00F1718A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      </w:t>
      </w:r>
      <w:r w:rsidR="008C1C07" w:rsidRPr="00F1718A">
        <w:rPr>
          <w:rFonts w:eastAsia="Calibri"/>
          <w:sz w:val="24"/>
          <w:szCs w:val="24"/>
          <w:lang w:eastAsia="en-US"/>
        </w:rPr>
        <w:t>utvrđeni iznos:</w:t>
      </w:r>
    </w:p>
    <w:tbl>
      <w:tblPr>
        <w:tblStyle w:val="Reetkatablice1"/>
        <w:tblpPr w:tblpY="1" w:vertAnchor="text" w:rightFromText="180" w:leftFromText="180"/>
        <w:tblOverlap w:val="never"/>
        <w:tblW w:type="auto" w:w="0"/>
        <w:tblLayout w:type="fixed"/>
        <w:tblLook w:val="04A0" w:noVBand="1" w:noHBand="0" w:lastColumn="0" w:firstColumn="1" w:lastRow="0" w:firstRow="1"/>
      </w:tblPr>
      <w:tblGrid>
        <w:gridCol w:w="516"/>
        <w:gridCol w:w="3409"/>
        <w:gridCol w:w="1536"/>
        <w:gridCol w:w="2051"/>
        <w:gridCol w:w="1776"/>
      </w:tblGrid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ATLAS AGRAM društvo s ograničenom odgovornošću za trgovinu, usluge i ugostiteljstvo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61977916859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Bulatova 6,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23.000,00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ATLAS MR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14044404353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Braće Radića 11, 48214 Sveti Ivan Žabno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129.720,44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AUTO-MOTO SERVIS "SENTE", Franjo Sente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22650906562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Ivana  Kukuljevića Sakcinskog 20, 49223 Sveti Križ Začretje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2.563,13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BAUWERK BOEN d.o.o. za proizvodnju, trgovinu i građevinarstvo (ranije HAAS DOM d.o.o.)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21155404807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Kolodvorska 32, 48350 Đurđevac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46.312,40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BERNER društvo s ograničenom odgovornošću montažna i spojna tehnika, izvoz-uvoz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66471923099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Majstorska 9,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292,45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BID CONTROL d.o.o. za tehničko ispitivanje, analizu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75195113588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7.124,38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BILIĆ-ERIĆ d.o.o. za privatnu zaštitu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68580128211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Ljudevita Posavskog 3, Trgovački centar Millennijum, 10360 Sesvete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16.128,15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BIROMAT d.o.o.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23330111713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Dubrava 242,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456,35 kn</w:t>
            </w:r>
          </w:p>
        </w:tc>
      </w:tr>
      <w:tr w:rsidTr="00F1718A" w:rsidR="002240C8" w:rsidRPr="00F1718A">
        <w:trPr>
          <w:trHeight w:val="1170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BRAVEL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22560308450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T. Brezovačkog 27, 10340 Vrbovec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71.268,06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CLIMOLUX - ELEKTROTEHNIKA TRGOVINA I SERVIS vl. Dražen Papa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07833393920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Matije Gupca 6, 10340 Vrbovec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433,50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32.126,63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CROPELLETS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94880727758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Grabrić 17, 10340 Gradec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875,00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ERSTE &amp; STEIERMÄRKISCHE S-Leasing društvo s ograničenom odgovornošću za leasing vozila i strojeva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46550671661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Zelinska 3,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6.794,56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ERSTE &amp; STEIERMÄRKISCHE S-LEASING d.o.o. - IZLUČNI VJEROVNIK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46550671661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Zelinska 3,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166.492,81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 3.634,48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EXTEH društvo s ograničenom odgovornošću za proizvodnju i trgovinu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94167807411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Sertićeve ledine 3,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13.360,04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  <w:r w:rsidR="00CF3242" w:rsidRPr="00F1718A">
              <w:rPr>
                <w:rFonts w:cs="Times New Roman" w:hAnsi="Times New Roman" w:ascii="Times New Roman"/>
                <w:sz w:val="24"/>
                <w:szCs w:val="24"/>
              </w:rPr>
              <w:t>177,05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43.723,28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Kneza Branimira 1,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color w:val="FF0000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627.952,56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INTELMAR d.o.o.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96112432827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Cebini 282, 10010 Buzin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7.003,50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INTERRO Handelsgesellschaft m.b.h.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25631386160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Gnas 12, 8345 Gnas, Austrija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143.043,75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IRA GRAD d.o.o. za trgovinu i ugostiteljstvo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15249783605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Davora Zbiljskog 26,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15.950,50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Listopadska 2,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17.335,11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JAVNI BILJEŽNIK IGNAC VUGER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71550462229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Karlovačka  2, 10360 Sesvete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2.768,13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KRUP PROJEKT društvo s ograničenom odgovornošću za proizvodnju,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49019115083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Zvonigradska 14,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26.250,00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MARKO PAŠALIĆ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79998171697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63.857,46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MERKUR OSIGURANJE d.d.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08937835435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kneza Ljudevita Posavskog 31,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1.974,88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MIKRA MATIK AUTODIJELOVI d.o.o.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54624862491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Zagrebačka cesta 162b, 10360 Sesvete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1.093,75 kn</w:t>
            </w:r>
          </w:p>
        </w:tc>
      </w:tr>
      <w:tr w:rsidTr="00F1718A" w:rsidR="002240C8" w:rsidRPr="00F1718A">
        <w:trPr>
          <w:trHeight w:val="800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Boškovićeva 5,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343.539,54 kn</w:t>
            </w:r>
          </w:p>
        </w:tc>
      </w:tr>
      <w:tr w:rsidTr="00F1718A" w:rsidR="002240C8" w:rsidRPr="00F1718A">
        <w:trPr>
          <w:trHeight w:val="975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MUNDUS VIRIDIS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11419394782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Grabrić 17, 10340 Gradec, Vrbovec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119.199,71 kn*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OBRT ZA PROIZVODNJU I POPRAVKE "SERVIS - CEROVIĆ", VL. GORAN CEROVIĆ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80308717884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Hrvatskog proljeća 2, 43000 Bjelovar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3.341,70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ODVJETNIK MARIN IVANOVIĆ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96706680112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Selska cesta 46,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350,00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PARAMETRIK proizvodnja, trgovina in storitve d.o.o.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Ulica oktobrske revolucije 18, 6310 Izola, Slovenija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415.147,14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PAŠALIĆ DRVO jednostavno društvo s ograničenom odgovornošću za  proizvodnju,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98291677498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Remetski kamenjak  18 B,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687,50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PATRICIA PAŠALIĆ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78283535127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25.178,00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 xml:space="preserve">PBZ CARD društvo s ograničenom odgovornošću za </w:t>
            </w:r>
            <w:r w:rsidRPr="00F1718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poslovanje kreditnim karticama, putnička agencija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28495895537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Radnička cesta 44,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18.057,80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PREGIMEX vanjska trgovina d.o.o.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58677752284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Batušićeva 31,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74.499,38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PRIMA ALATI d.o.o. za proizvodnju,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89391680850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Burići 7A, 10430 Molvice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3.967,50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PRIMA COMMERCE društvo za trgovinu, proizvodnju i usluge s ograničenom odgovornošću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24130056111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Slavonska cesta 6, 43000 Bjelovar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12.830,13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PROCESTEH društvo s ograničenom odgovornošću za proizvodnju i instaliranje strojeva i električne opreme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34424959400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Zinke Kunc 4,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6.875,00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TEHNOPAN-d.o.o. za inženjering i proizvodnju u procesnoj industriji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68616571277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Prigorska 30, 10362 Prekvršje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1.500,00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TOP DRVO društvo s ograničenom odgovornošću za proizvodnju, trgovinu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66509349004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Brežanci 35, 48260 Apatovec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94.284,00 kn</w:t>
            </w:r>
          </w:p>
        </w:tc>
      </w:tr>
      <w:tr w:rsidTr="00F1718A" w:rsidR="002240C8" w:rsidRPr="00F1718A">
        <w:trPr>
          <w:trHeight w:val="2175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VENETO BANKA dioničko društvo - RAZLUČNI VJEROVNIK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81712716992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Draškovićeva 58,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1.834.185,68 kn</w:t>
            </w:r>
          </w:p>
        </w:tc>
      </w:tr>
      <w:tr w:rsidTr="00F1718A" w:rsidR="002240C8" w:rsidRPr="00F1718A">
        <w:trPr>
          <w:trHeight w:val="975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VETERINARSKA STANICA VRBOVEC društvo s ograničenom odgovornošću za veterinarske usluge, proizvodnju i  trgovinu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43025336094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Kolodvorska 68, 10340 Vrbovec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687,50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VIDIA društvo s ograničenom odgovornošću za proizvodnju i usluge brušenja reznog alata i trgovinu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28884632581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Kloštar Vojakovački 13, 48260 Križevci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1.991,13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ZAVOD ZA ISPITIVANJE KVALITETE,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74121470605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Ljudevita Gaja 17III, 10000 Zagreb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4.562,50 kn</w:t>
            </w:r>
          </w:p>
        </w:tc>
      </w:tr>
      <w:tr w:rsidTr="00F1718A" w:rsidR="002240C8" w:rsidRPr="00F1718A">
        <w:trPr>
          <w:trHeight w:val="702"/>
        </w:trPr>
        <w:tc>
          <w:tcPr>
            <w:tcW w:type="dxa" w:w="51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3409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3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07443745075</w:t>
            </w:r>
          </w:p>
        </w:tc>
        <w:tc>
          <w:tcPr>
            <w:tcW w:type="dxa" w:w="2051"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Drenova Gornja 1c, 10380 Sveti Ivan Zelina</w:t>
            </w:r>
          </w:p>
        </w:tc>
        <w:tc>
          <w:tcPr>
            <w:tcW w:type="dxa" w:w="1776"/>
            <w:noWrap/>
            <w:hideMark/>
          </w:tcPr>
          <w:p w:rsidRDefault="002240C8" w:rsidP="0036510E" w:rsidR="002240C8" w:rsidRPr="00F1718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1718A">
              <w:rPr>
                <w:rFonts w:cs="Times New Roman" w:hAnsi="Times New Roman" w:ascii="Times New Roman"/>
                <w:sz w:val="24"/>
                <w:szCs w:val="24"/>
              </w:rPr>
              <w:t>733,93 kn</w:t>
            </w:r>
          </w:p>
        </w:tc>
      </w:tr>
    </w:tbl>
    <w:p w:rsidRDefault="003A4EFA" w:rsidP="00F0731C" w:rsidR="003A4EFA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430ED0" w:rsidP="00F0731C" w:rsidR="00430ED0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430ED0" w:rsidP="00F0731C" w:rsidR="00430ED0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214B9A" w:rsidP="00F0731C" w:rsidR="00214B9A" w:rsidRPr="00F1718A">
      <w:pPr>
        <w:widowControl/>
        <w:ind w:left="720"/>
        <w:jc w:val="both"/>
        <w:rPr>
          <w:b/>
          <w:sz w:val="24"/>
          <w:szCs w:val="24"/>
        </w:rPr>
      </w:pPr>
    </w:p>
    <w:p w:rsidRDefault="00E669F4" w:rsidP="00E669F4" w:rsidR="00E669F4" w:rsidRPr="00F1718A">
      <w:pPr>
        <w:widowControl/>
        <w:ind w:left="720"/>
        <w:jc w:val="both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t>II    Osporene tražbine:</w:t>
      </w:r>
    </w:p>
    <w:p w:rsidRDefault="00E669F4" w:rsidP="00E669F4" w:rsidR="00E669F4" w:rsidRPr="00F1718A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F1718A">
      <w:pPr>
        <w:ind w:firstLine="282" w:left="426"/>
        <w:jc w:val="both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t>II. 1. dužnik je osporio tražbine za koje ne postoji ovršna isprava sljedećim vjerovnicima:</w:t>
      </w:r>
    </w:p>
    <w:p w:rsidRDefault="00E669F4" w:rsidP="00E669F4" w:rsidR="00E669F4" w:rsidRPr="00F1718A">
      <w:pPr>
        <w:ind w:firstLine="720"/>
        <w:jc w:val="both"/>
        <w:rPr>
          <w:sz w:val="24"/>
          <w:szCs w:val="24"/>
        </w:rPr>
      </w:pPr>
    </w:p>
    <w:p w:rsidRDefault="00402457" w:rsidP="00D5391C" w:rsidR="00402457" w:rsidRPr="00F1718A">
      <w:pPr>
        <w:rPr>
          <w:color w:val="000000"/>
          <w:sz w:val="24"/>
          <w:szCs w:val="24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516"/>
        <w:gridCol w:w="2669"/>
        <w:gridCol w:w="1536"/>
        <w:gridCol w:w="1737"/>
        <w:gridCol w:w="1476"/>
        <w:gridCol w:w="1354"/>
      </w:tblGrid>
      <w:tr w:rsidTr="00F1718A" w:rsidR="003643C8" w:rsidRPr="00F1718A">
        <w:trPr>
          <w:trHeight w:val="103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5.</w:t>
            </w:r>
          </w:p>
        </w:tc>
        <w:tc>
          <w:tcPr>
            <w:tcW w:type="dxa" w:w="26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BERNER društvo s ograničenom odgovornošću montažna i spojna tehnika, izvoz-uvoz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66471923099</w:t>
            </w:r>
          </w:p>
        </w:tc>
        <w:tc>
          <w:tcPr>
            <w:tcW w:type="dxa" w:w="17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Majstorska 9, 10000 Zagreb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292,45 kn</w:t>
            </w:r>
          </w:p>
        </w:tc>
        <w:tc>
          <w:tcPr>
            <w:tcW w:type="dxa" w:w="13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Tražbina je podmirena.</w:t>
            </w:r>
          </w:p>
        </w:tc>
      </w:tr>
      <w:tr w:rsidTr="00F1718A" w:rsidR="003643C8" w:rsidRPr="00F1718A">
        <w:trPr>
          <w:trHeight w:val="799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20.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INTELMAR d.o.o.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96112432827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Cebini 282, 10010 Buzin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7.003,50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3643C8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25.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KRUP PROJEKT društvo s ograničenom odgovornošću za proizvodnju,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49019115083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Zvonigradska 14, 10000 Zagreb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26.250,00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Tražbina je podmirena.</w:t>
            </w:r>
          </w:p>
        </w:tc>
      </w:tr>
      <w:tr w:rsidTr="00F1718A" w:rsidR="003643C8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31.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OBRT ZA PROIZVODNJU I POPRAVKE "SERVIS - CEROVIĆ", VL. GORAN CEROVIĆ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80308717884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Hrvatskog proljeća 2, 43000 Bjelovar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3.341,70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3643C8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41.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TEHNOPAN-d.o.o. za inženjering i proizvodnju u procesnoj industriji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68616571277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Prigorska 30, 10362 Prekvršje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1.500,00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Tražbina je podmirena.</w:t>
            </w:r>
          </w:p>
        </w:tc>
      </w:tr>
      <w:tr w:rsidTr="00F1718A" w:rsidR="003643C8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42.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TOP DRVO društvo s ograničenom odgovornošću za proizvodnju,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66509349004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Brežanci 35, 48260 Apatovec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94.284,00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3643C8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45.</w:t>
            </w:r>
          </w:p>
        </w:tc>
        <w:tc>
          <w:tcPr>
            <w:tcW w:type="dxa" w:w="2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VIDIA društvo s ograničenom odgovornošću za proizvodnju i usluge brušenja reznog alata i trgovinu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28884632581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Kloštar Vojakovački 13, 48260 Križevci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1.991,13 kn</w:t>
            </w:r>
          </w:p>
        </w:tc>
        <w:tc>
          <w:tcPr>
            <w:tcW w:type="dxa" w:w="13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55D2" w:rsidP="00BE55D2" w:rsidR="00BE55D2" w:rsidRPr="00F171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Tražbina je podmirena.</w:t>
            </w:r>
          </w:p>
        </w:tc>
      </w:tr>
    </w:tbl>
    <w:p w:rsidRDefault="00402457" w:rsidP="00D5391C" w:rsidR="00402457" w:rsidRPr="00F1718A">
      <w:pPr>
        <w:rPr>
          <w:color w:val="000000"/>
          <w:sz w:val="24"/>
          <w:szCs w:val="24"/>
        </w:rPr>
      </w:pPr>
    </w:p>
    <w:p w:rsidRDefault="00D5391C" w:rsidP="00D5391C" w:rsidR="00D5391C" w:rsidRPr="00F1718A">
      <w:pPr>
        <w:rPr>
          <w:sz w:val="24"/>
          <w:szCs w:val="24"/>
        </w:rPr>
      </w:pPr>
      <w:r w:rsidRPr="00F1718A">
        <w:rPr>
          <w:color w:val="000000"/>
          <w:sz w:val="24"/>
          <w:szCs w:val="24"/>
        </w:rPr>
        <w:t xml:space="preserve">        </w:t>
      </w:r>
    </w:p>
    <w:p w:rsidRDefault="00E669F4" w:rsidP="00E669F4" w:rsidR="00E669F4" w:rsidRPr="00F1718A">
      <w:pPr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Vjerovnici osporenih tražbina za koje ne postoji ovršna isprava upućuju se na parnicu protiv dužnika radi utvrđenja osporene tražbine, u roku od 8 dana od pravomoćnosti rješenja o upućivanju na parnicu odnosno primitka drugostupanjske odluke</w:t>
      </w:r>
      <w:r w:rsidR="006D2727" w:rsidRPr="00F1718A">
        <w:rPr>
          <w:sz w:val="24"/>
          <w:szCs w:val="24"/>
        </w:rPr>
        <w:t>.</w:t>
      </w:r>
    </w:p>
    <w:p w:rsidRDefault="006D2727" w:rsidP="00E669F4" w:rsidR="006D2727" w:rsidRPr="00F1718A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F1718A">
      <w:pPr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094DD1" w:rsidP="00E669F4" w:rsidR="00094DD1" w:rsidRPr="00F1718A">
      <w:pPr>
        <w:jc w:val="both"/>
        <w:rPr>
          <w:sz w:val="24"/>
          <w:szCs w:val="24"/>
        </w:rPr>
      </w:pPr>
    </w:p>
    <w:p w:rsidRDefault="00D63F91" w:rsidP="00E669F4" w:rsidR="00D63F91" w:rsidRPr="00F1718A">
      <w:pPr>
        <w:jc w:val="both"/>
        <w:rPr>
          <w:sz w:val="24"/>
          <w:szCs w:val="24"/>
        </w:rPr>
      </w:pPr>
    </w:p>
    <w:p w:rsidRDefault="00E669F4" w:rsidP="00E669F4" w:rsidR="00E669F4" w:rsidRPr="00F1718A">
      <w:pPr>
        <w:ind w:firstLine="282" w:left="426"/>
        <w:jc w:val="both"/>
        <w:rPr>
          <w:b/>
          <w:sz w:val="24"/>
          <w:szCs w:val="24"/>
        </w:rPr>
      </w:pPr>
      <w:r w:rsidRPr="00F1718A">
        <w:rPr>
          <w:b/>
          <w:sz w:val="24"/>
          <w:szCs w:val="24"/>
        </w:rPr>
        <w:lastRenderedPageBreak/>
        <w:t xml:space="preserve">II. 2. </w:t>
      </w:r>
      <w:r w:rsidR="001C3A47" w:rsidRPr="00F1718A">
        <w:rPr>
          <w:b/>
          <w:sz w:val="24"/>
          <w:szCs w:val="24"/>
        </w:rPr>
        <w:t>povjerenik</w:t>
      </w:r>
      <w:r w:rsidRPr="00F1718A">
        <w:rPr>
          <w:b/>
          <w:sz w:val="24"/>
          <w:szCs w:val="24"/>
        </w:rPr>
        <w:t xml:space="preserve"> je osporio tražbine za koje </w:t>
      </w:r>
      <w:r w:rsidR="001C3A47" w:rsidRPr="00F1718A">
        <w:rPr>
          <w:b/>
          <w:sz w:val="24"/>
          <w:szCs w:val="24"/>
        </w:rPr>
        <w:t xml:space="preserve">ne </w:t>
      </w:r>
      <w:r w:rsidRPr="00F1718A">
        <w:rPr>
          <w:b/>
          <w:sz w:val="24"/>
          <w:szCs w:val="24"/>
        </w:rPr>
        <w:t>postoji ovršna isprava sljedećim  vjerovnicima:</w:t>
      </w:r>
    </w:p>
    <w:p w:rsidRDefault="0074780E" w:rsidP="00E669F4" w:rsidR="0074780E" w:rsidRPr="00F1718A">
      <w:pPr>
        <w:ind w:firstLine="282" w:left="426"/>
        <w:jc w:val="both"/>
        <w:rPr>
          <w:b/>
          <w:sz w:val="24"/>
          <w:szCs w:val="24"/>
        </w:rPr>
      </w:pPr>
    </w:p>
    <w:p w:rsidRDefault="0074780E" w:rsidP="00E669F4" w:rsidR="0074780E" w:rsidRPr="00F1718A">
      <w:pPr>
        <w:ind w:firstLine="282" w:left="426"/>
        <w:jc w:val="both"/>
        <w:rPr>
          <w:b/>
          <w:sz w:val="24"/>
          <w:szCs w:val="24"/>
        </w:rPr>
      </w:pPr>
    </w:p>
    <w:p w:rsidRDefault="0074780E" w:rsidP="00E669F4" w:rsidR="0074780E" w:rsidRPr="00F1718A">
      <w:pPr>
        <w:ind w:firstLine="282" w:left="426"/>
        <w:jc w:val="both"/>
        <w:rPr>
          <w:b/>
          <w:sz w:val="24"/>
          <w:szCs w:val="24"/>
        </w:rPr>
      </w:pPr>
    </w:p>
    <w:p w:rsidRDefault="00E669F4" w:rsidP="00E669F4" w:rsidR="00E669F4" w:rsidRPr="00F1718A">
      <w:pPr>
        <w:jc w:val="both"/>
        <w:rPr>
          <w:sz w:val="24"/>
          <w:szCs w:val="24"/>
        </w:rPr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516"/>
        <w:gridCol w:w="1818"/>
        <w:gridCol w:w="1536"/>
        <w:gridCol w:w="1563"/>
        <w:gridCol w:w="2136"/>
        <w:gridCol w:w="1719"/>
      </w:tblGrid>
      <w:tr w:rsidTr="00F1718A" w:rsidR="00D2062F" w:rsidRPr="00F1718A">
        <w:trPr>
          <w:trHeight w:val="106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3.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AUTO-MOTO SERVIS "SENTE", Franjo Sente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22650906562</w:t>
            </w:r>
          </w:p>
        </w:tc>
        <w:tc>
          <w:tcPr>
            <w:tcW w:type="dxa" w:w="1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Ivana  Kukuljevića Sakcinskog 20, 49223 Sveti Križ Začretje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20649E" w:rsidR="0074780E" w:rsidRPr="00F1718A">
            <w:pPr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2.563,13 kn</w:t>
            </w:r>
          </w:p>
        </w:tc>
        <w:tc>
          <w:tcPr>
            <w:tcW w:type="dxa" w:w="1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BIROMAT d.o.o.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23330111713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Dubrava 242, 10000 Zagreb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20649E" w:rsidR="0074780E" w:rsidRPr="00F1718A">
            <w:pPr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456,35 kn</w:t>
            </w:r>
          </w:p>
        </w:tc>
        <w:tc>
          <w:tcPr>
            <w:tcW w:type="dxa" w:w="17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Potraživanje je podmireno 31.5.2018.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BRAVEL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22560308450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T. Brezovačkog 27, 10340 Vrbovec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C72C80" w:rsidR="0074780E" w:rsidRPr="00F1718A">
            <w:pPr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71.268,06 kn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12.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CROPELLETS društvo s ograničenom odgovornošću za trgovinu i usluge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94880727758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Grabrić 17, 10340 Gradec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20649E" w:rsidR="0074780E" w:rsidRPr="00F1718A">
            <w:pPr>
              <w:ind w:firstLine="379"/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875,00 kn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Potraživanje nije evidentirano u poslovnoj dokumentaciji dužnika.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22.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20649E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IRA GRAD d.o.o. za trgovinu i ugostiteljstvo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15249783605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Davora Zbiljskog 26, 10000 Zagreb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C72C80" w:rsidR="0074780E" w:rsidRPr="00F1718A">
            <w:pPr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15.950,50 kn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24.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20649E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JAVNI BILJEŽNIK IGNAC VUGER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C80" w:rsidP="00C72C80" w:rsidR="0074780E" w:rsidRPr="00F171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Karlovačka  2,</w:t>
            </w:r>
            <w:r w:rsidR="0074780E" w:rsidRPr="00F1718A">
              <w:rPr>
                <w:sz w:val="24"/>
                <w:szCs w:val="24"/>
              </w:rPr>
              <w:t>10360 Sesvete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20649E" w:rsidR="0074780E" w:rsidRPr="00F1718A">
            <w:pPr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2.768,13 kn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Potraživanje nije evidentirano u poslovnoj dokumentacija dužnika.</w:t>
            </w:r>
          </w:p>
        </w:tc>
      </w:tr>
      <w:tr w:rsidTr="00F1718A" w:rsidR="00F65490" w:rsidRPr="00F1718A">
        <w:trPr>
          <w:trHeight w:val="106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27.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20649E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MERKUR OSIGURANJE d.d.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D2062F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08937835435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Ulica kneza Ljudevita Posavskog 31, 10000 Zagreb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4780E" w:rsidP="0020649E" w:rsidR="0074780E" w:rsidRPr="00F1718A">
            <w:pPr>
              <w:ind w:firstLine="96"/>
              <w:jc w:val="center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1.974,88 kn</w:t>
            </w:r>
          </w:p>
        </w:tc>
        <w:tc>
          <w:tcPr>
            <w:tcW w:type="dxa" w:w="17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780E" w:rsidP="00C72C80" w:rsidR="0074780E" w:rsidRPr="00F1718A">
            <w:pPr>
              <w:jc w:val="both"/>
              <w:rPr>
                <w:sz w:val="24"/>
                <w:szCs w:val="24"/>
              </w:rPr>
            </w:pPr>
            <w:r w:rsidRPr="00F1718A">
              <w:rPr>
                <w:sz w:val="24"/>
                <w:szCs w:val="24"/>
              </w:rPr>
              <w:t>Nastupila je zastara.</w:t>
            </w:r>
          </w:p>
        </w:tc>
      </w:tr>
    </w:tbl>
    <w:p w:rsidRDefault="001C3A47" w:rsidP="00E669F4" w:rsidR="001C3A47" w:rsidRPr="00F1718A">
      <w:pPr>
        <w:ind w:firstLine="720"/>
        <w:jc w:val="both"/>
        <w:rPr>
          <w:sz w:val="24"/>
          <w:szCs w:val="24"/>
        </w:rPr>
      </w:pPr>
    </w:p>
    <w:p w:rsidRDefault="001C3A47" w:rsidP="00E669F4" w:rsidR="001C3A47" w:rsidRPr="00F1718A">
      <w:pPr>
        <w:ind w:firstLine="720"/>
        <w:jc w:val="both"/>
        <w:rPr>
          <w:sz w:val="24"/>
          <w:szCs w:val="24"/>
        </w:rPr>
      </w:pPr>
    </w:p>
    <w:p w:rsidRDefault="001C3A47" w:rsidP="00E669F4" w:rsidR="001C3A47" w:rsidRPr="00F1718A">
      <w:pPr>
        <w:ind w:firstLine="720"/>
        <w:jc w:val="both"/>
        <w:rPr>
          <w:sz w:val="24"/>
          <w:szCs w:val="24"/>
        </w:rPr>
      </w:pPr>
    </w:p>
    <w:p w:rsidRDefault="001C3A47" w:rsidP="00E669F4" w:rsidR="001C3A47" w:rsidRPr="00F1718A">
      <w:pPr>
        <w:ind w:firstLine="720"/>
        <w:jc w:val="both"/>
        <w:rPr>
          <w:sz w:val="24"/>
          <w:szCs w:val="24"/>
        </w:rPr>
      </w:pPr>
    </w:p>
    <w:p w:rsidRDefault="0033105E" w:rsidP="002C5E47" w:rsidR="002C5E47" w:rsidRPr="00F1718A">
      <w:pPr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Vjerovnici osporenih tražbina za koje ne postoji ovršna isprava upućuju se na parnicu protiv dužnika radi utvrđenja osporene tražbine, u roku od 8 dana od pravomoćnosti rješenja o upućivanju na parnicu odnosno primitka drugostupanjske odluke.</w:t>
      </w:r>
      <w:r w:rsidR="002C5E47" w:rsidRPr="00F1718A">
        <w:rPr>
          <w:sz w:val="24"/>
          <w:szCs w:val="24"/>
        </w:rPr>
        <w:t xml:space="preserve"> Povjerenik u takvom </w:t>
      </w:r>
      <w:r w:rsidR="002C5E47" w:rsidRPr="00F1718A">
        <w:rPr>
          <w:sz w:val="24"/>
          <w:szCs w:val="24"/>
        </w:rPr>
        <w:lastRenderedPageBreak/>
        <w:t>postupku nastupa u ime i za račun te na trošak dužnika.</w:t>
      </w:r>
    </w:p>
    <w:p w:rsidRDefault="0033105E" w:rsidP="0033105E" w:rsidR="0033105E" w:rsidRPr="00F1718A">
      <w:pPr>
        <w:ind w:firstLine="720"/>
        <w:jc w:val="both"/>
        <w:rPr>
          <w:sz w:val="24"/>
          <w:szCs w:val="24"/>
        </w:rPr>
      </w:pPr>
    </w:p>
    <w:p w:rsidRDefault="0033105E" w:rsidP="0033105E" w:rsidR="00E669F4" w:rsidRPr="00F1718A">
      <w:pPr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E669F4" w:rsidP="00E669F4" w:rsidR="00E669F4" w:rsidRPr="00F1718A">
      <w:pPr>
        <w:widowControl/>
        <w:jc w:val="center"/>
        <w:rPr>
          <w:i/>
          <w:sz w:val="24"/>
          <w:szCs w:val="24"/>
        </w:rPr>
      </w:pPr>
    </w:p>
    <w:p w:rsidRDefault="00E669F4" w:rsidP="00E669F4" w:rsidR="00E669F4" w:rsidRPr="00F1718A">
      <w:pPr>
        <w:widowControl/>
        <w:jc w:val="center"/>
        <w:rPr>
          <w:sz w:val="24"/>
          <w:szCs w:val="24"/>
        </w:rPr>
      </w:pPr>
      <w:r w:rsidRPr="00F1718A">
        <w:rPr>
          <w:sz w:val="24"/>
          <w:szCs w:val="24"/>
        </w:rPr>
        <w:t xml:space="preserve">Obrazloženje </w:t>
      </w:r>
    </w:p>
    <w:p w:rsidRDefault="00E669F4" w:rsidP="00E669F4" w:rsidR="00E669F4" w:rsidRPr="00F1718A">
      <w:pPr>
        <w:widowControl/>
        <w:jc w:val="center"/>
        <w:rPr>
          <w:sz w:val="24"/>
          <w:szCs w:val="24"/>
        </w:rPr>
      </w:pPr>
    </w:p>
    <w:p w:rsidRDefault="00E669F4" w:rsidP="00E669F4" w:rsidR="00E669F4" w:rsidRPr="00F1718A">
      <w:pPr>
        <w:widowControl/>
        <w:ind w:firstLine="720"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U predstečajnom postupku nad uvodno naznačenim dužnikom održano je dana </w:t>
      </w:r>
      <w:r w:rsidR="0074231A" w:rsidRPr="00F1718A">
        <w:rPr>
          <w:sz w:val="24"/>
          <w:szCs w:val="24"/>
        </w:rPr>
        <w:t>2</w:t>
      </w:r>
      <w:r w:rsidR="00D06C1E" w:rsidRPr="00F1718A">
        <w:rPr>
          <w:sz w:val="24"/>
          <w:szCs w:val="24"/>
        </w:rPr>
        <w:t>5</w:t>
      </w:r>
      <w:r w:rsidR="007A0F2B" w:rsidRPr="00F1718A">
        <w:rPr>
          <w:sz w:val="24"/>
          <w:szCs w:val="24"/>
        </w:rPr>
        <w:t>.</w:t>
      </w:r>
      <w:r w:rsidR="00D06C1E" w:rsidRPr="00F1718A">
        <w:rPr>
          <w:sz w:val="24"/>
          <w:szCs w:val="24"/>
        </w:rPr>
        <w:t xml:space="preserve"> listopada</w:t>
      </w:r>
      <w:r w:rsidRPr="00F1718A">
        <w:rPr>
          <w:sz w:val="24"/>
          <w:szCs w:val="24"/>
        </w:rPr>
        <w:t xml:space="preserve"> 201</w:t>
      </w:r>
      <w:r w:rsidR="007A0F2B" w:rsidRPr="00F1718A">
        <w:rPr>
          <w:sz w:val="24"/>
          <w:szCs w:val="24"/>
        </w:rPr>
        <w:t>8</w:t>
      </w:r>
      <w:r w:rsidRPr="00F1718A">
        <w:rPr>
          <w:sz w:val="24"/>
          <w:szCs w:val="24"/>
        </w:rPr>
        <w:t>.  ročište radi ispitivanja tražbina (članak 46. Stečajnog zakona N.N. br. 71/15</w:t>
      </w:r>
      <w:r w:rsidR="007A0F2B" w:rsidRPr="00F1718A">
        <w:rPr>
          <w:sz w:val="24"/>
          <w:szCs w:val="24"/>
        </w:rPr>
        <w:t xml:space="preserve"> i 104/17</w:t>
      </w:r>
      <w:r w:rsidRPr="00F1718A">
        <w:rPr>
          <w:sz w:val="24"/>
          <w:szCs w:val="24"/>
        </w:rPr>
        <w:t>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predstečajnog postupka na mrežnim stranicama e-oglasna ploča suda (</w:t>
      </w:r>
      <w:r w:rsidR="00D06C1E" w:rsidRPr="00F1718A">
        <w:rPr>
          <w:sz w:val="24"/>
          <w:szCs w:val="24"/>
        </w:rPr>
        <w:t>4</w:t>
      </w:r>
      <w:r w:rsidR="00EF32D6" w:rsidRPr="00F1718A">
        <w:rPr>
          <w:sz w:val="24"/>
          <w:szCs w:val="24"/>
        </w:rPr>
        <w:t>.</w:t>
      </w:r>
      <w:r w:rsidR="00D06C1E" w:rsidRPr="00F1718A">
        <w:rPr>
          <w:sz w:val="24"/>
          <w:szCs w:val="24"/>
        </w:rPr>
        <w:t xml:space="preserve"> srpnja</w:t>
      </w:r>
      <w:r w:rsidR="00EF32D6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201</w:t>
      </w:r>
      <w:r w:rsidR="0074231A" w:rsidRPr="00F1718A">
        <w:rPr>
          <w:sz w:val="24"/>
          <w:szCs w:val="24"/>
        </w:rPr>
        <w:t>8</w:t>
      </w:r>
      <w:r w:rsidRPr="00F1718A">
        <w:rPr>
          <w:sz w:val="24"/>
          <w:szCs w:val="24"/>
        </w:rPr>
        <w:t>.)</w:t>
      </w:r>
    </w:p>
    <w:p w:rsidRDefault="00E669F4" w:rsidP="00E669F4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</w:r>
    </w:p>
    <w:p w:rsidRDefault="00E669F4" w:rsidP="00E669F4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F1718A">
        <w:rPr>
          <w:sz w:val="24"/>
          <w:szCs w:val="24"/>
        </w:rPr>
        <w:t>trideset dana</w:t>
      </w:r>
      <w:r w:rsidRPr="00F1718A">
        <w:rPr>
          <w:sz w:val="24"/>
          <w:szCs w:val="24"/>
        </w:rPr>
        <w:t xml:space="preserve"> od </w:t>
      </w:r>
      <w:r w:rsidR="008D7B59" w:rsidRPr="00F1718A">
        <w:rPr>
          <w:sz w:val="24"/>
          <w:szCs w:val="24"/>
        </w:rPr>
        <w:t>dostave tablice prijaavljenih tražbina</w:t>
      </w:r>
      <w:r w:rsidRPr="00F1718A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74231A" w:rsidP="00E669F4" w:rsidR="0074231A" w:rsidRPr="00F1718A">
      <w:pPr>
        <w:widowControl/>
        <w:jc w:val="both"/>
        <w:rPr>
          <w:sz w:val="24"/>
          <w:szCs w:val="24"/>
        </w:rPr>
      </w:pPr>
    </w:p>
    <w:p w:rsidRDefault="003A36E1" w:rsidP="003A36E1" w:rsidR="003A36E1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U konkretnom slučaju, u odnosu na tražbina koje su prijavili vjerovnici (članak 36. SZ-a) dužnik </w:t>
      </w:r>
      <w:r w:rsidR="00D06C1E" w:rsidRPr="00F1718A">
        <w:rPr>
          <w:sz w:val="24"/>
          <w:szCs w:val="24"/>
        </w:rPr>
        <w:t xml:space="preserve">i povjerenik su se </w:t>
      </w:r>
      <w:r w:rsidR="008D7B59" w:rsidRPr="00F1718A">
        <w:rPr>
          <w:sz w:val="24"/>
          <w:szCs w:val="24"/>
        </w:rPr>
        <w:t>očitova</w:t>
      </w:r>
      <w:r w:rsidR="00D06C1E" w:rsidRPr="00F1718A">
        <w:rPr>
          <w:sz w:val="24"/>
          <w:szCs w:val="24"/>
        </w:rPr>
        <w:t>li</w:t>
      </w:r>
      <w:r w:rsidR="008D7B59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u roku za očitovanje o prijavljenim tražbinama propisanom č</w:t>
      </w:r>
      <w:r w:rsidR="00B72906" w:rsidRPr="00F1718A">
        <w:rPr>
          <w:sz w:val="24"/>
          <w:szCs w:val="24"/>
        </w:rPr>
        <w:t>lankom 34. stavak 1. podstavak 3</w:t>
      </w:r>
      <w:r w:rsidRPr="00F1718A">
        <w:rPr>
          <w:sz w:val="24"/>
          <w:szCs w:val="24"/>
        </w:rPr>
        <w:t>. SZ-a.</w:t>
      </w:r>
    </w:p>
    <w:p w:rsidRDefault="003A36E1" w:rsidP="00E669F4" w:rsidR="003A36E1" w:rsidRPr="00F1718A">
      <w:pPr>
        <w:widowControl/>
        <w:jc w:val="both"/>
        <w:rPr>
          <w:sz w:val="24"/>
          <w:szCs w:val="24"/>
        </w:rPr>
      </w:pPr>
    </w:p>
    <w:p w:rsidRDefault="00E4557F" w:rsidP="007217F0" w:rsidR="007217F0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</w:r>
      <w:r w:rsidR="00C353A1" w:rsidRPr="00F1718A">
        <w:rPr>
          <w:sz w:val="24"/>
          <w:szCs w:val="24"/>
        </w:rPr>
        <w:t>Vjerovnici</w:t>
      </w:r>
      <w:r w:rsidR="007217F0" w:rsidRPr="00F1718A">
        <w:rPr>
          <w:sz w:val="24"/>
          <w:szCs w:val="24"/>
        </w:rPr>
        <w:t>, u smislu odredbe članka 34. stavak 1. podstavak 2. SZ-a, nisu osporavali prijavljene tražbine koje smatraju nepostojećim, uz obveznu naznaku iznosa za koji se tražbina osporava i razloga osporavanja.</w:t>
      </w:r>
    </w:p>
    <w:p w:rsidRDefault="007217F0" w:rsidP="00E669F4" w:rsidR="007217F0" w:rsidRPr="00F1718A">
      <w:pPr>
        <w:widowControl/>
        <w:jc w:val="both"/>
        <w:rPr>
          <w:sz w:val="24"/>
          <w:szCs w:val="24"/>
        </w:rPr>
      </w:pPr>
    </w:p>
    <w:p w:rsidRDefault="00E669F4" w:rsidP="00E669F4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4557F" w:rsidP="00E669F4" w:rsidR="00E4557F" w:rsidRPr="00F1718A">
      <w:pPr>
        <w:widowControl/>
        <w:jc w:val="both"/>
        <w:rPr>
          <w:sz w:val="24"/>
          <w:szCs w:val="24"/>
        </w:rPr>
      </w:pPr>
    </w:p>
    <w:p w:rsidRDefault="00E4557F" w:rsidP="00E669F4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 xml:space="preserve"> Slijedom naprijed navedenog, </w:t>
      </w:r>
      <w:r w:rsidR="00E669F4" w:rsidRPr="00F1718A">
        <w:rPr>
          <w:sz w:val="24"/>
          <w:szCs w:val="24"/>
        </w:rPr>
        <w:t>kako je tražbine navedene u toč.I ovog rješenja dužnik naveo u prijedlogu za otvaranje predstečajnog postupka (predmnjeva prijave tražbine), odnosno,  prijavili vjerovnici u propisanom roku, a te tražbine nisu osporili dužnik, povjerenik</w:t>
      </w:r>
      <w:r w:rsidR="00383F22" w:rsidRPr="00F1718A">
        <w:rPr>
          <w:sz w:val="24"/>
          <w:szCs w:val="24"/>
        </w:rPr>
        <w:t xml:space="preserve"> </w:t>
      </w:r>
      <w:r w:rsidR="00E669F4" w:rsidRPr="00F1718A">
        <w:rPr>
          <w:sz w:val="24"/>
          <w:szCs w:val="24"/>
        </w:rPr>
        <w:t>ili vjerovnici, to se temeljem odredbe članka 47. SZ-a ove tražbine smatraju utvrđenima.</w:t>
      </w:r>
    </w:p>
    <w:p w:rsidRDefault="0006441C" w:rsidP="00E669F4" w:rsidR="0006441C" w:rsidRPr="00F1718A">
      <w:pPr>
        <w:widowControl/>
        <w:jc w:val="both"/>
        <w:rPr>
          <w:sz w:val="24"/>
          <w:szCs w:val="24"/>
        </w:rPr>
      </w:pPr>
    </w:p>
    <w:p w:rsidRDefault="00CF3D86" w:rsidP="00122CBD" w:rsidR="00122CBD" w:rsidRPr="00F1718A">
      <w:pPr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Tražbine pod toč. II</w:t>
      </w:r>
      <w:r w:rsidR="00396B41" w:rsidRPr="00F1718A">
        <w:rPr>
          <w:sz w:val="24"/>
          <w:szCs w:val="24"/>
        </w:rPr>
        <w:t xml:space="preserve">. 1. </w:t>
      </w:r>
      <w:r w:rsidRPr="00F1718A">
        <w:rPr>
          <w:sz w:val="24"/>
          <w:szCs w:val="24"/>
        </w:rPr>
        <w:t>osporio je dužni</w:t>
      </w:r>
      <w:r w:rsidR="00843F50" w:rsidRPr="00F1718A">
        <w:rPr>
          <w:sz w:val="24"/>
          <w:szCs w:val="24"/>
        </w:rPr>
        <w:t>k</w:t>
      </w:r>
      <w:r w:rsidR="00396B41" w:rsidRPr="00F1718A">
        <w:rPr>
          <w:sz w:val="24"/>
          <w:szCs w:val="24"/>
        </w:rPr>
        <w:t>.</w:t>
      </w:r>
      <w:r w:rsidR="00122CBD" w:rsidRPr="00F1718A">
        <w:rPr>
          <w:sz w:val="24"/>
          <w:szCs w:val="24"/>
        </w:rPr>
        <w:t xml:space="preserve"> </w:t>
      </w:r>
    </w:p>
    <w:p w:rsidRDefault="00122CBD" w:rsidP="00122CBD" w:rsidR="00122CBD" w:rsidRPr="00F1718A">
      <w:pPr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</w:r>
    </w:p>
    <w:p w:rsidRDefault="00122CBD" w:rsidP="00122CBD" w:rsidR="00122CBD" w:rsidRPr="00F1718A">
      <w:pPr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Tražbine su raspravljene na ročištu. Osporavanje nije otklonjeno.</w:t>
      </w:r>
    </w:p>
    <w:p w:rsidRDefault="00E669F4" w:rsidP="00CF3D86" w:rsidR="00E669F4" w:rsidRPr="00F1718A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628E" w:rsidP="00E669F4" w:rsidR="001C628E" w:rsidRPr="00F1718A">
      <w:pPr>
        <w:widowControl/>
        <w:jc w:val="both"/>
        <w:rPr>
          <w:sz w:val="24"/>
          <w:szCs w:val="24"/>
        </w:rPr>
      </w:pPr>
    </w:p>
    <w:p w:rsidRDefault="001C628E" w:rsidP="001C628E" w:rsidR="001C628E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 xml:space="preserve">Odredbom članka 48. st. 1. SZ-a određeno je </w:t>
      </w:r>
      <w:r w:rsidR="007F56B8" w:rsidRPr="00F1718A">
        <w:rPr>
          <w:sz w:val="24"/>
          <w:szCs w:val="24"/>
        </w:rPr>
        <w:t xml:space="preserve">da ako je </w:t>
      </w:r>
      <w:r w:rsidRPr="00F1718A">
        <w:rPr>
          <w:sz w:val="24"/>
          <w:szCs w:val="24"/>
        </w:rPr>
        <w:t>dužnik osporio tražbinu, sud će vjerovnika osporene</w:t>
      </w:r>
      <w:r w:rsidR="007F56B8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tražbine uputiti na parnicu protiv dužnika radi utvrđivanja</w:t>
      </w:r>
      <w:r w:rsidR="007F56B8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osporene tražbine.</w:t>
      </w:r>
    </w:p>
    <w:p w:rsidRDefault="007F56B8" w:rsidP="00E669F4" w:rsidR="007F56B8" w:rsidRPr="00F1718A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lastRenderedPageBreak/>
        <w:t>Kako za osporene tražbine navedene pod  toč.</w:t>
      </w:r>
      <w:r w:rsidR="007F56B8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II. 1.</w:t>
      </w:r>
      <w:r w:rsidR="007F56B8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izreke rješenja vjerovnici nemaju ovršnu ispravu, na parnicu radi utvrđenja osporene tražbine</w:t>
      </w:r>
      <w:r w:rsidR="007F56B8" w:rsidRPr="00F1718A">
        <w:rPr>
          <w:sz w:val="24"/>
          <w:szCs w:val="24"/>
        </w:rPr>
        <w:t>,</w:t>
      </w:r>
      <w:r w:rsidRPr="00F1718A">
        <w:rPr>
          <w:sz w:val="24"/>
          <w:szCs w:val="24"/>
        </w:rPr>
        <w:t xml:space="preserve"> temeljem članka 48. stavak 1. SZ-a upućeni su vjerovnici osporenih tražbina.</w:t>
      </w:r>
    </w:p>
    <w:p w:rsidRDefault="00AC0F82" w:rsidP="00E669F4" w:rsidR="00AC0F82" w:rsidRPr="00F1718A">
      <w:pPr>
        <w:widowControl/>
        <w:ind w:firstLine="708"/>
        <w:jc w:val="both"/>
        <w:rPr>
          <w:sz w:val="24"/>
          <w:szCs w:val="24"/>
        </w:rPr>
      </w:pPr>
    </w:p>
    <w:p w:rsidRDefault="00AC0F82" w:rsidP="00E669F4" w:rsidR="00AC0F82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Tražbine pod toč. II. 2. osporio je povjerenik</w:t>
      </w:r>
    </w:p>
    <w:p w:rsidRDefault="00AC0F82" w:rsidP="00E669F4" w:rsidR="00AC0F82" w:rsidRPr="00F1718A">
      <w:pPr>
        <w:widowControl/>
        <w:ind w:firstLine="708"/>
        <w:jc w:val="both"/>
        <w:rPr>
          <w:sz w:val="24"/>
          <w:szCs w:val="24"/>
        </w:rPr>
      </w:pPr>
    </w:p>
    <w:p w:rsidRDefault="00AC0F82" w:rsidP="00AC0F82" w:rsidR="00AC0F82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AC0F82" w:rsidP="00AC0F82" w:rsidR="00AC0F82" w:rsidRPr="00F1718A">
      <w:pPr>
        <w:widowControl/>
        <w:jc w:val="both"/>
        <w:rPr>
          <w:sz w:val="24"/>
          <w:szCs w:val="24"/>
        </w:rPr>
      </w:pPr>
    </w:p>
    <w:p w:rsidRDefault="00AC0F82" w:rsidP="00AD70BB" w:rsidR="00AD70BB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ab/>
        <w:t xml:space="preserve">Odredbom članka 48. st. 2. SZ-a određeno je </w:t>
      </w:r>
      <w:r w:rsidR="00AD70BB" w:rsidRPr="00F1718A">
        <w:rPr>
          <w:sz w:val="24"/>
          <w:szCs w:val="24"/>
        </w:rPr>
        <w:t>da ako je povjerenik osporio tražbinu koju je priznao dužnik, sud će vjerovnika osporene tražbine uputiti na parnicu protiv dužnika radi utvrđivanja osporene tražbine. Povjerenik u takvom postupku nastupa u ime i za račun te na trošak dužnika.</w:t>
      </w:r>
    </w:p>
    <w:p w:rsidRDefault="00AD70BB" w:rsidP="00AD70BB" w:rsidR="00AC0F82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Kako </w:t>
      </w:r>
      <w:r w:rsidR="00AC0F82" w:rsidRPr="00F1718A">
        <w:rPr>
          <w:sz w:val="24"/>
          <w:szCs w:val="24"/>
        </w:rPr>
        <w:t>za osporene tražbine navedene pod  toč. II. 1. izreke rješenja vjerovnici nemaju ovršnu ispravu, na parnicu radi utvrđenja osporene tražbine, temeljem članka 48. stavak 1. SZ-a upućeni su vjerovnici osporenih tražbina.</w:t>
      </w:r>
    </w:p>
    <w:p w:rsidRDefault="006A1388" w:rsidP="00E669F4" w:rsidR="006A1388" w:rsidRPr="00F1718A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F1718A">
      <w:pPr>
        <w:widowControl/>
        <w:ind w:firstLine="708"/>
        <w:jc w:val="both"/>
        <w:rPr>
          <w:sz w:val="24"/>
          <w:szCs w:val="24"/>
        </w:rPr>
      </w:pPr>
      <w:r w:rsidRPr="00F1718A">
        <w:rPr>
          <w:sz w:val="24"/>
          <w:szCs w:val="24"/>
        </w:rPr>
        <w:t xml:space="preserve">Slijedom svega naprijed navedenog </w:t>
      </w:r>
      <w:r w:rsidR="00F164E3" w:rsidRPr="00F1718A">
        <w:rPr>
          <w:sz w:val="24"/>
          <w:szCs w:val="24"/>
        </w:rPr>
        <w:t>riješeno</w:t>
      </w:r>
      <w:r w:rsidRPr="00F1718A">
        <w:rPr>
          <w:sz w:val="24"/>
          <w:szCs w:val="24"/>
        </w:rPr>
        <w:t xml:space="preserve"> je kao u izreci.</w:t>
      </w:r>
    </w:p>
    <w:p w:rsidRDefault="00E669F4" w:rsidP="00E669F4" w:rsidR="00E669F4" w:rsidRPr="00F1718A">
      <w:pPr>
        <w:widowControl/>
        <w:jc w:val="center"/>
        <w:rPr>
          <w:sz w:val="24"/>
          <w:szCs w:val="24"/>
        </w:rPr>
      </w:pPr>
    </w:p>
    <w:p w:rsidRDefault="00E669F4" w:rsidP="00EB2684" w:rsidR="0020649E">
      <w:pPr>
        <w:widowControl/>
        <w:ind w:firstLine="708" w:left="2124"/>
        <w:jc w:val="center"/>
        <w:rPr>
          <w:sz w:val="24"/>
          <w:szCs w:val="24"/>
        </w:rPr>
      </w:pPr>
      <w:r w:rsidRPr="00F1718A">
        <w:rPr>
          <w:sz w:val="24"/>
          <w:szCs w:val="24"/>
        </w:rPr>
        <w:t xml:space="preserve">Zagreb, </w:t>
      </w:r>
      <w:r w:rsidR="006F407E" w:rsidRPr="00F1718A">
        <w:rPr>
          <w:sz w:val="24"/>
          <w:szCs w:val="24"/>
        </w:rPr>
        <w:t>2</w:t>
      </w:r>
      <w:r w:rsidR="006A1388" w:rsidRPr="00F1718A">
        <w:rPr>
          <w:sz w:val="24"/>
          <w:szCs w:val="24"/>
        </w:rPr>
        <w:t>5</w:t>
      </w:r>
      <w:r w:rsidR="009C0D90" w:rsidRPr="00F1718A">
        <w:rPr>
          <w:sz w:val="24"/>
          <w:szCs w:val="24"/>
        </w:rPr>
        <w:t>.</w:t>
      </w:r>
      <w:r w:rsidR="006A1388" w:rsidRPr="00F1718A">
        <w:rPr>
          <w:sz w:val="24"/>
          <w:szCs w:val="24"/>
        </w:rPr>
        <w:t xml:space="preserve"> listopada</w:t>
      </w:r>
      <w:r w:rsidR="009C0D90" w:rsidRPr="00F1718A">
        <w:rPr>
          <w:sz w:val="24"/>
          <w:szCs w:val="24"/>
        </w:rPr>
        <w:t xml:space="preserve"> </w:t>
      </w:r>
      <w:r w:rsidRPr="00F1718A">
        <w:rPr>
          <w:sz w:val="24"/>
          <w:szCs w:val="24"/>
        </w:rPr>
        <w:t>201</w:t>
      </w:r>
      <w:r w:rsidR="009C0D90" w:rsidRPr="00F1718A">
        <w:rPr>
          <w:sz w:val="24"/>
          <w:szCs w:val="24"/>
        </w:rPr>
        <w:t>8</w:t>
      </w:r>
      <w:r w:rsidRPr="00F1718A">
        <w:rPr>
          <w:sz w:val="24"/>
          <w:szCs w:val="24"/>
        </w:rPr>
        <w:t>.</w:t>
      </w:r>
      <w:r w:rsidR="00EB2684" w:rsidRPr="00F1718A">
        <w:rPr>
          <w:sz w:val="24"/>
          <w:szCs w:val="24"/>
        </w:rPr>
        <w:tab/>
      </w:r>
      <w:r w:rsidR="00EB2684" w:rsidRPr="00F1718A">
        <w:rPr>
          <w:sz w:val="24"/>
          <w:szCs w:val="24"/>
        </w:rPr>
        <w:tab/>
      </w:r>
      <w:r w:rsidRPr="00F1718A">
        <w:rPr>
          <w:sz w:val="24"/>
          <w:szCs w:val="24"/>
        </w:rPr>
        <w:t xml:space="preserve">     </w:t>
      </w:r>
      <w:r w:rsidR="00EB2684" w:rsidRPr="00F1718A">
        <w:rPr>
          <w:sz w:val="24"/>
          <w:szCs w:val="24"/>
        </w:rPr>
        <w:tab/>
      </w:r>
    </w:p>
    <w:p w:rsidRDefault="0020649E" w:rsidP="00EB2684" w:rsidR="0020649E">
      <w:pPr>
        <w:widowControl/>
        <w:ind w:firstLine="708" w:left="2124"/>
        <w:jc w:val="center"/>
        <w:rPr>
          <w:sz w:val="24"/>
          <w:szCs w:val="24"/>
        </w:rPr>
      </w:pPr>
    </w:p>
    <w:p w:rsidRDefault="0020649E" w:rsidP="0020649E" w:rsidR="00E669F4" w:rsidRPr="00F1718A">
      <w:pPr>
        <w:widowControl/>
        <w:ind w:firstLine="708" w:left="63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E669F4" w:rsidRPr="00F1718A">
        <w:rPr>
          <w:sz w:val="24"/>
          <w:szCs w:val="24"/>
        </w:rPr>
        <w:t xml:space="preserve">SUDAC:  </w:t>
      </w:r>
    </w:p>
    <w:p w:rsidRDefault="00E669F4" w:rsidP="00F164E3" w:rsidR="00F164E3">
      <w:pPr>
        <w:widowControl/>
        <w:ind w:left="5040"/>
        <w:jc w:val="right"/>
        <w:rPr>
          <w:sz w:val="24"/>
          <w:szCs w:val="24"/>
        </w:rPr>
      </w:pPr>
      <w:r w:rsidRPr="00F1718A">
        <w:rPr>
          <w:sz w:val="24"/>
          <w:szCs w:val="24"/>
        </w:rPr>
        <w:t xml:space="preserve">               </w:t>
      </w:r>
      <w:r w:rsidR="006F407E" w:rsidRPr="00F1718A">
        <w:rPr>
          <w:sz w:val="24"/>
          <w:szCs w:val="24"/>
        </w:rPr>
        <w:t>Nikola Ribarić</w:t>
      </w:r>
    </w:p>
    <w:p w:rsidRDefault="00F64611" w:rsidP="00F164E3" w:rsidR="00F64611">
      <w:pPr>
        <w:widowControl/>
        <w:ind w:left="5040"/>
        <w:jc w:val="right"/>
        <w:rPr>
          <w:sz w:val="24"/>
          <w:szCs w:val="24"/>
        </w:rPr>
      </w:pPr>
    </w:p>
    <w:p w:rsidRDefault="00F64611" w:rsidP="00F164E3" w:rsidR="00F64611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F64611" w:rsidP="00F164E3" w:rsidR="00F64611" w:rsidRPr="00F1718A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6F407E" w:rsidP="00F164E3" w:rsidR="006F407E" w:rsidRPr="00F1718A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 w:rsidRPr="00F1718A">
      <w:pPr>
        <w:widowControl/>
        <w:ind w:left="5040"/>
        <w:jc w:val="right"/>
        <w:rPr>
          <w:sz w:val="24"/>
          <w:szCs w:val="24"/>
        </w:rPr>
      </w:pPr>
    </w:p>
    <w:p w:rsidRDefault="00E669F4" w:rsidP="00F164E3" w:rsidR="00E669F4" w:rsidRPr="00F1718A">
      <w:pPr>
        <w:widowControl/>
        <w:rPr>
          <w:sz w:val="24"/>
          <w:szCs w:val="24"/>
        </w:rPr>
      </w:pPr>
      <w:r w:rsidRPr="00F1718A">
        <w:rPr>
          <w:sz w:val="24"/>
          <w:szCs w:val="24"/>
        </w:rPr>
        <w:t>UPUTA  O PRAVNOM LIJEKU:</w:t>
      </w:r>
    </w:p>
    <w:p w:rsidRDefault="00E669F4" w:rsidP="00C70157" w:rsidR="00E669F4" w:rsidRPr="00F1718A">
      <w:pPr>
        <w:widowControl/>
        <w:jc w:val="both"/>
        <w:rPr>
          <w:sz w:val="24"/>
          <w:szCs w:val="24"/>
        </w:rPr>
      </w:pPr>
      <w:r w:rsidRPr="00F1718A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F1718A">
        <w:rPr>
          <w:sz w:val="24"/>
          <w:szCs w:val="24"/>
        </w:rPr>
        <w:t xml:space="preserve"> od dostave odluke</w:t>
      </w:r>
      <w:r w:rsidRPr="00F1718A">
        <w:rPr>
          <w:sz w:val="24"/>
          <w:szCs w:val="24"/>
        </w:rPr>
        <w:t xml:space="preserve">. </w:t>
      </w:r>
      <w:r w:rsidR="00C70157" w:rsidRPr="00F1718A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F1718A">
        <w:rPr>
          <w:sz w:val="24"/>
          <w:szCs w:val="24"/>
        </w:rPr>
        <w:t>Žalba se podnosi ovom sudu u 2 primjerka.</w:t>
      </w:r>
    </w:p>
    <w:p w:rsidRDefault="002A16DB" w:rsidP="00A1054B" w:rsidR="002A16DB" w:rsidRPr="00F1718A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F1718A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F1718A">
      <w:pPr>
        <w:ind w:firstLine="720"/>
        <w:jc w:val="both"/>
        <w:rPr>
          <w:sz w:val="24"/>
          <w:szCs w:val="24"/>
        </w:rPr>
      </w:pPr>
    </w:p>
    <w:p w:rsidRDefault="006A1388" w:rsidP="00A02E45" w:rsidR="006A1388" w:rsidRPr="00F1718A">
      <w:pPr>
        <w:rPr>
          <w:sz w:val="24"/>
          <w:szCs w:val="24"/>
        </w:rPr>
      </w:pPr>
    </w:p>
    <w:sectPr w:rsidSect="0074231A" w:rsidR="006A1388" w:rsidRPr="00F1718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10E" w:rsidR="0036510E">
      <w:r>
        <w:separator/>
      </w:r>
    </w:p>
  </w:endnote>
  <w:endnote w:id="0" w:type="continuationSeparator">
    <w:p w:rsidRDefault="0036510E" w:rsidR="00365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10E" w:rsidR="0036510E">
      <w:r>
        <w:separator/>
      </w:r>
    </w:p>
  </w:footnote>
  <w:footnote w:id="0" w:type="continuationSeparator">
    <w:p w:rsidRDefault="0036510E" w:rsidR="00365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0E" w:rsidP="004D45C7" w:rsidR="003651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510E" w:rsidR="003651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0E" w:rsidP="004D45C7" w:rsidR="003651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6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6510E" w:rsidP="004D45C7" w:rsidR="0036510E">
    <w:pPr>
      <w:jc w:val="right"/>
      <w:rPr>
        <w:sz w:val="24"/>
        <w:szCs w:val="24"/>
      </w:rPr>
    </w:pPr>
  </w:p>
  <w:p w:rsidRDefault="0036510E" w:rsidP="004D45C7" w:rsidR="0036510E" w:rsidRPr="009A6E93">
    <w:pPr>
      <w:jc w:val="right"/>
      <w:rPr>
        <w:sz w:val="24"/>
        <w:szCs w:val="24"/>
      </w:rPr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1609/2018</w:t>
    </w:r>
  </w:p>
  <w:p w:rsidRDefault="0036510E" w:rsidP="004D45C7" w:rsidR="0036510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0E" w:rsidR="0036510E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40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42"/>
  </w:num>
  <w:num w:numId="8">
    <w:abstractNumId w:val="31"/>
  </w:num>
  <w:num w:numId="9">
    <w:abstractNumId w:val="4"/>
  </w:num>
  <w:num w:numId="10">
    <w:abstractNumId w:val="27"/>
  </w:num>
  <w:num w:numId="11">
    <w:abstractNumId w:val="33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5"/>
  </w:num>
  <w:num w:numId="17">
    <w:abstractNumId w:val="30"/>
  </w:num>
  <w:num w:numId="18">
    <w:abstractNumId w:val="21"/>
  </w:num>
  <w:num w:numId="19">
    <w:abstractNumId w:val="22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9"/>
  </w:num>
  <w:num w:numId="25">
    <w:abstractNumId w:val="14"/>
  </w:num>
  <w:num w:numId="26">
    <w:abstractNumId w:val="24"/>
  </w:num>
  <w:num w:numId="27">
    <w:abstractNumId w:val="16"/>
  </w:num>
  <w:num w:numId="28">
    <w:abstractNumId w:val="26"/>
  </w:num>
  <w:num w:numId="29">
    <w:abstractNumId w:val="19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2"/>
  </w:num>
  <w:num w:numId="39">
    <w:abstractNumId w:val="43"/>
  </w:num>
  <w:num w:numId="40">
    <w:abstractNumId w:val="44"/>
  </w:num>
  <w:num w:numId="41">
    <w:abstractNumId w:val="15"/>
  </w:num>
  <w:num w:numId="42">
    <w:abstractNumId w:val="0"/>
  </w:num>
  <w:num w:numId="43">
    <w:abstractNumId w:val="39"/>
  </w:num>
  <w:num w:numId="44">
    <w:abstractNumId w:val="17"/>
  </w:num>
  <w:num w:numId="45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47F"/>
    <w:rsid w:val="00021773"/>
    <w:rsid w:val="00025D5B"/>
    <w:rsid w:val="000270CA"/>
    <w:rsid w:val="00031398"/>
    <w:rsid w:val="0003372B"/>
    <w:rsid w:val="00033838"/>
    <w:rsid w:val="000341F8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85349"/>
    <w:rsid w:val="0008558B"/>
    <w:rsid w:val="00091873"/>
    <w:rsid w:val="00094DD1"/>
    <w:rsid w:val="000A21F1"/>
    <w:rsid w:val="000A2632"/>
    <w:rsid w:val="000A56F2"/>
    <w:rsid w:val="000B736E"/>
    <w:rsid w:val="000C2293"/>
    <w:rsid w:val="000C749A"/>
    <w:rsid w:val="000D52F8"/>
    <w:rsid w:val="000D6193"/>
    <w:rsid w:val="000D7B0B"/>
    <w:rsid w:val="000E24E2"/>
    <w:rsid w:val="000F5B5D"/>
    <w:rsid w:val="0010096F"/>
    <w:rsid w:val="00110A73"/>
    <w:rsid w:val="001157FD"/>
    <w:rsid w:val="0011597E"/>
    <w:rsid w:val="001210A3"/>
    <w:rsid w:val="00122CBD"/>
    <w:rsid w:val="00131346"/>
    <w:rsid w:val="00132A3D"/>
    <w:rsid w:val="0013479A"/>
    <w:rsid w:val="00137218"/>
    <w:rsid w:val="00140303"/>
    <w:rsid w:val="00151FCB"/>
    <w:rsid w:val="0016058A"/>
    <w:rsid w:val="001748BB"/>
    <w:rsid w:val="00177DD8"/>
    <w:rsid w:val="00193977"/>
    <w:rsid w:val="00193FFB"/>
    <w:rsid w:val="001A3ACB"/>
    <w:rsid w:val="001A3B02"/>
    <w:rsid w:val="001B02FE"/>
    <w:rsid w:val="001B683D"/>
    <w:rsid w:val="001C3A47"/>
    <w:rsid w:val="001C474F"/>
    <w:rsid w:val="001C4861"/>
    <w:rsid w:val="001C5DCA"/>
    <w:rsid w:val="001C628E"/>
    <w:rsid w:val="001D409F"/>
    <w:rsid w:val="001E460F"/>
    <w:rsid w:val="001F5FE0"/>
    <w:rsid w:val="00203C58"/>
    <w:rsid w:val="0020649E"/>
    <w:rsid w:val="00214B9A"/>
    <w:rsid w:val="002240C8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5DCA"/>
    <w:rsid w:val="00287A0F"/>
    <w:rsid w:val="002906A0"/>
    <w:rsid w:val="0029717B"/>
    <w:rsid w:val="002A16DB"/>
    <w:rsid w:val="002A2C5B"/>
    <w:rsid w:val="002B007F"/>
    <w:rsid w:val="002B0A06"/>
    <w:rsid w:val="002B1DC9"/>
    <w:rsid w:val="002B2DAC"/>
    <w:rsid w:val="002B5C47"/>
    <w:rsid w:val="002C2247"/>
    <w:rsid w:val="002C5E47"/>
    <w:rsid w:val="002C6C6C"/>
    <w:rsid w:val="002D037B"/>
    <w:rsid w:val="002D3CF8"/>
    <w:rsid w:val="002D5CD7"/>
    <w:rsid w:val="003004C1"/>
    <w:rsid w:val="00303087"/>
    <w:rsid w:val="00303608"/>
    <w:rsid w:val="003270B6"/>
    <w:rsid w:val="0033105E"/>
    <w:rsid w:val="00334FBB"/>
    <w:rsid w:val="00337995"/>
    <w:rsid w:val="00340A8A"/>
    <w:rsid w:val="00340FBD"/>
    <w:rsid w:val="003441D9"/>
    <w:rsid w:val="00350E6B"/>
    <w:rsid w:val="00355F9C"/>
    <w:rsid w:val="00361D6B"/>
    <w:rsid w:val="003643C8"/>
    <w:rsid w:val="0036510E"/>
    <w:rsid w:val="00366E33"/>
    <w:rsid w:val="00374751"/>
    <w:rsid w:val="00383F22"/>
    <w:rsid w:val="00390442"/>
    <w:rsid w:val="00393DE5"/>
    <w:rsid w:val="00396B41"/>
    <w:rsid w:val="003973DC"/>
    <w:rsid w:val="003A36E1"/>
    <w:rsid w:val="003A4EFA"/>
    <w:rsid w:val="003A7B98"/>
    <w:rsid w:val="003B0015"/>
    <w:rsid w:val="003B06CA"/>
    <w:rsid w:val="003B680F"/>
    <w:rsid w:val="003C3199"/>
    <w:rsid w:val="003D395F"/>
    <w:rsid w:val="003D56D0"/>
    <w:rsid w:val="003D7C1F"/>
    <w:rsid w:val="003E4725"/>
    <w:rsid w:val="003F0AD7"/>
    <w:rsid w:val="003F197F"/>
    <w:rsid w:val="003F6C06"/>
    <w:rsid w:val="004021BF"/>
    <w:rsid w:val="00402457"/>
    <w:rsid w:val="004068FA"/>
    <w:rsid w:val="004149ED"/>
    <w:rsid w:val="00415927"/>
    <w:rsid w:val="00417323"/>
    <w:rsid w:val="00417EC8"/>
    <w:rsid w:val="00430ED0"/>
    <w:rsid w:val="0044747B"/>
    <w:rsid w:val="00452C6A"/>
    <w:rsid w:val="00472607"/>
    <w:rsid w:val="004757ED"/>
    <w:rsid w:val="00475D50"/>
    <w:rsid w:val="00476030"/>
    <w:rsid w:val="004772EB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D6B42"/>
    <w:rsid w:val="004E1BD7"/>
    <w:rsid w:val="004E2DA9"/>
    <w:rsid w:val="004F2FE2"/>
    <w:rsid w:val="004F3685"/>
    <w:rsid w:val="00506BBA"/>
    <w:rsid w:val="00506D53"/>
    <w:rsid w:val="005106D9"/>
    <w:rsid w:val="00530EE2"/>
    <w:rsid w:val="00532D51"/>
    <w:rsid w:val="005349D6"/>
    <w:rsid w:val="005448FA"/>
    <w:rsid w:val="00552BC9"/>
    <w:rsid w:val="00557867"/>
    <w:rsid w:val="00557F42"/>
    <w:rsid w:val="005603DF"/>
    <w:rsid w:val="0056698A"/>
    <w:rsid w:val="0059682F"/>
    <w:rsid w:val="005A272B"/>
    <w:rsid w:val="005A4A86"/>
    <w:rsid w:val="005A5D8D"/>
    <w:rsid w:val="005A65BC"/>
    <w:rsid w:val="005A7D53"/>
    <w:rsid w:val="005B1058"/>
    <w:rsid w:val="005B4C09"/>
    <w:rsid w:val="005D1014"/>
    <w:rsid w:val="005E511C"/>
    <w:rsid w:val="005E6588"/>
    <w:rsid w:val="00602360"/>
    <w:rsid w:val="00605DCA"/>
    <w:rsid w:val="0061600A"/>
    <w:rsid w:val="00622315"/>
    <w:rsid w:val="0063127F"/>
    <w:rsid w:val="006342B4"/>
    <w:rsid w:val="006625F0"/>
    <w:rsid w:val="0066457E"/>
    <w:rsid w:val="00665391"/>
    <w:rsid w:val="006653DD"/>
    <w:rsid w:val="00672FEE"/>
    <w:rsid w:val="00676E84"/>
    <w:rsid w:val="00677958"/>
    <w:rsid w:val="00682519"/>
    <w:rsid w:val="00684BA8"/>
    <w:rsid w:val="00687A51"/>
    <w:rsid w:val="00692398"/>
    <w:rsid w:val="006937C4"/>
    <w:rsid w:val="00694F62"/>
    <w:rsid w:val="00697A12"/>
    <w:rsid w:val="006A1388"/>
    <w:rsid w:val="006A2DB6"/>
    <w:rsid w:val="006A50A0"/>
    <w:rsid w:val="006A6FB3"/>
    <w:rsid w:val="006B04E3"/>
    <w:rsid w:val="006B0EB3"/>
    <w:rsid w:val="006B3F36"/>
    <w:rsid w:val="006B678B"/>
    <w:rsid w:val="006B7507"/>
    <w:rsid w:val="006C3D33"/>
    <w:rsid w:val="006C5D89"/>
    <w:rsid w:val="006C63AA"/>
    <w:rsid w:val="006C76B5"/>
    <w:rsid w:val="006D09D3"/>
    <w:rsid w:val="006D2727"/>
    <w:rsid w:val="006D3F08"/>
    <w:rsid w:val="006D51EF"/>
    <w:rsid w:val="006D6098"/>
    <w:rsid w:val="006D6E93"/>
    <w:rsid w:val="006E6AF7"/>
    <w:rsid w:val="006E771C"/>
    <w:rsid w:val="006F19F0"/>
    <w:rsid w:val="006F2A02"/>
    <w:rsid w:val="006F407E"/>
    <w:rsid w:val="006F4653"/>
    <w:rsid w:val="006F6E1A"/>
    <w:rsid w:val="00701B49"/>
    <w:rsid w:val="00702566"/>
    <w:rsid w:val="0070422B"/>
    <w:rsid w:val="00720328"/>
    <w:rsid w:val="007217EC"/>
    <w:rsid w:val="007217F0"/>
    <w:rsid w:val="00723BF2"/>
    <w:rsid w:val="00726B6D"/>
    <w:rsid w:val="00740DA4"/>
    <w:rsid w:val="0074231A"/>
    <w:rsid w:val="0074780E"/>
    <w:rsid w:val="00750E7C"/>
    <w:rsid w:val="00756B2D"/>
    <w:rsid w:val="007649F9"/>
    <w:rsid w:val="0077014E"/>
    <w:rsid w:val="007746AA"/>
    <w:rsid w:val="00776383"/>
    <w:rsid w:val="00777288"/>
    <w:rsid w:val="00787095"/>
    <w:rsid w:val="007A0E70"/>
    <w:rsid w:val="007A0F2B"/>
    <w:rsid w:val="007A3228"/>
    <w:rsid w:val="007B51BD"/>
    <w:rsid w:val="007B6567"/>
    <w:rsid w:val="007C5ED3"/>
    <w:rsid w:val="007D1845"/>
    <w:rsid w:val="007D32DC"/>
    <w:rsid w:val="007D65A4"/>
    <w:rsid w:val="007E46A9"/>
    <w:rsid w:val="007E7AA2"/>
    <w:rsid w:val="007E7EE1"/>
    <w:rsid w:val="007F051A"/>
    <w:rsid w:val="007F56B8"/>
    <w:rsid w:val="00810C9B"/>
    <w:rsid w:val="008226EB"/>
    <w:rsid w:val="00833B0E"/>
    <w:rsid w:val="00837C36"/>
    <w:rsid w:val="0084148E"/>
    <w:rsid w:val="00843F50"/>
    <w:rsid w:val="00855E58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B6B40"/>
    <w:rsid w:val="008B7879"/>
    <w:rsid w:val="008C1C07"/>
    <w:rsid w:val="008C2584"/>
    <w:rsid w:val="008C35A5"/>
    <w:rsid w:val="008C3A40"/>
    <w:rsid w:val="008C683A"/>
    <w:rsid w:val="008D4B6D"/>
    <w:rsid w:val="008D5068"/>
    <w:rsid w:val="008D7B59"/>
    <w:rsid w:val="008E0278"/>
    <w:rsid w:val="008E3F99"/>
    <w:rsid w:val="008F4734"/>
    <w:rsid w:val="00904892"/>
    <w:rsid w:val="00905760"/>
    <w:rsid w:val="00905C89"/>
    <w:rsid w:val="00913C24"/>
    <w:rsid w:val="00913C83"/>
    <w:rsid w:val="00931713"/>
    <w:rsid w:val="009515AE"/>
    <w:rsid w:val="009517BA"/>
    <w:rsid w:val="009517D4"/>
    <w:rsid w:val="00952EE6"/>
    <w:rsid w:val="00953BDB"/>
    <w:rsid w:val="0096525A"/>
    <w:rsid w:val="00970C9C"/>
    <w:rsid w:val="0097126D"/>
    <w:rsid w:val="00980DDE"/>
    <w:rsid w:val="00984147"/>
    <w:rsid w:val="00997590"/>
    <w:rsid w:val="009A17E2"/>
    <w:rsid w:val="009A4132"/>
    <w:rsid w:val="009A6034"/>
    <w:rsid w:val="009A7682"/>
    <w:rsid w:val="009B05BE"/>
    <w:rsid w:val="009C0C74"/>
    <w:rsid w:val="009C0D90"/>
    <w:rsid w:val="009D2645"/>
    <w:rsid w:val="009E07FA"/>
    <w:rsid w:val="009F0A82"/>
    <w:rsid w:val="009F1CA4"/>
    <w:rsid w:val="00A02E45"/>
    <w:rsid w:val="00A10360"/>
    <w:rsid w:val="00A1054B"/>
    <w:rsid w:val="00A179C0"/>
    <w:rsid w:val="00A203CE"/>
    <w:rsid w:val="00A32105"/>
    <w:rsid w:val="00A35C15"/>
    <w:rsid w:val="00A4481C"/>
    <w:rsid w:val="00A46609"/>
    <w:rsid w:val="00A51AF2"/>
    <w:rsid w:val="00A51F28"/>
    <w:rsid w:val="00A552F5"/>
    <w:rsid w:val="00A60BCD"/>
    <w:rsid w:val="00A64029"/>
    <w:rsid w:val="00A64E43"/>
    <w:rsid w:val="00A706BA"/>
    <w:rsid w:val="00A71C89"/>
    <w:rsid w:val="00A758E3"/>
    <w:rsid w:val="00A824B7"/>
    <w:rsid w:val="00A84F9B"/>
    <w:rsid w:val="00A863E6"/>
    <w:rsid w:val="00AA5A5D"/>
    <w:rsid w:val="00AB025F"/>
    <w:rsid w:val="00AB4417"/>
    <w:rsid w:val="00AC0F82"/>
    <w:rsid w:val="00AC5C2A"/>
    <w:rsid w:val="00AC62AA"/>
    <w:rsid w:val="00AC6A52"/>
    <w:rsid w:val="00AC76E7"/>
    <w:rsid w:val="00AC7839"/>
    <w:rsid w:val="00AD21D6"/>
    <w:rsid w:val="00AD3373"/>
    <w:rsid w:val="00AD37B6"/>
    <w:rsid w:val="00AD70BB"/>
    <w:rsid w:val="00AE4394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3714E"/>
    <w:rsid w:val="00B37641"/>
    <w:rsid w:val="00B37AE2"/>
    <w:rsid w:val="00B4049A"/>
    <w:rsid w:val="00B40D90"/>
    <w:rsid w:val="00B42FC7"/>
    <w:rsid w:val="00B51145"/>
    <w:rsid w:val="00B54A8B"/>
    <w:rsid w:val="00B72906"/>
    <w:rsid w:val="00B74833"/>
    <w:rsid w:val="00B804BE"/>
    <w:rsid w:val="00B91296"/>
    <w:rsid w:val="00B91C7C"/>
    <w:rsid w:val="00B96AB1"/>
    <w:rsid w:val="00BB2EB8"/>
    <w:rsid w:val="00BC3B49"/>
    <w:rsid w:val="00BE55D2"/>
    <w:rsid w:val="00C00B57"/>
    <w:rsid w:val="00C15DFA"/>
    <w:rsid w:val="00C24F5F"/>
    <w:rsid w:val="00C25C2B"/>
    <w:rsid w:val="00C27F8E"/>
    <w:rsid w:val="00C33A26"/>
    <w:rsid w:val="00C35296"/>
    <w:rsid w:val="00C353A1"/>
    <w:rsid w:val="00C43F22"/>
    <w:rsid w:val="00C46644"/>
    <w:rsid w:val="00C51741"/>
    <w:rsid w:val="00C56077"/>
    <w:rsid w:val="00C646E7"/>
    <w:rsid w:val="00C70157"/>
    <w:rsid w:val="00C716BA"/>
    <w:rsid w:val="00C72C80"/>
    <w:rsid w:val="00C86099"/>
    <w:rsid w:val="00C93627"/>
    <w:rsid w:val="00C96142"/>
    <w:rsid w:val="00C973FB"/>
    <w:rsid w:val="00CB1ED2"/>
    <w:rsid w:val="00CB419D"/>
    <w:rsid w:val="00CC01EB"/>
    <w:rsid w:val="00CE525C"/>
    <w:rsid w:val="00CE54DF"/>
    <w:rsid w:val="00CF2D90"/>
    <w:rsid w:val="00CF2EEE"/>
    <w:rsid w:val="00CF3242"/>
    <w:rsid w:val="00CF3D86"/>
    <w:rsid w:val="00D010F4"/>
    <w:rsid w:val="00D05399"/>
    <w:rsid w:val="00D06C1E"/>
    <w:rsid w:val="00D15472"/>
    <w:rsid w:val="00D20336"/>
    <w:rsid w:val="00D2062F"/>
    <w:rsid w:val="00D21D91"/>
    <w:rsid w:val="00D24E8B"/>
    <w:rsid w:val="00D311B5"/>
    <w:rsid w:val="00D40A17"/>
    <w:rsid w:val="00D4242D"/>
    <w:rsid w:val="00D4523F"/>
    <w:rsid w:val="00D50B9E"/>
    <w:rsid w:val="00D5391C"/>
    <w:rsid w:val="00D63F91"/>
    <w:rsid w:val="00D66EB8"/>
    <w:rsid w:val="00D7035B"/>
    <w:rsid w:val="00D953B1"/>
    <w:rsid w:val="00DA22E9"/>
    <w:rsid w:val="00DA4583"/>
    <w:rsid w:val="00DB53E0"/>
    <w:rsid w:val="00DC1424"/>
    <w:rsid w:val="00DC4A08"/>
    <w:rsid w:val="00DD1753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304F5"/>
    <w:rsid w:val="00E3265C"/>
    <w:rsid w:val="00E326D3"/>
    <w:rsid w:val="00E33F8D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B04A4"/>
    <w:rsid w:val="00EB2684"/>
    <w:rsid w:val="00EB62F9"/>
    <w:rsid w:val="00EB688C"/>
    <w:rsid w:val="00EC5F71"/>
    <w:rsid w:val="00ED3C17"/>
    <w:rsid w:val="00EE1F13"/>
    <w:rsid w:val="00EF2039"/>
    <w:rsid w:val="00EF32D6"/>
    <w:rsid w:val="00EF3915"/>
    <w:rsid w:val="00EF3C50"/>
    <w:rsid w:val="00EF79EB"/>
    <w:rsid w:val="00F04AE4"/>
    <w:rsid w:val="00F0731C"/>
    <w:rsid w:val="00F1240B"/>
    <w:rsid w:val="00F15701"/>
    <w:rsid w:val="00F164E3"/>
    <w:rsid w:val="00F1718A"/>
    <w:rsid w:val="00F24E98"/>
    <w:rsid w:val="00F42084"/>
    <w:rsid w:val="00F4264E"/>
    <w:rsid w:val="00F4413B"/>
    <w:rsid w:val="00F45210"/>
    <w:rsid w:val="00F57DDE"/>
    <w:rsid w:val="00F60844"/>
    <w:rsid w:val="00F63270"/>
    <w:rsid w:val="00F64518"/>
    <w:rsid w:val="00F645F8"/>
    <w:rsid w:val="00F64611"/>
    <w:rsid w:val="00F65490"/>
    <w:rsid w:val="00F661AD"/>
    <w:rsid w:val="00F703C3"/>
    <w:rsid w:val="00F71F00"/>
    <w:rsid w:val="00F77736"/>
    <w:rsid w:val="00F851CF"/>
    <w:rsid w:val="00F85BF1"/>
    <w:rsid w:val="00F86F4A"/>
    <w:rsid w:val="00F962EF"/>
    <w:rsid w:val="00F97EA7"/>
    <w:rsid w:val="00FA188C"/>
    <w:rsid w:val="00FA221F"/>
    <w:rsid w:val="00FA75B0"/>
    <w:rsid w:val="00FB02A5"/>
    <w:rsid w:val="00FB5089"/>
    <w:rsid w:val="00FC2B6B"/>
    <w:rsid w:val="00FC6062"/>
    <w:rsid w:val="00FE02E4"/>
    <w:rsid w:val="00FE1CAF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36510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36510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</izvorni_sadrzaj>
    <derivirana_varijabla naziv="DomainObject.Predmet.StrankaFormated_1">  ZELENO DRVO d.o.o.</derivirana_varijabla>
  </DomainObject.Predmet.StrankaFormated>
  <DomainObject.Predmet.StrankaFormatedOIB>
    <izvorni_sadrzaj>  ZELENO DRVO d.o.o., OIB 66785172761</izvorni_sadrzaj>
    <derivirana_varijabla naziv="DomainObject.Predmet.StrankaFormatedOIB_1">  ZELENO DRVO d.o.o., OIB 66785172761</derivirana_varijabla>
  </DomainObject.Predmet.StrankaFormatedOIB>
  <DomainObject.Predmet.StrankaFormatedWithAdress>
    <izvorni_sadrzaj> ZELENO DRVO d.o.o., Krizantema 38, 10360 Sesvete</izvorni_sadrzaj>
    <derivirana_varijabla naziv="DomainObject.Predmet.StrankaFormatedWithAdress_1"> ZELENO DRVO d.o.o., Krizantema 38, 10360 Sesvete</derivirana_varijabla>
  </DomainObject.Predmet.StrankaFormatedWithAdress>
  <DomainObject.Predmet.StrankaFormatedWithAdressOIB>
    <izvorni_sadrzaj> ZELENO DRVO d.o.o., OIB 66785172761, Krizantema 38, 10360 Sesvete</izvorni_sadrzaj>
    <derivirana_varijabla naziv="DomainObject.Predmet.StrankaFormatedWithAdressOIB_1"> ZELENO DRVO d.o.o., OIB 66785172761, Krizantema 38, 10360 Sesvete</derivirana_varijabla>
  </DomainObject.Predmet.StrankaFormatedWithAdressOIB>
  <DomainObject.Predmet.StrankaWithAdress>
    <izvorni_sadrzaj>ZELENO DRVO d.o.o. Krizantema 38,10360 Sesvete</izvorni_sadrzaj>
    <derivirana_varijabla naziv="DomainObject.Predmet.StrankaWithAdress_1">ZELENO DRVO d.o.o. Krizantema 38,10360 Sesvete</derivirana_varijabla>
  </DomainObject.Predmet.StrankaWithAdress>
  <DomainObject.Predmet.StrankaWithAdressOIB>
    <izvorni_sadrzaj>ZELENO DRVO d.o.o., OIB 66785172761, Krizantema 38,10360 Sesvete</izvorni_sadrzaj>
    <derivirana_varijabla naziv="DomainObject.Predmet.StrankaWithAdressOIB_1">ZELENO DRVO d.o.o., OIB 66785172761, Krizantema 38,10360 Sesvete</derivirana_varijabla>
  </DomainObject.Predmet.StrankaWithAdressOIB>
  <DomainObject.Predmet.StrankaNazivFormated>
    <izvorni_sadrzaj>ZELENO DRVO d.o.o.</izvorni_sadrzaj>
    <derivirana_varijabla naziv="DomainObject.Predmet.StrankaNazivFormated_1">ZELENO DRVO d.o.o.</derivirana_varijabla>
  </DomainObject.Predmet.StrankaNazivFormated>
  <DomainObject.Predmet.StrankaNazivFormatedOIB>
    <izvorni_sadrzaj>ZELENO DRVO d.o.o., OIB 66785172761</izvorni_sadrzaj>
    <derivirana_varijabla naziv="DomainObject.Predmet.StrankaNazivFormatedOIB_1">ZELENO DRVO d.o.o., OIB 66785172761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</izvorni_sadrzaj>
    <derivirana_varijabla naziv="DomainObject.Predmet.StrankaListFormated_1">
      <item>ZELENO DRVO d.o.o.</item>
    </derivirana_varijabla>
  </DomainObject.Predmet.StrankaListFormated>
  <DomainObject.Predmet.StrankaListFormatedOIB>
    <izvorni_sadrzaj>
      <item>ZELENO DRVO d.o.o., OIB 66785172761</item>
    </izvorni_sadrzaj>
    <derivirana_varijabla naziv="DomainObject.Predmet.StrankaListFormatedOIB_1">
      <item>ZELENO DRVO d.o.o., OIB 66785172761</item>
    </derivirana_varijabla>
  </DomainObject.Predmet.StrankaListFormatedOIB>
  <DomainObject.Predmet.StrankaListFormatedWithAdress>
    <izvorni_sadrzaj>
      <item>ZELENO DRVO d.o.o., Krizantema 38, 10360 Sesvete</item>
    </izvorni_sadrzaj>
    <derivirana_varijabla naziv="DomainObject.Predmet.StrankaListFormatedWithAdress_1">
      <item>ZELENO DRVO d.o.o., Krizantema 38, 10360 Sesvete</item>
    </derivirana_varijabla>
  </DomainObject.Predmet.StrankaListFormatedWithAdress>
  <DomainObject.Predmet.StrankaListFormatedWithAdressOIB>
    <izvorni_sadrzaj>
      <item>ZELENO DRVO d.o.o., OIB 66785172761, Krizantema 38, 10360 Sesvete</item>
    </izvorni_sadrzaj>
    <derivirana_varijabla naziv="DomainObject.Predmet.StrankaListFormatedWithAdressOIB_1">
      <item>ZELENO DRVO d.o.o., OIB 66785172761, Krizantema 38, 10360 Sesvete</item>
    </derivirana_varijabla>
  </DomainObject.Predmet.StrankaListFormatedWithAdressOIB>
  <DomainObject.Predmet.StrankaListNazivFormated>
    <izvorni_sadrzaj>
      <item>ZELENO DRVO d.o.o.</item>
    </izvorni_sadrzaj>
    <derivirana_varijabla naziv="DomainObject.Predmet.StrankaListNazivFormated_1">
      <item>ZELENO DRVO d.o.o.</item>
    </derivirana_varijabla>
  </DomainObject.Predmet.StrankaListNazivFormated>
  <DomainObject.Predmet.StrankaListNazivFormatedOIB>
    <izvorni_sadrzaj>
      <item>ZELENO DRVO d.o.o., OIB 66785172761</item>
    </izvorni_sadrzaj>
    <derivirana_varijabla naziv="DomainObject.Predmet.StrankaListNazivFormatedOIB_1">
      <item>ZELENO DRVO d.o.o., OIB 66785172761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</izvorni_sadrzaj>
    <derivirana_varijabla naziv="DomainObject.Predmet.OstaliListFormated_1">
      <item>Financijska agencija</item>
      <item>Sudski registar</item>
      <item>Davor Jelić</item>
      <item>Marko Pašalić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</izvorni_sadrzaj>
    <derivirana_varijabla naziv="DomainObject.Predmet.OstaliListNazivFormated_1">
      <item>Financijska agencija</item>
      <item>Sudski registar</item>
      <item>Davor Jelić</item>
      <item>Marko Pašalić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</izvorni_sadrzaj>
    <derivirana_varijabla naziv="DomainObject.Predmet.StrankaIDrugi_1">ZELENO DRVO d.o.o.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</izvorni_sadrzaj>
    <derivirana_varijabla naziv="DomainObject.Predmet.StrankaIDrugiAdressOIB_1">ZELENO DRVO d.o.o., OIB 66785172761, Krizantema 38, 10360 Sesvete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1B7A2-5668-4C84-8BEC-BA4C9CF33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1963</properties:Words>
  <properties:Characters>11575</properties:Characters>
  <properties:Lines>722</properties:Lines>
  <properties:Paragraphs>358</properties:Paragraphs>
  <properties:TotalTime>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2018-10-25T10:05:00Z</dcterms:created>
  <dc:creator>ilukac</dc:creator>
  <cp:lastModifiedBy>Maja Hajtek</cp:lastModifiedBy>
  <cp:lastPrinted>2018-10-25T11:51:00Z</cp:lastPrinted>
  <dcterms:modified xmlns:xsi="http://www.w3.org/2001/XMLSchema-instance" xsi:type="dcterms:W3CDTF">2018-10-25T11:53:00Z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(rješenje_utvrđene_i_osporene_tražbine_ZELENO_DRVO_25.10.2018..docx)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