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c7261" w14:paraId="79c7261"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F93D8A" w:rsidP="00F93D8A" w:rsidR="00F93D8A">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LADY&amp;MENS j.d.o.o., Čepin, Psunjska 46, MBS: 030180274, OIB: 86105348879</w:t>
      </w:r>
      <w:r>
        <w:rPr>
          <w:color w:val="000000"/>
        </w:rPr>
        <w:t>, dana 5.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E0367">
        <w:t xml:space="preserve">direktoru </w:t>
      </w:r>
      <w:r w:rsidR="00F93D8A" w:rsidRPr="00F93D8A">
        <w:t>Josip</w:t>
      </w:r>
      <w:r w:rsidR="00F93D8A">
        <w:t>i</w:t>
      </w:r>
      <w:r w:rsidR="00F93D8A" w:rsidRPr="00F93D8A">
        <w:t xml:space="preserve"> </w:t>
      </w:r>
      <w:proofErr w:type="spellStart"/>
      <w:r w:rsidR="00F93D8A" w:rsidRPr="00F93D8A">
        <w:t>Manjok</w:t>
      </w:r>
      <w:proofErr w:type="spellEnd"/>
      <w:r w:rsidR="00F93D8A" w:rsidRPr="00F93D8A">
        <w:t>, OIB: 69816197666, Darda, Nikole Šubića Zrinskog 42</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C83D3E">
        <w:t>LADY&amp;MENS j.d.o.o., Čepin, Psunjska 46, MBS: 030180274, OIB: 86105348879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A13D97">
        <w:t>25. srpnja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A13D97">
        <w:t>32</w:t>
      </w:r>
      <w:r w:rsidR="00C83D3E">
        <w:t>40</w:t>
      </w:r>
      <w:r>
        <w:t xml:space="preserve"> </w:t>
      </w:r>
      <w:r w:rsidRPr="00BB3A18">
        <w:t xml:space="preserve">od </w:t>
      </w:r>
      <w:r w:rsidR="00A13D97">
        <w:t>24. srpnja</w:t>
      </w:r>
      <w:r w:rsidRPr="00BB3A18">
        <w:t xml:space="preserve"> 2018. godine, za otvaranje stečajnog postupka nad dužnikom </w:t>
      </w:r>
      <w:r w:rsidR="00EB37EA">
        <w:t>LADY&amp;MENS j.d.o.o., Čepin, Psunjska 46, MBS: 030180274, OIB: 86105348879</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487C6E">
        <w:t xml:space="preserve">23. srpnja </w:t>
      </w:r>
      <w:r w:rsidRPr="00B45CC3">
        <w:t xml:space="preserve">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EB37EA">
        <w:t>25.953,68</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4A51A1">
        <w:t xml:space="preserve">23. srpnja </w:t>
      </w:r>
      <w:r>
        <w:t xml:space="preserve">2018. godine te u svom podnesku od </w:t>
      </w:r>
      <w:r w:rsidR="004A51A1">
        <w:t xml:space="preserve">24. srpnja </w:t>
      </w:r>
      <w:r>
        <w:t xml:space="preserve">2018. godine navodi da dužnik na dan </w:t>
      </w:r>
      <w:r w:rsidR="004A51A1">
        <w:t xml:space="preserve">23. srpnja </w:t>
      </w:r>
      <w:r>
        <w:t xml:space="preserve">2018. godine u Jedinstvenom registru računa ima otvorene sljedeće račune i oročena novčana sredstva: </w:t>
      </w:r>
      <w:r w:rsidR="00DE70E0">
        <w:t xml:space="preserve">HR2925000091101452386 </w:t>
      </w:r>
      <w:proofErr w:type="spellStart"/>
      <w:r w:rsidR="00DE70E0">
        <w:t>Addiko</w:t>
      </w:r>
      <w:proofErr w:type="spellEnd"/>
      <w:r w:rsidR="00DE70E0">
        <w:t xml:space="preserve"> Bank</w:t>
      </w:r>
      <w:r w:rsidR="00374D95">
        <w:t xml:space="preserve"> d.d.</w:t>
      </w:r>
      <w:r w:rsidR="001043F3">
        <w:t>,</w:t>
      </w:r>
      <w:r>
        <w:rPr>
          <w:color w:val="000000"/>
        </w:rPr>
        <w:t xml:space="preserve"> </w:t>
      </w:r>
      <w:r>
        <w:t xml:space="preserve">te da na temelju čl. 112. st. 5. Stečajnog zakona dužnik na dan </w:t>
      </w:r>
      <w:r w:rsidR="00707957">
        <w:t xml:space="preserve">23. srpnja </w:t>
      </w:r>
      <w:r>
        <w:t xml:space="preserve">2018.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E4014E">
        <w:t>5</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DE70E0">
        <w:t xml:space="preserve">Josipa </w:t>
      </w:r>
      <w:proofErr w:type="spellStart"/>
      <w:r w:rsidR="00DE70E0">
        <w:t>Manjok</w:t>
      </w:r>
      <w:proofErr w:type="spellEnd"/>
      <w:r w:rsidR="00DE70E0">
        <w:t>,</w:t>
      </w:r>
      <w:r w:rsidR="00DE70E0" w:rsidRPr="00DE70E0">
        <w:t xml:space="preserve"> </w:t>
      </w:r>
      <w:r w:rsidR="00DE70E0">
        <w:t>Darda, Nikole Šubića Zrinskog 42</w:t>
      </w:r>
    </w:p>
    <w:p w:rsidRDefault="00BC548C" w:rsidP="00BC548C" w:rsidR="00DE70E0">
      <w:pPr>
        <w:jc w:val="both"/>
      </w:pPr>
      <w:r w:rsidRPr="00047B69">
        <w:t xml:space="preserve">2. </w:t>
      </w:r>
      <w:r w:rsidR="00D17B8F">
        <w:t>dužnik</w:t>
      </w:r>
      <w:r w:rsidR="003A6EEB">
        <w:t xml:space="preserve"> </w:t>
      </w:r>
      <w:r w:rsidR="00DE70E0" w:rsidRPr="00DE70E0">
        <w:t>LADY&amp;MENS j.d.o.o., Čepin, Psunjska 46</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972651">
        <w:rPr>
          <w:color w:val="000000"/>
        </w:rPr>
        <w:t>29</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78B0" w:rsidR="00CB78B0">
      <w:r>
        <w:separator/>
      </w:r>
    </w:p>
  </w:endnote>
  <w:endnote w:id="0" w:type="continuationSeparator">
    <w:p w:rsidRDefault="00CB78B0" w:rsidR="00CB78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78B0" w:rsidR="00CB78B0">
      <w:r>
        <w:separator/>
      </w:r>
    </w:p>
  </w:footnote>
  <w:footnote w:id="0" w:type="continuationSeparator">
    <w:p w:rsidRDefault="00CB78B0" w:rsidR="00CB78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47B6">
      <w:rPr>
        <w:rStyle w:val="Brojstranice"/>
        <w:noProof/>
      </w:rPr>
      <w:t>3</w:t>
    </w:r>
    <w:r>
      <w:rPr>
        <w:rStyle w:val="Brojstranice"/>
      </w:rPr>
      <w:fldChar w:fldCharType="end"/>
    </w:r>
  </w:p>
  <w:p w:rsidRDefault="004F0E1D" w:rsidP="004F0E1D" w:rsidR="004F0E1D">
    <w:pPr>
      <w:jc w:val="right"/>
    </w:pPr>
    <w:r>
      <w:t>7 St-1041/18-9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090" w:rsidP="001F7090" w:rsidR="001F7090">
    <w:pPr>
      <w:jc w:val="right"/>
    </w:pPr>
    <w:r>
      <w:t>7 St-10</w:t>
    </w:r>
    <w:r w:rsidR="004F0E1D">
      <w:t>41</w:t>
    </w:r>
    <w:r>
      <w:t>/18-9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47B6"/>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B78B0"/>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0E1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7247B6"/>
    <w:rPr>
      <w:color w:val="808080"/>
      <w:bdr w:space="0" w:sz="0" w:color="auto" w:val="none"/>
      <w:shd w:fill="CCFFFF" w:color="auto" w:val="clear"/>
    </w:rPr>
  </w:style>
  <w:style w:customStyle="true" w:styleId="eSPISCCParagraphDefaultFont" w:type="character">
    <w:name w:val="eSPIS_CC_Paragraph Default Font"/>
    <w:basedOn w:val="Naglaeno"/>
    <w:rsid w:val="007247B6"/>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7247B6"/>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47B6"/>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47B6"/>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0E1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7247B6"/>
    <w:rPr>
      <w:color w:val="808080"/>
      <w:bdr w:color="auto" w:space="0" w:sz="0" w:val="none"/>
      <w:shd w:color="auto" w:fill="CCFFFF" w:val="clear"/>
    </w:rPr>
  </w:style>
  <w:style w:customStyle="1" w:styleId="eSPISCCParagraphDefaultFont" w:type="character">
    <w:name w:val="eSPIS_CC_Paragraph Default Font"/>
    <w:basedOn w:val="Naglaeno"/>
    <w:rsid w:val="007247B6"/>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7247B6"/>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47B6"/>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47B6"/>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St-1041/2018</izvorni_sadrzaj>
    <derivirana_varijabla naziv="DomainObject.Predmet.OznakaBroj_1">St-1041/2018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LADY&amp;MENS j.d.o.o. za usluge i trgovinu</izvorni_sadrzaj>
    <derivirana_varijabla naziv="DomainObject.Predmet.ProtustrankaFormated_1">  LADY&amp;MENS j.d.o.o. za usluge i trgovinu</derivirana_varijabla>
  </DomainObject.Predmet.ProtustrankaFormated>
  <DomainObject.Predmet.ProtustrankaFormatedOIB>
    <izvorni_sadrzaj>  LADY&amp;MENS j.d.o.o. za usluge i trgovinu, OIB 86105348879</izvorni_sadrzaj>
    <derivirana_varijabla naziv="DomainObject.Predmet.ProtustrankaFormatedOIB_1">  LADY&amp;MENS j.d.o.o. za usluge i trgovinu, OIB 86105348879</derivirana_varijabla>
  </DomainObject.Predmet.ProtustrankaFormatedOIB>
  <DomainObject.Predmet.ProtustrankaFormatedWithAdress>
    <izvorni_sadrzaj> LADY&amp;MENS j.d.o.o. za usluge i trgovinu, Psunjska 46, 31431 Čepin</izvorni_sadrzaj>
    <derivirana_varijabla naziv="DomainObject.Predmet.ProtustrankaFormatedWithAdress_1"> LADY&amp;MENS j.d.o.o. za usluge i trgovinu, Psunjska 46, 31431 Čepin</derivirana_varijabla>
  </DomainObject.Predmet.ProtustrankaFormatedWithAdress>
  <DomainObject.Predmet.ProtustrankaFormatedWithAdressOIB>
    <izvorni_sadrzaj> LADY&amp;MENS j.d.o.o. za usluge i trgovinu, OIB 86105348879, Psunjska 46, 31431 Čepin</izvorni_sadrzaj>
    <derivirana_varijabla naziv="DomainObject.Predmet.ProtustrankaFormatedWithAdressOIB_1"> LADY&amp;MENS j.d.o.o. za usluge i trgovinu, OIB 86105348879, Psunjska 46, 31431 Čepin</derivirana_varijabla>
  </DomainObject.Predmet.ProtustrankaFormatedWithAdressOIB>
  <DomainObject.Predmet.ProtustrankaWithAdress>
    <izvorni_sadrzaj>LADY&amp;MENS j.d.o.o. za usluge i trgovinu Psunjska 46, 31431 Čepin</izvorni_sadrzaj>
    <derivirana_varijabla naziv="DomainObject.Predmet.ProtustrankaWithAdress_1">LADY&amp;MENS j.d.o.o. za usluge i trgovinu Psunjska 46, 31431 Čepin</derivirana_varijabla>
  </DomainObject.Predmet.ProtustrankaWithAdress>
  <DomainObject.Predmet.ProtustrankaWithAdressOIB>
    <izvorni_sadrzaj>LADY&amp;MENS j.d.o.o. za usluge i trgovinu, OIB 86105348879, Psunjska 46, 31431 Čepin</izvorni_sadrzaj>
    <derivirana_varijabla naziv="DomainObject.Predmet.ProtustrankaWithAdressOIB_1">LADY&amp;MENS j.d.o.o. za usluge i trgovinu, OIB 86105348879, Psunjska 46, 31431 Čepin</derivirana_varijabla>
  </DomainObject.Predmet.ProtustrankaWithAdressOIB>
  <DomainObject.Predmet.ProtustrankaNazivFormated>
    <izvorni_sadrzaj>LADY&amp;MENS j.d.o.o. za usluge i trgovinu</izvorni_sadrzaj>
    <derivirana_varijabla naziv="DomainObject.Predmet.ProtustrankaNazivFormated_1">LADY&amp;MENS j.d.o.o. za usluge i trgovinu</derivirana_varijabla>
  </DomainObject.Predmet.ProtustrankaNazivFormated>
  <DomainObject.Predmet.ProtustrankaNazivFormatedOIB>
    <izvorni_sadrzaj>LADY&amp;MENS j.d.o.o. za usluge i trgovinu, OIB 86105348879</izvorni_sadrzaj>
    <derivirana_varijabla naziv="DomainObject.Predmet.ProtustrankaNazivFormatedOIB_1">LADY&amp;MENS j.d.o.o. za usluge i trgovinu, OIB 86105348879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LADY&amp;MENS j.d.o.o. za usluge i trgovinu</item>
    </izvorni_sadrzaj>
    <derivirana_varijabla naziv="DomainObject.Predmet.ProtuStrankaListFormated_1">
      <item>LADY&amp;MENS j.d.o.o. za usluge i trgovinu</item>
    </derivirana_varijabla>
  </DomainObject.Predmet.ProtuStrankaListFormated>
  <DomainObject.Predmet.ProtuStrankaListFormatedOIB>
    <izvorni_sadrzaj>
      <item>LADY&amp;MENS j.d.o.o. za usluge i trgovinu, OIB 86105348879</item>
    </izvorni_sadrzaj>
    <derivirana_varijabla naziv="DomainObject.Predmet.ProtuStrankaListFormatedOIB_1">
      <item>LADY&amp;MENS j.d.o.o. za usluge i trgovinu, OIB 86105348879</item>
    </derivirana_varijabla>
  </DomainObject.Predmet.ProtuStrankaListFormatedOIB>
  <DomainObject.Predmet.ProtuStrankaListFormatedWithAdress>
    <izvorni_sadrzaj>
      <item>LADY&amp;MENS j.d.o.o. za usluge i trgovinu, Psunjska 46, 31431 Čepin</item>
    </izvorni_sadrzaj>
    <derivirana_varijabla naziv="DomainObject.Predmet.ProtuStrankaListFormatedWithAdress_1">
      <item>LADY&amp;MENS j.d.o.o. za usluge i trgovinu, Psunjska 46, 31431 Čepin</item>
    </derivirana_varijabla>
  </DomainObject.Predmet.ProtuStrankaListFormatedWithAdress>
  <DomainObject.Predmet.ProtuStrankaListFormatedWithAdressOIB>
    <izvorni_sadrzaj>
      <item>LADY&amp;MENS j.d.o.o. za usluge i trgovinu, OIB 86105348879, Psunjska 46, 31431 Čepin</item>
    </izvorni_sadrzaj>
    <derivirana_varijabla naziv="DomainObject.Predmet.ProtuStrankaListFormatedWithAdressOIB_1">
      <item>LADY&amp;MENS j.d.o.o. za usluge i trgovinu, OIB 86105348879, Psunjska 46, 31431 Čepin</item>
    </derivirana_varijabla>
  </DomainObject.Predmet.ProtuStrankaListFormatedWithAdressOIB>
  <DomainObject.Predmet.ProtuStrankaListNazivFormated>
    <izvorni_sadrzaj>
      <item>LADY&amp;MENS j.d.o.o. za usluge i trgovinu</item>
    </izvorni_sadrzaj>
    <derivirana_varijabla naziv="DomainObject.Predmet.ProtuStrankaListNazivFormated_1">
      <item>LADY&amp;MENS j.d.o.o. za usluge i trgovinu</item>
    </derivirana_varijabla>
  </DomainObject.Predmet.ProtuStrankaListNazivFormated>
  <DomainObject.Predmet.ProtuStrankaListNazivFormatedOIB>
    <izvorni_sadrzaj>
      <item>LADY&amp;MENS j.d.o.o. za usluge i trgovinu, OIB 86105348879</item>
    </izvorni_sadrzaj>
    <derivirana_varijabla naziv="DomainObject.Predmet.ProtuStrankaListNazivFormatedOIB_1">
      <item>LADY&amp;MENS j.d.o.o. za usluge i trgovinu, OIB 86105348879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LADY&amp;MENS j.d.o.o. za usluge i trgovinu</izvorni_sadrzaj>
    <derivirana_varijabla naziv="DomainObject.Predmet.ProtustrankaIDrugi_1">LADY&amp;MENS j.d.o.o.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LADY&amp;MENS j.d.o.o. za usluge i trgovinu, OIB 86105348879, Psunjska 46, 31431 Čepin</izvorni_sadrzaj>
    <derivirana_varijabla naziv="DomainObject.Predmet.ProtustrankaIDrugiAdressOIB_1">LADY&amp;MENS j.d.o.o. za usluge i trgovinu, OIB 86105348879, Psunjska 46,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LADY&amp;MENS j.d.o.o. za usluge i trgovinu</item>
    </izvorni_sadrzaj>
    <derivirana_varijabla naziv="DomainObject.Predmet.SudioniciListNaziv_1">
      <item>FINA RC OSIJEK</item>
      <item>LADY&amp;MENS j.d.o.o. za usluge i trgovinu</item>
    </derivirana_varijabla>
  </DomainObject.Predmet.SudioniciListNaziv>
  <DomainObject.Predmet.SudioniciListAdressOIB>
    <izvorni_sadrzaj>
      <item>FINA RC OSIJEK, OIB 85821130368</item>
      <item>LADY&amp;MENS j.d.o.o. za usluge i trgovinu, OIB 86105348879, Psunjska 46,31431 Čepin</item>
    </izvorni_sadrzaj>
    <derivirana_varijabla naziv="DomainObject.Predmet.SudioniciListAdressOIB_1">
      <item>FINA RC OSIJEK, OIB 85821130368</item>
      <item>LADY&amp;MENS j.d.o.o. za usluge i trgovinu, OIB 86105348879, Psunjska 46,31431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86105348879</item>
    </izvorni_sadrzaj>
    <derivirana_varijabla naziv="DomainObject.Predmet.SudioniciListNazivOIB_1">
      <item>, OIB 85821130368</item>
      <item>, OIB 86105348879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St-1041/2018-7</izvorni_sadrzaj>
    <derivirana_varijabla naziv="DomainObject.PredzadnjaOdlukaIzPredmeta.Oznaka_1">St-1041/2018-7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578BC5-3467-4C9D-BF39-BDFAB77C9D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4524</properties:Characters>
  <properties:Lines>134</properties:Lines>
  <properties:Paragraphs>41</properties:Paragraphs>
  <properties:TotalTime>722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2018-11-06T06:21:00Z</dcterms:modified>
  <cp:revision>788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(1041-18 ZK popis imovine i obveza (-9).docx)</vt:lpwstr>
  </prop:property>
  <prop:property name="CC_coloring" pid="4" fmtid="{D5CDD505-2E9C-101B-9397-08002B2CF9AE}">
    <vt:bool>true</vt:bool>
  </prop:property>
  <prop:property name="BrojStranica" pid="5" fmtid="{D5CDD505-2E9C-101B-9397-08002B2CF9AE}">
    <vt:i4>3</vt:i4>
  </prop:property>
</prop:Properties>
</file>