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3388" w14:paraId="a623388" w:rsidRDefault="00212DFE" w:rsidR="001411E1" w:rsidRPr="001875E7">
      <w:pPr>
        <w15:collapsed w:val="false"/>
      </w:pPr>
      <w:bookmarkStart w:name="_GoBack" w:id="0"/>
      <w:bookmarkEnd w:id="0"/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="00F43077" w:rsidRPr="001875E7">
        <w:t xml:space="preserve">       </w:t>
      </w:r>
      <w:r w:rsidR="00B73B8C" w:rsidRPr="001875E7">
        <w:t xml:space="preserve">    4</w:t>
      </w:r>
      <w:r w:rsidR="00F43077" w:rsidRPr="001875E7">
        <w:t xml:space="preserve">  </w:t>
      </w:r>
      <w:proofErr w:type="spellStart"/>
      <w:r w:rsidR="00A40082">
        <w:t>St</w:t>
      </w:r>
      <w:r w:rsidR="00893102">
        <w:t>pn</w:t>
      </w:r>
      <w:proofErr w:type="spellEnd"/>
      <w:r w:rsidR="00893102">
        <w:t>-174/15</w:t>
      </w:r>
    </w:p>
    <w:p w:rsidRDefault="009F233A" w:rsidR="001411E1" w:rsidRPr="001875E7">
      <w:r w:rsidRPr="001875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B8C" w:rsidR="001411E1" w:rsidRPr="001875E7">
      <w:r w:rsidRPr="001875E7">
        <w:t xml:space="preserve">REPUBLIKA HRVATSKA </w:t>
      </w:r>
    </w:p>
    <w:p w:rsidRDefault="00B73B8C" w:rsidR="00B73B8C" w:rsidRPr="001875E7">
      <w:r w:rsidRPr="001875E7">
        <w:t xml:space="preserve">TRGOVAČKI SUD U ZAGREBU </w:t>
      </w:r>
    </w:p>
    <w:p w:rsidRDefault="00B73B8C" w:rsidR="00B73B8C" w:rsidRPr="001875E7">
      <w:r w:rsidRPr="001875E7">
        <w:t xml:space="preserve">STALNA SLUŽBA </w:t>
      </w:r>
    </w:p>
    <w:p w:rsidRDefault="000A2AAB" w:rsidR="000A2AAB" w:rsidRPr="001875E7">
      <w:r w:rsidRPr="001875E7">
        <w:t xml:space="preserve">Karlovac, </w:t>
      </w:r>
      <w:r w:rsidR="009F233A" w:rsidRPr="001875E7">
        <w:t xml:space="preserve">Ljudevita </w:t>
      </w:r>
      <w:proofErr w:type="spellStart"/>
      <w:r w:rsidR="009F233A" w:rsidRPr="001875E7">
        <w:t>Šestića</w:t>
      </w:r>
      <w:proofErr w:type="spellEnd"/>
      <w:r w:rsidR="009F233A" w:rsidRPr="001875E7">
        <w:t xml:space="preserve"> 4</w:t>
      </w:r>
    </w:p>
    <w:p w:rsidRDefault="000A2AAB" w:rsidR="000A2AAB" w:rsidRPr="001875E7"/>
    <w:p w:rsidRDefault="000A2AAB" w:rsidP="000A2AAB" w:rsidR="001411E1" w:rsidRPr="001875E7">
      <w:pPr>
        <w:jc w:val="center"/>
      </w:pPr>
      <w:r w:rsidRPr="001875E7">
        <w:t xml:space="preserve">REPUBLIKA HRVATSKA </w:t>
      </w:r>
    </w:p>
    <w:p w:rsidRDefault="00550B99" w:rsidP="00B73B8C" w:rsidR="001411E1" w:rsidRPr="001875E7">
      <w:pPr>
        <w:jc w:val="center"/>
      </w:pPr>
      <w:r w:rsidRPr="001875E7">
        <w:t>Z A K L J U Č A K</w:t>
      </w:r>
    </w:p>
    <w:p w:rsidRDefault="001411E1" w:rsidR="001411E1" w:rsidRPr="001875E7"/>
    <w:p w:rsidRDefault="00212DFE" w:rsidR="00212DFE" w:rsidRPr="001875E7"/>
    <w:p w:rsidRDefault="003606D0" w:rsidP="000A2AAB" w:rsidR="000A2AAB" w:rsidRPr="001875E7">
      <w:pPr>
        <w:jc w:val="both"/>
      </w:pPr>
      <w:r w:rsidRPr="001875E7">
        <w:t xml:space="preserve">           </w:t>
      </w:r>
      <w:r w:rsidR="00E70420">
        <w:t>Trgovački sud u Zagrebu, Stalna služba</w:t>
      </w:r>
      <w:r w:rsidR="00BA7EA7" w:rsidRPr="001875E7">
        <w:t xml:space="preserve">, </w:t>
      </w:r>
      <w:r w:rsidR="00A73933" w:rsidRPr="001875E7">
        <w:t>po sucu</w:t>
      </w:r>
      <w:r w:rsidR="00EB171E" w:rsidRPr="001875E7">
        <w:t xml:space="preserve"> </w:t>
      </w:r>
      <w:r w:rsidR="00475BEA" w:rsidRPr="001875E7">
        <w:t>Goranka Boljkovac</w:t>
      </w:r>
      <w:r w:rsidR="00A33D12" w:rsidRPr="001875E7">
        <w:t xml:space="preserve">, </w:t>
      </w:r>
      <w:r w:rsidR="000A2AAB" w:rsidRPr="001875E7">
        <w:t xml:space="preserve">u postupku sklapanja </w:t>
      </w:r>
      <w:proofErr w:type="spellStart"/>
      <w:r w:rsidR="000A2AAB" w:rsidRPr="001875E7">
        <w:t>predstečajne</w:t>
      </w:r>
      <w:proofErr w:type="spellEnd"/>
      <w:r w:rsidR="000A2AAB" w:rsidRPr="001875E7">
        <w:t xml:space="preserve"> nagodbe nad dužnikom </w:t>
      </w:r>
      <w:r w:rsidR="00893102">
        <w:t>PASTOR INŽENJERING d.d., Rakitje, Novačka 2, OIB 55598634637</w:t>
      </w:r>
      <w:r w:rsidR="00C35028">
        <w:t>, dana</w:t>
      </w:r>
      <w:r w:rsidR="000A2AAB" w:rsidRPr="001875E7">
        <w:t xml:space="preserve"> </w:t>
      </w:r>
      <w:r w:rsidR="00893102">
        <w:t>23. prosinca</w:t>
      </w:r>
      <w:r w:rsidR="00162070" w:rsidRPr="001875E7">
        <w:t xml:space="preserve"> 2016</w:t>
      </w:r>
      <w:r w:rsidR="000A2AAB" w:rsidRPr="001875E7">
        <w:t>. godine</w:t>
      </w:r>
    </w:p>
    <w:p w:rsidRDefault="00F23AE3" w:rsidP="00212DFE" w:rsidR="00F23AE3" w:rsidRPr="001875E7">
      <w:pPr>
        <w:jc w:val="both"/>
      </w:pPr>
    </w:p>
    <w:p w:rsidRDefault="00550B99" w:rsidP="00316968" w:rsidR="00212DFE" w:rsidRPr="001875E7">
      <w:pPr>
        <w:jc w:val="center"/>
      </w:pPr>
      <w:r w:rsidRPr="001875E7">
        <w:t xml:space="preserve">z a k l j u č i o </w:t>
      </w:r>
      <w:r w:rsidR="006800A4" w:rsidRPr="001875E7">
        <w:t xml:space="preserve"> j e</w:t>
      </w:r>
    </w:p>
    <w:p w:rsidRDefault="009F233A" w:rsidP="009F233A" w:rsidR="009F233A" w:rsidRPr="001875E7">
      <w:pPr>
        <w:jc w:val="both"/>
      </w:pPr>
    </w:p>
    <w:p w:rsidRDefault="00550B99" w:rsidP="00893102" w:rsidR="00550B99" w:rsidRPr="001875E7">
      <w:pPr>
        <w:pStyle w:val="Odlomakpopisa"/>
        <w:numPr>
          <w:ilvl w:val="0"/>
          <w:numId w:val="9"/>
        </w:numPr>
        <w:jc w:val="both"/>
      </w:pPr>
      <w:r w:rsidRPr="001875E7">
        <w:t>Utvrđuje se da je rješenje ovog suda poslovni broj</w:t>
      </w:r>
      <w:r w:rsidR="001875E7">
        <w:t xml:space="preserve"> 4</w:t>
      </w:r>
      <w:r w:rsidRPr="001875E7">
        <w:t xml:space="preserve"> </w:t>
      </w:r>
      <w:proofErr w:type="spellStart"/>
      <w:r w:rsidR="00893102">
        <w:t>Stpn</w:t>
      </w:r>
      <w:proofErr w:type="spellEnd"/>
      <w:r w:rsidR="00893102">
        <w:t>-174/15</w:t>
      </w:r>
      <w:r w:rsidRPr="001875E7">
        <w:t xml:space="preserve"> od </w:t>
      </w:r>
      <w:r w:rsidR="00893102">
        <w:t>3. listopada</w:t>
      </w:r>
      <w:r w:rsidR="00BA7EA7" w:rsidRPr="001875E7">
        <w:t xml:space="preserve"> 201</w:t>
      </w:r>
      <w:r w:rsidR="00162070" w:rsidRPr="001875E7">
        <w:t>6</w:t>
      </w:r>
      <w:r w:rsidRPr="001875E7">
        <w:t xml:space="preserve">. godine kojim je odobreno sklapanje </w:t>
      </w:r>
      <w:proofErr w:type="spellStart"/>
      <w:r w:rsidRPr="001875E7">
        <w:t>predstečajne</w:t>
      </w:r>
      <w:proofErr w:type="spellEnd"/>
      <w:r w:rsidRPr="001875E7">
        <w:t xml:space="preserve"> nagodbe </w:t>
      </w:r>
      <w:r w:rsidR="002967F2" w:rsidRPr="001875E7">
        <w:t xml:space="preserve">u postupku </w:t>
      </w:r>
      <w:r w:rsidR="002126E1" w:rsidRPr="001875E7">
        <w:t>nad</w:t>
      </w:r>
      <w:r w:rsidRPr="001875E7">
        <w:t xml:space="preserve"> </w:t>
      </w:r>
      <w:r w:rsidR="003D4227" w:rsidRPr="001875E7">
        <w:t xml:space="preserve">dužnikom </w:t>
      </w:r>
      <w:r w:rsidR="00893102">
        <w:t>PASTOR INŽENJERING d.d., Rakitje, Novačka 2, OIB 55598634637</w:t>
      </w:r>
      <w:r w:rsidR="00151C40">
        <w:t xml:space="preserve">, </w:t>
      </w:r>
      <w:r w:rsidRPr="001875E7">
        <w:t xml:space="preserve">postalo pravomoćno dana </w:t>
      </w:r>
      <w:r w:rsidR="00893102">
        <w:t>7. prosinca</w:t>
      </w:r>
      <w:r w:rsidR="00162070" w:rsidRPr="001875E7">
        <w:t xml:space="preserve"> 2016</w:t>
      </w:r>
      <w:r w:rsidRPr="001875E7">
        <w:t xml:space="preserve">. godine. </w:t>
      </w:r>
    </w:p>
    <w:p w:rsidRDefault="00550B99" w:rsidP="00550B99" w:rsidR="00550B99" w:rsidRPr="001875E7">
      <w:pPr>
        <w:jc w:val="both"/>
      </w:pPr>
    </w:p>
    <w:p w:rsidRDefault="002967F2" w:rsidP="00550B99" w:rsidR="00550B99" w:rsidRPr="001875E7">
      <w:pPr>
        <w:pStyle w:val="Odlomakpopisa"/>
        <w:numPr>
          <w:ilvl w:val="0"/>
          <w:numId w:val="9"/>
        </w:numPr>
        <w:jc w:val="both"/>
      </w:pPr>
      <w:r w:rsidRPr="001875E7">
        <w:t xml:space="preserve">Predstečajna nagodba stekla je svojstvo pravomoćnosti. Predstečajna nagodba je ovršna ako je tražbina koju prema njoj treba ispuniti dospjela. Dospijeće tražbine dokazuje se zapisnikom o predstečajnoj nagodbi. Na temelju predstečajne nagodbe koja je postala ovršna u jednom dijelu, ovrha se može odrediti samo u odnosu na taj dio (čl. 27. st. 1., 2. i 4. Ovršnog zakona).     </w:t>
      </w:r>
    </w:p>
    <w:p w:rsidRDefault="00550B99" w:rsidP="00FB0DC3" w:rsidR="00FB0DC3" w:rsidRPr="001875E7">
      <w:pPr>
        <w:ind w:firstLine="708"/>
        <w:jc w:val="both"/>
      </w:pPr>
      <w:r w:rsidRPr="001875E7">
        <w:t xml:space="preserve"> </w:t>
      </w:r>
    </w:p>
    <w:p w:rsidRDefault="00FB0DC3" w:rsidP="00FB0DC3" w:rsidR="00212DFE" w:rsidRPr="001875E7">
      <w:pPr>
        <w:jc w:val="center"/>
      </w:pPr>
      <w:r w:rsidRPr="001875E7">
        <w:t xml:space="preserve">U Karlovcu </w:t>
      </w:r>
      <w:r w:rsidR="00893102">
        <w:t>23. prosinca</w:t>
      </w:r>
      <w:r w:rsidR="00162070" w:rsidRPr="001875E7">
        <w:t xml:space="preserve"> 2016</w:t>
      </w:r>
      <w:r w:rsidR="000836FA" w:rsidRPr="001875E7">
        <w:t>. godine</w:t>
      </w:r>
    </w:p>
    <w:p w:rsidRDefault="00212DFE" w:rsidR="00212DFE" w:rsidRPr="001875E7"/>
    <w:p w:rsidRDefault="00333CAD" w:rsidP="00212DFE" w:rsidR="00212DFE" w:rsidRPr="001875E7">
      <w:pPr>
        <w:ind w:left="6372"/>
      </w:pPr>
      <w:r w:rsidRPr="001875E7">
        <w:t xml:space="preserve">               </w:t>
      </w:r>
      <w:r w:rsidR="00212DFE" w:rsidRPr="001875E7">
        <w:t>Sudac:</w:t>
      </w:r>
    </w:p>
    <w:p w:rsidRDefault="007B22C6" w:rsidP="00CB54E1" w:rsidR="003D4227" w:rsidRPr="001875E7">
      <w:pPr>
        <w:jc w:val="center"/>
      </w:pPr>
      <w:r w:rsidRPr="001875E7">
        <w:t xml:space="preserve"> </w:t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="00475BEA" w:rsidRPr="001875E7">
        <w:t xml:space="preserve">    Goranka Boljkovac</w:t>
      </w:r>
      <w:r w:rsidR="00162070" w:rsidRPr="001875E7">
        <w:t>, v.r.</w:t>
      </w:r>
    </w:p>
    <w:p w:rsidRDefault="008F4E26" w:rsidP="00CB54E1" w:rsidR="008F4E26" w:rsidRPr="001875E7">
      <w:pPr>
        <w:jc w:val="center"/>
      </w:pPr>
    </w:p>
    <w:p w:rsidRDefault="00162070" w:rsidP="00162070" w:rsidR="00CB54E1" w:rsidRPr="001875E7">
      <w:pPr>
        <w:tabs>
          <w:tab w:pos="6946" w:val="left"/>
        </w:tabs>
      </w:pPr>
      <w:r w:rsidRPr="001875E7">
        <w:tab/>
        <w:t xml:space="preserve">Za točnost </w:t>
      </w:r>
      <w:proofErr w:type="spellStart"/>
      <w:r w:rsidRPr="001875E7">
        <w:t>otpravka</w:t>
      </w:r>
      <w:proofErr w:type="spellEnd"/>
      <w:r w:rsidRPr="001875E7">
        <w:t>-</w:t>
      </w:r>
    </w:p>
    <w:p w:rsidRDefault="008F4E26" w:rsidP="009F233A" w:rsidR="009F233A" w:rsidRPr="001875E7">
      <w:pPr>
        <w:tabs>
          <w:tab w:pos="6900" w:val="left"/>
        </w:tabs>
        <w:jc w:val="both"/>
      </w:pPr>
      <w:r w:rsidRPr="001875E7">
        <w:tab/>
      </w:r>
      <w:r w:rsidR="00162070" w:rsidRPr="001875E7">
        <w:t>ovlašteni službenik:</w:t>
      </w:r>
    </w:p>
    <w:p w:rsidRDefault="00162070" w:rsidP="00162070" w:rsidR="00893479" w:rsidRPr="001875E7">
      <w:pPr>
        <w:tabs>
          <w:tab w:pos="6900" w:val="left"/>
        </w:tabs>
      </w:pPr>
      <w:r w:rsidRPr="001875E7">
        <w:tab/>
        <w:t>Renata Klokočki</w:t>
      </w:r>
    </w:p>
    <w:p w:rsidRDefault="002967F2" w:rsidP="002967F2" w:rsidR="002967F2" w:rsidRPr="001875E7">
      <w:pPr>
        <w:jc w:val="center"/>
      </w:pPr>
    </w:p>
    <w:p w:rsidRDefault="00550B99" w:rsidP="00893479" w:rsidR="00550B99" w:rsidRPr="001875E7">
      <w:pPr>
        <w:jc w:val="both"/>
      </w:pPr>
      <w:r w:rsidRPr="001875E7">
        <w:t>PRAVNA POUKA:</w:t>
      </w:r>
    </w:p>
    <w:p w:rsidRDefault="00550B99" w:rsidP="00893479" w:rsidR="00550B99" w:rsidRPr="001875E7">
      <w:pPr>
        <w:jc w:val="both"/>
      </w:pPr>
      <w:r w:rsidRPr="001875E7">
        <w:t>Protiv ovog zaključka nije dopuštena žalba.</w:t>
      </w:r>
    </w:p>
    <w:p w:rsidRDefault="00550B99" w:rsidP="00893479" w:rsidR="00550B99" w:rsidRPr="001875E7">
      <w:pPr>
        <w:jc w:val="both"/>
      </w:pPr>
    </w:p>
    <w:p w:rsidRDefault="00550B99" w:rsidP="00893479" w:rsidR="00550B99" w:rsidRPr="001875E7">
      <w:pPr>
        <w:jc w:val="both"/>
      </w:pPr>
    </w:p>
    <w:p w:rsidRDefault="006800A4" w:rsidR="006800A4" w:rsidRPr="001875E7"/>
    <w:p w:rsidRDefault="001411E1" w:rsidR="001411E1" w:rsidRPr="001875E7"/>
    <w:sectPr w:rsidSect="000836FA" w:rsidR="001411E1" w:rsidRPr="001875E7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C40" w:rsidR="00F47C40">
      <w:r>
        <w:separator/>
      </w:r>
    </w:p>
  </w:endnote>
  <w:endnote w:id="0" w:type="continuationSeparator">
    <w:p w:rsidRDefault="00F47C40" w:rsidR="00F47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C40" w:rsidR="00F47C40">
      <w:r>
        <w:separator/>
      </w:r>
    </w:p>
  </w:footnote>
  <w:footnote w:id="0" w:type="continuationSeparator">
    <w:p w:rsidRDefault="00F47C40" w:rsidR="00F47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5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4Stpn-</w:t>
    </w:r>
    <w:r w:rsidR="00C93F2F">
      <w:t>419</w:t>
    </w:r>
    <w:r>
      <w:t>/</w:t>
    </w:r>
    <w:r w:rsidR="00C93F2F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B77F92"/>
    <w:multiLevelType w:val="hybridMultilevel"/>
    <w:tmpl w:val="C2F4A2D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5FA92D0E"/>
    <w:multiLevelType w:val="hybridMultilevel"/>
    <w:tmpl w:val="472E16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8634A8"/>
    <w:multiLevelType w:val="hybridMultilevel"/>
    <w:tmpl w:val="5CDCC3E4"/>
    <w:lvl w:tplc="797C2E8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BA4126"/>
    <w:multiLevelType w:val="hybridMultilevel"/>
    <w:tmpl w:val="FCAAA19E"/>
    <w:lvl w:tplc="3CF25FEE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22A2B"/>
    <w:rsid w:val="000836FA"/>
    <w:rsid w:val="00094D87"/>
    <w:rsid w:val="000A2AAB"/>
    <w:rsid w:val="001117B8"/>
    <w:rsid w:val="0013793D"/>
    <w:rsid w:val="001411E1"/>
    <w:rsid w:val="00151C40"/>
    <w:rsid w:val="00162070"/>
    <w:rsid w:val="001622E8"/>
    <w:rsid w:val="00163186"/>
    <w:rsid w:val="00180269"/>
    <w:rsid w:val="001875E7"/>
    <w:rsid w:val="0019487A"/>
    <w:rsid w:val="001B70BC"/>
    <w:rsid w:val="001F0BB3"/>
    <w:rsid w:val="002126E1"/>
    <w:rsid w:val="00212DFE"/>
    <w:rsid w:val="002317BE"/>
    <w:rsid w:val="00231A09"/>
    <w:rsid w:val="0026792F"/>
    <w:rsid w:val="002967F2"/>
    <w:rsid w:val="002E4033"/>
    <w:rsid w:val="003158BD"/>
    <w:rsid w:val="00316068"/>
    <w:rsid w:val="00316968"/>
    <w:rsid w:val="00333CAD"/>
    <w:rsid w:val="003606D0"/>
    <w:rsid w:val="003A6732"/>
    <w:rsid w:val="003B18DE"/>
    <w:rsid w:val="003B4D5F"/>
    <w:rsid w:val="003D4227"/>
    <w:rsid w:val="00400A9F"/>
    <w:rsid w:val="00407929"/>
    <w:rsid w:val="004275C5"/>
    <w:rsid w:val="004333B9"/>
    <w:rsid w:val="00456870"/>
    <w:rsid w:val="004718DB"/>
    <w:rsid w:val="00475BEA"/>
    <w:rsid w:val="00512D25"/>
    <w:rsid w:val="00544C1F"/>
    <w:rsid w:val="00550B99"/>
    <w:rsid w:val="005A4793"/>
    <w:rsid w:val="006168F0"/>
    <w:rsid w:val="00661BA2"/>
    <w:rsid w:val="006800A4"/>
    <w:rsid w:val="0069774E"/>
    <w:rsid w:val="006A3365"/>
    <w:rsid w:val="006D51EC"/>
    <w:rsid w:val="00711BAE"/>
    <w:rsid w:val="007859CF"/>
    <w:rsid w:val="007A0690"/>
    <w:rsid w:val="007B22C6"/>
    <w:rsid w:val="007C3A07"/>
    <w:rsid w:val="00800477"/>
    <w:rsid w:val="008337B2"/>
    <w:rsid w:val="008606AE"/>
    <w:rsid w:val="00893102"/>
    <w:rsid w:val="00893479"/>
    <w:rsid w:val="008C57B0"/>
    <w:rsid w:val="008F4E26"/>
    <w:rsid w:val="009012E5"/>
    <w:rsid w:val="00954FB0"/>
    <w:rsid w:val="009D3E58"/>
    <w:rsid w:val="009F233A"/>
    <w:rsid w:val="00A166AF"/>
    <w:rsid w:val="00A32BCA"/>
    <w:rsid w:val="00A33D12"/>
    <w:rsid w:val="00A40082"/>
    <w:rsid w:val="00A42815"/>
    <w:rsid w:val="00A649EC"/>
    <w:rsid w:val="00A73933"/>
    <w:rsid w:val="00A93942"/>
    <w:rsid w:val="00AA3E60"/>
    <w:rsid w:val="00AF691B"/>
    <w:rsid w:val="00B73B8C"/>
    <w:rsid w:val="00B74DA8"/>
    <w:rsid w:val="00B81753"/>
    <w:rsid w:val="00B82C81"/>
    <w:rsid w:val="00B90885"/>
    <w:rsid w:val="00BA7EA7"/>
    <w:rsid w:val="00BB0081"/>
    <w:rsid w:val="00BC6A54"/>
    <w:rsid w:val="00C05653"/>
    <w:rsid w:val="00C35028"/>
    <w:rsid w:val="00C93F2F"/>
    <w:rsid w:val="00CB54E1"/>
    <w:rsid w:val="00D15A99"/>
    <w:rsid w:val="00D961D1"/>
    <w:rsid w:val="00DF4C7C"/>
    <w:rsid w:val="00E07810"/>
    <w:rsid w:val="00E44151"/>
    <w:rsid w:val="00E70420"/>
    <w:rsid w:val="00E73E3F"/>
    <w:rsid w:val="00EA6111"/>
    <w:rsid w:val="00EB171E"/>
    <w:rsid w:val="00ED1E25"/>
    <w:rsid w:val="00F05D5A"/>
    <w:rsid w:val="00F1006C"/>
    <w:rsid w:val="00F112BF"/>
    <w:rsid w:val="00F23AE3"/>
    <w:rsid w:val="00F43077"/>
    <w:rsid w:val="00F44F4A"/>
    <w:rsid w:val="00F47C40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0B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0B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48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576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2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96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07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77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2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715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795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5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1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Stpn-174/2015</izvorni_sadrzaj>
    <derivirana_varijabla naziv="DomainObject.Predmet.OznakaBroj_1">Stpn-174/2015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INŽENJERING d.d. zastupanog po punomoćniku Ljubica Spajić</izvorni_sadrzaj>
    <derivirana_varijabla naziv="DomainObject.Predmet.ProtustrankaFormated_1">  PASTOR INŽENJERING d.d. zastupanog po punomoćniku Ljubica Spajić</derivirana_varijabla>
  </DomainObject.Predmet.ProtustrankaFormated>
  <DomainObject.Predmet.ProtustrankaFormatedOIB>
    <izvorni_sadrzaj>  PASTOR INŽENJERING d.d., OIB 55598634637 zastupanog po punomoćniku Ljubica Spajić</izvorni_sadrzaj>
    <derivirana_varijabla naziv="DomainObject.Predmet.ProtustrankaFormatedOIB_1">  PASTOR INŽENJERING d.d., OIB 55598634637 zastupanog po punomoćniku Ljubica Spajić</derivirana_varijabla>
  </DomainObject.Predmet.ProtustrankaFormatedOIB>
  <DomainObject.Predmet.ProtustrankaFormatedWithAdress>
    <izvorni_sadrzaj> PASTOR INŽENJERING d.d., Novačka 2, 10437 Rakitje zastupanog po punomoćniku Ljubica Spajić</izvorni_sadrzaj>
    <derivirana_varijabla naziv="DomainObject.Predmet.ProtustrankaFormatedWithAdress_1"> PASTOR INŽENJERING d.d., Novačka 2, 10437 Rakitje zastupanog po punomoćniku Ljubica Spajić</derivirana_varijabla>
  </DomainObject.Predmet.ProtustrankaFormatedWithAdress>
  <DomainObject.Predmet.ProtustrankaFormatedWithAdressOIB>
    <izvorni_sadrzaj> PASTOR INŽENJERING d.d., OIB 55598634637, Novačka 2, 10437 Rakitje zastupanog po punomoćniku Ljubica Spajić</izvorni_sadrzaj>
    <derivirana_varijabla naziv="DomainObject.Predmet.ProtustrankaFormatedWithAdressOIB_1"> PASTOR INŽENJERING d.d., OIB 55598634637, Novačka 2, 10437 Rakitje zastupanog po punomoćniku Ljubica Spajić</derivirana_varijabla>
  </DomainObject.Predmet.ProtustrankaFormatedWithAdressOIB>
  <DomainObject.Predmet.ProtustrankaWithAdress>
    <izvorni_sadrzaj>PASTOR INŽENJERING d.d. Novačka 2, 10437 Rakitje</izvorni_sadrzaj>
    <derivirana_varijabla naziv="DomainObject.Predmet.ProtustrankaWithAdress_1">PASTOR INŽENJERING d.d. Novačka 2, 10437 Rakitje</derivirana_varijabla>
  </DomainObject.Predmet.ProtustrankaWithAdress>
  <DomainObject.Predmet.ProtustrankaWithAdressOIB>
    <izvorni_sadrzaj>PASTOR INŽENJERING d.d., OIB 55598634637, Novačka 2, 10437 Rakitje</izvorni_sadrzaj>
    <derivirana_varijabla naziv="DomainObject.Predmet.ProtustrankaWithAdressOIB_1">PASTOR INŽENJERING d.d., OIB 55598634637, Novačka 2, 10437 Rakitje</derivirana_varijabla>
  </DomainObject.Predmet.ProtustrankaWithAdressOIB>
  <DomainObject.Predmet.ProtustrankaNazivFormated>
    <izvorni_sadrzaj>PASTOR INŽENJERING d.d.</izvorni_sadrzaj>
    <derivirana_varijabla naziv="DomainObject.Predmet.ProtustrankaNazivFormated_1">PASTOR INŽENJERING d.d.</derivirana_varijabla>
  </DomainObject.Predmet.ProtustrankaNazivFormated>
  <DomainObject.Predmet.ProtustrankaNazivFormatedOIB>
    <izvorni_sadrzaj>PASTOR INŽENJERING d.d., OIB 55598634637</izvorni_sadrzaj>
    <derivirana_varijabla naziv="DomainObject.Predmet.ProtustrankaNazivFormatedOIB_1">PASTOR INŽENJERING d.d., OIB 55598634637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d.d.; ELEKTRO-CECIĆ d.o.o.</izvorni_sadrzaj>
    <derivirana_varijabla naziv="DomainObject.Predmet.StrankaFormated_1">  PASTOR INŽENJERING d.d.; ELEKTRO-CECIĆ d.o.o.</derivirana_varijabla>
  </DomainObject.Predmet.StrankaFormated>
  <DomainObject.Predmet.StrankaFormatedOIB>
    <izvorni_sadrzaj>  PASTOR INŽENJERING d.d., OIB 55598634637; ELEKTRO-CECIĆ d.o.o., OIB 77002614699</izvorni_sadrzaj>
    <derivirana_varijabla naziv="DomainObject.Predmet.StrankaFormatedOIB_1">  PASTOR INŽENJERING d.d., OIB 55598634637; ELEKTRO-CECIĆ d.o.o., OIB 77002614699</derivirana_varijabla>
  </DomainObject.Predmet.StrankaFormatedOIB>
  <DomainObject.Predmet.StrankaFormatedWithAdress>
    <izvorni_sadrzaj> PASTOR INŽENJERING d.d., Novačka 2, 10437 Rakitje; ELEKTRO-CECIĆ d.o.o., Zagrebačka cesta 132/A, 10000 Zagreb</izvorni_sadrzaj>
    <derivirana_varijabla naziv="DomainObject.Predmet.StrankaFormatedWithAdress_1"> PASTOR INŽENJERING d.d., Novačka 2, 10437 Rakitje; ELEKTRO-CECIĆ d.o.o., Zagrebačka cesta 132/A, 10000 Zagreb</derivirana_varijabla>
  </DomainObject.Predmet.StrankaFormatedWithAdress>
  <DomainObject.Predmet.StrankaFormatedWithAdressOIB>
    <izvorni_sadrzaj> PASTOR INŽENJERING d.d., OIB 55598634637, Novačka 2, 10437 Rakitje; ELEKTRO-CECIĆ d.o.o., OIB 77002614699, Zagrebačka cesta 132/A, 10000 Zagreb</izvorni_sadrzaj>
    <derivirana_varijabla naziv="DomainObject.Predmet.StrankaFormatedWithAdressOIB_1"> PASTOR INŽENJERING d.d., OIB 55598634637, Novačka 2, 10437 Rakitje; ELEKTRO-CECIĆ d.o.o., OIB 77002614699, Zagrebačka cesta 132/A, 10000 Zagreb</derivirana_varijabla>
  </DomainObject.Predmet.StrankaFormatedWithAdressOIB>
  <DomainObject.Predmet.StrankaWithAdress>
    <izvorni_sadrzaj>PASTOR INŽENJERING d.d. Novačka 2,10437 Rakitje,ELEKTRO-CECIĆ d.o.o. Zagrebačka cesta 132/A,10000 Zagreb</izvorni_sadrzaj>
    <derivirana_varijabla naziv="DomainObject.Predmet.StrankaWithAdress_1">PASTOR INŽENJERING d.d. Novačka 2,10437 Rakitje,ELEKTRO-CECIĆ d.o.o. Zagrebačka cesta 132/A,10000 Zagreb</derivirana_varijabla>
  </DomainObject.Predmet.StrankaWithAdress>
  <DomainObject.Predmet.StrankaWithAdressOIB>
    <izvorni_sadrzaj>PASTOR INŽENJERING d.d., OIB 55598634637, Novačka 2,10437 Rakitje,ELEKTRO-CECIĆ d.o.o., OIB 77002614699, Zagrebačka cesta 132/A,10000 Zagreb</izvorni_sadrzaj>
    <derivirana_varijabla naziv="DomainObject.Predmet.StrankaWithAdressOIB_1">PASTOR INŽENJERING d.d., OIB 55598634637, Novačka 2,10437 Rakitje,ELEKTRO-CECIĆ d.o.o., OIB 77002614699, Zagrebačka cesta 132/A,10000 Zagreb</derivirana_varijabla>
  </DomainObject.Predmet.StrankaWithAdressOIB>
  <DomainObject.Predmet.StrankaNazivFormated>
    <izvorni_sadrzaj>PASTOR INŽENJERING d.d.,ELEKTRO-CECIĆ d.o.o.</izvorni_sadrzaj>
    <derivirana_varijabla naziv="DomainObject.Predmet.StrankaNazivFormated_1">PASTOR INŽENJERING d.d.,ELEKTRO-CECIĆ d.o.o.</derivirana_varijabla>
  </DomainObject.Predmet.StrankaNazivFormated>
  <DomainObject.Predmet.StrankaNazivFormatedOIB>
    <izvorni_sadrzaj>PASTOR INŽENJERING d.d., OIB 55598634637,ELEKTRO-CECIĆ d.o.o., OIB 77002614699</izvorni_sadrzaj>
    <derivirana_varijabla naziv="DomainObject.Predmet.StrankaNazivFormatedOIB_1">PASTOR INŽENJERING d.d., OIB 55598634637,ELEKTRO-CECIĆ d.o.o., OIB 77002614699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PASTOR INŽENJERING d.d.</item>
      <item>ELEKTRO-CECIĆ d.o.o.</item>
    </izvorni_sadrzaj>
    <derivirana_varijabla naziv="DomainObject.Predmet.StrankaListFormated_1">
      <item>PASTOR INŽENJERING d.d.</item>
      <item>ELEKTRO-CECIĆ d.o.o.</item>
    </derivirana_varijabla>
  </DomainObject.Predmet.StrankaListFormated>
  <DomainObject.Predmet.StrankaListFormatedOIB>
    <izvorni_sadrzaj>
      <item>PASTOR INŽENJERING d.d., OIB 55598634637</item>
      <item>ELEKTRO-CECIĆ d.o.o., OIB 77002614699</item>
    </izvorni_sadrzaj>
    <derivirana_varijabla naziv="DomainObject.Predmet.StrankaListFormatedOIB_1">
      <item>PASTOR INŽENJERING d.d., OIB 55598634637</item>
      <item>ELEKTRO-CECIĆ d.o.o., OIB 77002614699</item>
    </derivirana_varijabla>
  </DomainObject.Predmet.StrankaListFormatedOIB>
  <DomainObject.Predmet.StrankaListFormatedWithAdress>
    <izvorni_sadrzaj>
      <item>PASTOR INŽENJERING d.d., Novačka 2, 10437 Rakitje</item>
      <item>ELEKTRO-CECIĆ d.o.o., Zagrebačka cesta 132/A, 10000 Zagreb</item>
    </izvorni_sadrzaj>
    <derivirana_varijabla naziv="DomainObject.Predmet.StrankaListFormatedWithAdress_1">
      <item>PASTOR INŽENJERING d.d., Novačka 2, 10437 Rakitje</item>
      <item>ELEKTRO-CECIĆ d.o.o., Zagrebačka cesta 132/A, 10000 Zagreb</item>
    </derivirana_varijabla>
  </DomainObject.Predmet.StrankaListFormatedWithAdress>
  <DomainObject.Predmet.StrankaListFormatedWithAdressOIB>
    <izvorni_sadrzaj>
      <item>PASTOR INŽENJERING d.d., OIB 55598634637, Novačka 2, 10437 Rakitje</item>
      <item>ELEKTRO-CECIĆ d.o.o., OIB 77002614699, Zagrebačka cesta 132/A, 10000 Zagreb</item>
    </izvorni_sadrzaj>
    <derivirana_varijabla naziv="DomainObject.Predmet.StrankaListFormatedWithAdressOIB_1">
      <item>PASTOR INŽENJERING d.d., OIB 55598634637, Novačka 2, 10437 Rakitje</item>
      <item>ELEKTRO-CECIĆ d.o.o., OIB 77002614699, Zagrebačka cesta 132/A, 10000 Zagreb</item>
    </derivirana_varijabla>
  </DomainObject.Predmet.StrankaListFormatedWithAdressOIB>
  <DomainObject.Predmet.StrankaListNazivFormated>
    <izvorni_sadrzaj>
      <item>PASTOR INŽENJERING d.d.</item>
      <item>ELEKTRO-CECIĆ d.o.o.</item>
    </izvorni_sadrzaj>
    <derivirana_varijabla naziv="DomainObject.Predmet.StrankaListNazivFormated_1">
      <item>PASTOR INŽENJERING d.d.</item>
      <item>ELEKTRO-CECIĆ d.o.o.</item>
    </derivirana_varijabla>
  </DomainObject.Predmet.StrankaListNazivFormated>
  <DomainObject.Predmet.StrankaListNazivFormatedOIB>
    <izvorni_sadrzaj>
      <item>PASTOR INŽENJERING d.d., OIB 55598634637</item>
      <item>ELEKTRO-CECIĆ d.o.o., OIB 77002614699</item>
    </izvorni_sadrzaj>
    <derivirana_varijabla naziv="DomainObject.Predmet.StrankaListNazivFormatedOIB_1">
      <item>PASTOR INŽENJERING d.d., OIB 55598634637</item>
      <item>ELEKTRO-CECIĆ d.o.o., OIB 77002614699</item>
    </derivirana_varijabla>
  </DomainObject.Predmet.StrankaListNazivFormatedOIB>
  <DomainObject.Predmet.ProtuStrankaListFormated>
    <izvorni_sadrzaj>
      <item>PASTOR INŽENJERING d.d. zastupanog po punomoćniku Ljubica Spajić</item>
    </izvorni_sadrzaj>
    <derivirana_varijabla naziv="DomainObject.Predmet.ProtuStrankaListFormated_1">
      <item>PASTOR INŽENJERING d.d. zastupanog po punomoćniku Ljubica Spajić</item>
    </derivirana_varijabla>
  </DomainObject.Predmet.ProtuStrankaListFormated>
  <DomainObject.Predmet.ProtuStrankaListFormatedOIB>
    <izvorni_sadrzaj>
      <item>PASTOR INŽENJERING d.d., OIB 55598634637 zastupanog po punomoćniku Ljubica Spajić</item>
    </izvorni_sadrzaj>
    <derivirana_varijabla naziv="DomainObject.Predmet.ProtuStrankaListFormatedOIB_1">
      <item>PASTOR INŽENJERING d.d., OIB 55598634637 zastupanog po punomoćniku Ljubica Spajić</item>
    </derivirana_varijabla>
  </DomainObject.Predmet.ProtuStrankaListFormatedOIB>
  <DomainObject.Predmet.ProtuStrankaListFormatedWithAdress>
    <izvorni_sadrzaj>
      <item>PASTOR INŽENJERING d.d., Novačka 2, 10437 Rakitje zastupanog po punomoćniku Ljubica Spajić</item>
    </izvorni_sadrzaj>
    <derivirana_varijabla naziv="DomainObject.Predmet.ProtuStrankaListFormatedWithAdress_1">
      <item>PASTOR INŽENJERING d.d., Novačka 2, 10437 Rakitje zastupanog po punomoćniku Ljubica Spajić</item>
    </derivirana_varijabla>
  </DomainObject.Predmet.ProtuStrankaListFormatedWithAdress>
  <DomainObject.Predmet.ProtuStrankaListFormatedWithAdressOIB>
    <izvorni_sadrzaj>
      <item>PASTOR INŽENJERING d.d., OIB 55598634637, Novačka 2, 10437 Rakitje zastupanog po punomoćniku Ljubica Spajić</item>
    </izvorni_sadrzaj>
    <derivirana_varijabla naziv="DomainObject.Predmet.ProtuStrankaListFormatedWithAdressOIB_1">
      <item>PASTOR INŽENJERING d.d., OIB 55598634637, Novačka 2, 10437 Rakitje zastupanog po punomoćniku Ljubica Spajić</item>
    </derivirana_varijabla>
  </DomainObject.Predmet.ProtuStrankaListFormatedWithAdressOIB>
  <DomainObject.Predmet.ProtuStrankaListNazivFormated>
    <izvorni_sadrzaj>
      <item>PASTOR INŽENJERING d.d.</item>
    </izvorni_sadrzaj>
    <derivirana_varijabla naziv="DomainObject.Predmet.ProtuStrankaListNazivFormated_1">
      <item>PASTOR INŽENJERING d.d.</item>
    </derivirana_varijabla>
  </DomainObject.Predmet.ProtuStrankaListNazivFormated>
  <DomainObject.Predmet.ProtuStrankaListNazivFormatedOIB>
    <izvorni_sadrzaj>
      <item>PASTOR INŽENJERING d.d., OIB 55598634637</item>
    </izvorni_sadrzaj>
    <derivirana_varijabla naziv="DomainObject.Predmet.ProtuStrankaListNazivFormatedOIB_1">
      <item>PASTOR INŽENJERING d.d., OIB 55598634637</item>
    </derivirana_varijabla>
  </DomainObject.Predmet.ProtuStrankaListNazivFormatedOIB>
  <DomainObject.Predmet.OstaliListFormated>
    <izvorni_sadrzaj>
      <item>Ljubica Spajić punomoćnik sudionika u postupku PASTOR INŽENJERING d.d.</item>
      <item>FINA ZAGREB</item>
      <item>RH, MF, Porezna uprava</item>
      <item>Županijsko državno odvjetništvo u Zagrebu</item>
    </izvorni_sadrzaj>
    <derivirana_varijabla naziv="DomainObject.Predmet.OstaliListFormated_1">
      <item>Ljubica Spajić punomoćnik sudionika u postupku PASTOR INŽENJERING d.d.</item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Ljubica Spajić punomoćnik sudionika u postupku PASTOR INŽENJERING d.d.</item>
      <item>FINA ZAGREB</item>
      <item>RH, MF, Porezna uprava</item>
      <item>Županijsko državno odvjetništvo u Zagrebu</item>
    </izvorni_sadrzaj>
    <derivirana_varijabla naziv="DomainObject.Predmet.OstaliListFormatedOIB_1">
      <item>Ljubica Spajić punomoćnik sudionika u postupku PASTOR INŽENJERING d.d.</item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_1"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OIB_1">
      <item>Ljubica Spajić, Ilica 139/I, 10000 Zagreb punomoćnik sudionika u postupku PASTOR INŽENJERING d.d.</item>
      <item>FINA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Ljubica Spajić</item>
      <item>FINA ZAGREB</item>
      <item>RH, MF, Porezna uprava</item>
      <item>Županijsko državno odvjetništvo u Zagrebu</item>
    </izvorni_sadrzaj>
    <derivirana_varijabla naziv="DomainObject.Predmet.OstaliListNazivFormated_1">
      <item>Ljubica Spajić</item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Ljubica Spajić</item>
      <item>FINA ZAGREB</item>
      <item>RH, MF, Porezna uprava</item>
      <item>Županijsko državno odvjetništvo u Zagrebu</item>
    </izvorni_sadrzaj>
    <derivirana_varijabla naziv="DomainObject.Predmet.OstaliListNazivFormatedOIB_1">
      <item>Ljubica Spajić</item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PASTOR INŽENJERING d.d. i dr.</izvorni_sadrzaj>
    <derivirana_varijabla naziv="DomainObject.Predmet.StrankaIDrugi_1">PASTOR INŽENJERING d.d. i dr.</derivirana_varijabla>
  </DomainObject.Predmet.StrankaIDrugi>
  <DomainObject.Predmet.ProtustrankaIDrugi>
    <izvorni_sadrzaj>PASTOR INŽENJERING d.d.</izvorni_sadrzaj>
    <derivirana_varijabla naziv="DomainObject.Predmet.ProtustrankaIDrugi_1">PASTOR INŽENJERING d.d.</derivirana_varijabla>
  </DomainObject.Predmet.ProtustrankaIDrugi>
  <DomainObject.Predmet.StrankaIDrugiAdressOIB>
    <izvorni_sadrzaj>PASTOR INŽENJERING d.d., OIB 55598634637, Novačka 2, 10437 Rakitje i dr.</izvorni_sadrzaj>
    <derivirana_varijabla naziv="DomainObject.Predmet.StrankaIDrugiAdressOIB_1">PASTOR INŽENJERING d.d., OIB 55598634637, Novačka 2, 10437 Rakitje i dr.</derivirana_varijabla>
  </DomainObject.Predmet.StrankaIDrugiAdressOIB>
  <DomainObject.Predmet.ProtustrankaIDrugiAdressOIB>
    <izvorni_sadrzaj>PASTOR INŽENJERING d.d., OIB 55598634637, Novačka 2, 10437 Rakitje</izvorni_sadrzaj>
    <derivirana_varijabla naziv="DomainObject.Predmet.ProtustrankaIDrugiAdressOIB_1">PASTOR INŽENJERING d.d., OIB 55598634637, Novačka 2,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7. prosinca 2016.</izvorni_sadrzaj>
    <derivirana_varijabla naziv="DomainObject.Predmet.OdlukaRjesenje.DatumPravomocnosti_1">7. prosinca 2016.</derivirana_varijabla>
  </DomainObject.Predmet.OdlukaRjesenje.DatumPravomocnosti>
  <DomainObject.Predmet.OdlukaRjesenje.Oznaka>
    <izvorni_sadrzaj>Stpn-174/2015-27</izvorni_sadrzaj>
    <derivirana_varijabla naziv="DomainObject.Predmet.OdlukaRjesenje.Oznaka_1">Stpn-174/2015-27</derivirana_varijabla>
  </DomainObject.Predmet.OdlukaRjesenje.Oznaka>
  <DomainObject.Predmet.SudioniciListNaziv>
    <izvorni_sadrzaj>
      <item>PASTOR INŽENJERING d.d.</item>
      <item>PASTOR INŽENJERING d.d.</item>
      <item>Ljubica Spajić</item>
      <item>FINA ZAGREB</item>
      <item>RH, MF, Porezna uprava</item>
      <item>Županijsko državno odvjetništvo u Zagrebu</item>
      <item>ELEKTRO-CECIĆ d.o.o.</item>
    </izvorni_sadrzaj>
    <derivirana_varijabla naziv="DomainObject.Predmet.SudioniciListNaziv_1">
      <item>PASTOR INŽENJERING d.d.</item>
      <item>PASTOR INŽENJERING d.d.</item>
      <item>Ljubica Spajić</item>
      <item>FINA ZAGREB</item>
      <item>RH, MF, Porezna uprava</item>
      <item>Županijsko državno odvjetništvo u Zagrebu</item>
      <item>ELEKTRO-CECIĆ d.o.o.</item>
    </derivirana_varijabla>
  </DomainObject.Predmet.SudioniciListNaziv>
  <DomainObject.Predmet.SudioniciListAdressOIB>
    <izvorni_sadrzaj>
      <item>PASTOR INŽENJERING d.d., OIB 55598634637, Novačka 2,10437 Rakitje</item>
      <item>PASTOR INŽENJERING d.d., OIB 55598634637, Novačka 2,10437 Rakitje</item>
      <item>Ljubica Spajić, Ilica 139/I,10000 Zagreb</item>
      <item>FINA ZAGREB</item>
      <item>RH, MF, Porezna uprava, Av. Dubrovnik 32,10000 Zagreb</item>
      <item>Županijsko državno odvjetništvo u Zagrebu</item>
      <item>ELEKTRO-CECIĆ d.o.o., OIB 77002614699, Zagrebačka cesta 132/A,10000 Zagreb</item>
    </izvorni_sadrzaj>
    <derivirana_varijabla naziv="DomainObject.Predmet.SudioniciListAdressOIB_1">
      <item>PASTOR INŽENJERING d.d., OIB 55598634637, Novačka 2,10437 Rakitje</item>
      <item>PASTOR INŽENJERING d.d., OIB 55598634637, Novačka 2,10437 Rakitje</item>
      <item>Ljubica Spajić, Ilica 139/I,10000 Zagreb</item>
      <item>FINA ZAGREB</item>
      <item>RH, MF, Porezna uprava, Av. Dubrovnik 32,10000 Zagreb</item>
      <item>Županijsko državno odvjetništvo u Zagrebu</item>
      <item>ELEKTRO-CECIĆ d.o.o., OIB 77002614699, Zagrebačka cesta 132/A,10000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55598634637</item>
      <item>, OIB 55598634637</item>
      <item>, OIB null</item>
      <item>, OIB null</item>
      <item>, OIB null</item>
      <item>, OIB null</item>
      <item>, OIB 77002614699</item>
    </izvorni_sadrzaj>
    <derivirana_varijabla naziv="DomainObject.Predmet.SudioniciListNazivOIB_1">
      <item>, OIB 55598634637</item>
      <item>, OIB 55598634637</item>
      <item>, OIB null</item>
      <item>, OIB null</item>
      <item>, OIB null</item>
      <item>, OIB null</item>
      <item>, OIB 77002614699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173D4-7C94-4F1C-8244-06C4F6E10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1026</properties:Characters>
  <properties:Lines>42</properties:Lines>
  <properties:Paragraphs>19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2015-01-28T07:49:00Z</dcterms:created>
  <dc:creator>Korisnik</dc:creator>
  <cp:lastModifiedBy>Goranka Boljkovac</cp:lastModifiedBy>
  <cp:lastPrinted>2016-12-23T10:14:00Z</cp:lastPrinted>
  <dcterms:modified xmlns:xsi="http://www.w3.org/2001/XMLSchema-instance" xsi:type="dcterms:W3CDTF">2016-12-23T10:14:00Z</dcterms:modified>
  <cp:revision>33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