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94bf" w14:paraId="b7194b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2E4519">
        <w:t>613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2E4519">
        <w:t>NADA-ŠPORT</w:t>
      </w:r>
      <w:r w:rsidR="00373699">
        <w:t xml:space="preserve"> </w:t>
      </w:r>
      <w:r w:rsidR="00791C38">
        <w:t>d.o.o., Spli</w:t>
      </w:r>
      <w:r w:rsidR="002E4519">
        <w:t>t, Zrinjsko Frankopanska 17</w:t>
      </w:r>
      <w:r w:rsidR="00305A5F">
        <w:t>,</w:t>
      </w:r>
      <w:r w:rsidR="00D75071">
        <w:t xml:space="preserve"> OIB</w:t>
      </w:r>
      <w:r w:rsidR="00373699">
        <w:t>: 7</w:t>
      </w:r>
      <w:r w:rsidR="002E4519">
        <w:t>3671130374, MBS: 060125632</w:t>
      </w:r>
      <w:r w:rsidR="00791C38">
        <w:t xml:space="preserve">,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2E4519" w:rsidRPr="002E4519">
        <w:t xml:space="preserve">NADA-ŠPORT d.o.o., Split, Zrinjsko Frankopanska 17, OIB: 73671130374, MBS: 060125632, </w:t>
      </w:r>
      <w:r w:rsidR="00305A5F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791C38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2E4519">
        <w:t>u od 1255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2E4519">
        <w:t>11.287,57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791C38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2E4519">
        <w:t>3. ST-1613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91C38">
        <w:t>a</w:t>
      </w:r>
      <w:r w:rsidR="003D3A71">
        <w:t xml:space="preserve"> ovlašten</w:t>
      </w:r>
      <w:r w:rsidR="00791C3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91C3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73699"/>
    <w:rsid w:val="003A5182"/>
    <w:rsid w:val="003B5A26"/>
    <w:rsid w:val="003D3A71"/>
    <w:rsid w:val="00430DC5"/>
    <w:rsid w:val="0043500C"/>
    <w:rsid w:val="00466E36"/>
    <w:rsid w:val="0049070E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6F7857"/>
    <w:rsid w:val="00710400"/>
    <w:rsid w:val="00737DD6"/>
    <w:rsid w:val="007648D8"/>
    <w:rsid w:val="00767E7A"/>
    <w:rsid w:val="00770151"/>
    <w:rsid w:val="00776F7C"/>
    <w:rsid w:val="00787AFC"/>
    <w:rsid w:val="00791C38"/>
    <w:rsid w:val="00792234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00E6B"/>
    <w:rsid w:val="009255D0"/>
    <w:rsid w:val="00927118"/>
    <w:rsid w:val="00943E29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B22298"/>
    <w:rsid w:val="00B44A30"/>
    <w:rsid w:val="00B46C0E"/>
    <w:rsid w:val="00BA086E"/>
    <w:rsid w:val="00BA16EE"/>
    <w:rsid w:val="00BA4DDF"/>
    <w:rsid w:val="00BA5C6A"/>
    <w:rsid w:val="00BF339C"/>
    <w:rsid w:val="00C46474"/>
    <w:rsid w:val="00C52C41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0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D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D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D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D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0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D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D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D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D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1613</izvorni_sadrzaj>
    <derivirana_varijabla naziv="DomainObject.Predmet.Broj_1">1613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St-1613/2015</izvorni_sadrzaj>
    <derivirana_varijabla naziv="DomainObject.Predmet.OznakaBroj_1">St-1613/2015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NADA-ŠPORT, d.o.o. za športsku djelatnost, trgovinu na veliko i malo, export-import</izvorni_sadrzaj>
    <derivirana_varijabla naziv="DomainObject.Predmet.ProtustrankaFormated_1">  NADA-ŠPORT, d.o.o. za športsku djelatnost, trgovinu na veliko i malo, export-import</derivirana_varijabla>
  </DomainObject.Predmet.ProtustrankaFormated>
  <DomainObject.Predmet.ProtustrankaFormatedOIB>
    <izvorni_sadrzaj>  NADA-ŠPORT, d.o.o. za športsku djelatnost, trgovinu na veliko i malo, export-import, OIB 73671130374</izvorni_sadrzaj>
    <derivirana_varijabla naziv="DomainObject.Predmet.ProtustrankaFormatedOIB_1">  NADA-ŠPORT, d.o.o. za športsku djelatnost, trgovinu na veliko i malo, export-import, OIB 73671130374</derivirana_varijabla>
  </DomainObject.Predmet.ProtustrankaFormatedOIB>
  <DomainObject.Predmet.ProtustrankaFormatedWithAdress>
    <izvorni_sadrzaj> NADA-ŠPORT, d.o.o. za športsku djelatnost, trgovinu na veliko i malo, export-import, Zrinjsko Frankopanska 17, 21000 Split</izvorni_sadrzaj>
    <derivirana_varijabla naziv="DomainObject.Predmet.ProtustrankaFormatedWithAdress_1"> NADA-ŠPORT, d.o.o. za športsku djelatnost, trgovinu na veliko i malo, export-import, Zrinjsko Frankopanska 17, 21000 Split</derivirana_varijabla>
  </DomainObject.Predmet.ProtustrankaFormatedWithAdress>
  <DomainObject.Predmet.ProtustrankaFormatedWithAdressOIB>
    <izvorni_sadrzaj> NADA-ŠPORT, d.o.o. za športsku djelatnost, trgovinu na veliko i malo, export-import, OIB 73671130374, Zrinjsko Frankopanska 17, 21000 Split</izvorni_sadrzaj>
    <derivirana_varijabla naziv="DomainObject.Predmet.ProtustrankaFormatedWithAdressOIB_1"> NADA-ŠPORT, d.o.o. za športsku djelatnost, trgovinu na veliko i malo, export-import, OIB 73671130374, Zrinjsko Frankopanska 17, 21000 Split</derivirana_varijabla>
  </DomainObject.Predmet.ProtustrankaFormatedWithAdressOIB>
  <DomainObject.Predmet.ProtustrankaWithAdress>
    <izvorni_sadrzaj>NADA-ŠPORT, d.o.o. za športsku djelatnost, trgovinu na veliko i malo, export-import Zrinjsko Frankopanska 17, 21000 Split</izvorni_sadrzaj>
    <derivirana_varijabla naziv="DomainObject.Predmet.ProtustrankaWithAdress_1">NADA-ŠPORT, d.o.o. za športsku djelatnost, trgovinu na veliko i malo, export-import Zrinjsko Frankopanska 17, 21000 Split</derivirana_varijabla>
  </DomainObject.Predmet.ProtustrankaWithAdress>
  <DomainObject.Predmet.ProtustrankaWithAdressOIB>
    <izvorni_sadrzaj>NADA-ŠPORT, d.o.o. za športsku djelatnost, trgovinu na veliko i malo, export-import, OIB 73671130374, Zrinjsko Frankopanska 17, 21000 Split</izvorni_sadrzaj>
    <derivirana_varijabla naziv="DomainObject.Predmet.ProtustrankaWithAdressOIB_1">NADA-ŠPORT, d.o.o. za športsku djelatnost, trgovinu na veliko i malo, export-import, OIB 73671130374, Zrinjsko Frankopanska 17, 21000 Split</derivirana_varijabla>
  </DomainObject.Predmet.ProtustrankaWithAdressOIB>
  <DomainObject.Predmet.ProtustrankaNazivFormated>
    <izvorni_sadrzaj>NADA-ŠPORT, d.o.o. za športsku djelatnost, trgovinu na veliko i malo, export-import</izvorni_sadrzaj>
    <derivirana_varijabla naziv="DomainObject.Predmet.ProtustrankaNazivFormated_1">NADA-ŠPORT, d.o.o. za športsku djelatnost, trgovinu na veliko i malo, export-import</derivirana_varijabla>
  </DomainObject.Predmet.ProtustrankaNazivFormated>
  <DomainObject.Predmet.ProtustrankaNazivFormatedOIB>
    <izvorni_sadrzaj>NADA-ŠPORT, d.o.o. za športsku djelatnost, trgovinu na veliko i malo, export-import, OIB 73671130374</izvorni_sadrzaj>
    <derivirana_varijabla naziv="DomainObject.Predmet.ProtustrankaNazivFormatedOIB_1">NADA-ŠPORT, d.o.o. za športsku djelatnost, trgovinu na veliko i malo, export-import, OIB 73671130374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11287.57</izvorni_sadrzaj>
    <derivirana_varijabla naziv="DomainObject.Predmet.TrenutnaVrijednost_1">11287.57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NADA-ŠPORT, d.o.o. za športsku djelatnost, trgovinu na veliko i malo, export-import</item>
    </izvorni_sadrzaj>
    <derivirana_varijabla naziv="DomainObject.Predmet.ProtuStrankaListFormated_1">
      <item>NADA-ŠPORT, d.o.o. za športsku djelatnost, trgovinu na veliko i malo, export-import</item>
    </derivirana_varijabla>
  </DomainObject.Predmet.ProtuStrankaListFormated>
  <DomainObject.Predmet.ProtuStrankaListFormatedOIB>
    <izvorni_sadrzaj>
      <item>NADA-ŠPORT, d.o.o. za športsku djelatnost, trgovinu na veliko i malo, export-import, OIB 73671130374</item>
    </izvorni_sadrzaj>
    <derivirana_varijabla naziv="DomainObject.Predmet.ProtuStrankaListFormatedOIB_1">
      <item>NADA-ŠPORT, d.o.o. za športsku djelatnost, trgovinu na veliko i malo, export-import, OIB 73671130374</item>
    </derivirana_varijabla>
  </DomainObject.Predmet.ProtuStrankaListFormatedOIB>
  <DomainObject.Predmet.ProtuStrankaListFormatedWithAdress>
    <izvorni_sadrzaj>
      <item>NADA-ŠPORT, d.o.o. za športsku djelatnost, trgovinu na veliko i malo, export-import, Zrinjsko Frankopanska 17, 21000 Split</item>
    </izvorni_sadrzaj>
    <derivirana_varijabla naziv="DomainObject.Predmet.ProtuStrankaListFormatedWithAdress_1">
      <item>NADA-ŠPORT, d.o.o. za športsku djelatnost, trgovinu na veliko i malo, export-import, Zrinjsko Frankopanska 17, 21000 Split</item>
    </derivirana_varijabla>
  </DomainObject.Predmet.ProtuStrankaListFormatedWithAdress>
  <DomainObject.Predmet.ProtuStrankaListFormatedWithAdressOIB>
    <izvorni_sadrzaj>
      <item>NADA-ŠPORT, d.o.o. za športsku djelatnost, trgovinu na veliko i malo, export-import, OIB 73671130374, Zrinjsko Frankopanska 17, 21000 Split</item>
    </izvorni_sadrzaj>
    <derivirana_varijabla naziv="DomainObject.Predmet.ProtuStrankaListFormatedWithAdressOIB_1">
      <item>NADA-ŠPORT, d.o.o. za športsku djelatnost, trgovinu na veliko i malo, export-import, OIB 73671130374, Zrinjsko Frankopanska 17, 21000 Split</item>
    </derivirana_varijabla>
  </DomainObject.Predmet.ProtuStrankaListFormatedWithAdressOIB>
  <DomainObject.Predmet.ProtuStrankaListNazivFormated>
    <izvorni_sadrzaj>
      <item>NADA-ŠPORT, d.o.o. za športsku djelatnost, trgovinu na veliko i malo, export-import</item>
    </izvorni_sadrzaj>
    <derivirana_varijabla naziv="DomainObject.Predmet.ProtuStrankaListNazivFormated_1">
      <item>NADA-ŠPORT, d.o.o. za športsku djelatnost, trgovinu na veliko i malo, export-import</item>
    </derivirana_varijabla>
  </DomainObject.Predmet.ProtuStrankaListNazivFormated>
  <DomainObject.Predmet.ProtuStrankaListNazivFormatedOIB>
    <izvorni_sadrzaj>
      <item>NADA-ŠPORT, d.o.o. za športsku djelatnost, trgovinu na veliko i malo, export-import, OIB 73671130374</item>
    </izvorni_sadrzaj>
    <derivirana_varijabla naziv="DomainObject.Predmet.ProtuStrankaListNazivFormatedOIB_1">
      <item>NADA-ŠPORT, d.o.o. za športsku djelatnost, trgovinu na veliko i malo, export-import, OIB 73671130374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NADA-ŠPORT, d.o.o. za športsku djelatnost, trgovinu na veliko i malo, export-import</izvorni_sadrzaj>
    <derivirana_varijabla naziv="DomainObject.Predmet.ProtustrankaIDrugi_1">NADA-ŠPORT, d.o.o. za športsku djelatnost, trgovinu na veliko i malo, export-import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NADA-ŠPORT, d.o.o. za športsku djelatnost, trgovinu na veliko i malo, export-import, OIB 73671130374, Zrinjsko Frankopanska 17, 21000 Split</izvorni_sadrzaj>
    <derivirana_varijabla naziv="DomainObject.Predmet.ProtustrankaIDrugiAdressOIB_1">NADA-ŠPORT, d.o.o. za športsku djelatnost, trgovinu na veliko i malo, export-import, OIB 73671130374, Zrinjsko Frankopanska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NADA-ŠPORT, d.o.o. za športsku djelatnost, trgovinu na veliko i malo, export-import</item>
      <item>FINANCIJSKA AGENCIJA, RC SPLIT</item>
    </izvorni_sadrzaj>
    <derivirana_varijabla naziv="DomainObject.Predmet.SudioniciListNaziv_1">
      <item>NADA-ŠPORT, d.o.o. za športsku djelatnost, trgovinu na veliko i malo, export-import</item>
      <item>FINANCIJSKA AGENCIJA, RC SPLIT</item>
    </derivirana_varijabla>
  </DomainObject.Predmet.SudioniciListNaziv>
  <DomainObject.Predmet.SudioniciListAdressOIB>
    <izvorni_sadrzaj>
      <item>NADA-ŠPORT, d.o.o. za športsku djelatnost, trgovinu na veliko i malo, export-import, OIB 73671130374, Zrinjsko Frankopanska 17,21000 Split</item>
      <item>FINANCIJSKA AGENCIJA, RC SPLIT, OIB 85821130368, Mažuranićevo šetalište 24b,21000 Split</item>
    </izvorni_sadrzaj>
    <derivirana_varijabla naziv="DomainObject.Predmet.SudioniciListAdressOIB_1">
      <item>NADA-ŠPORT, d.o.o. za športsku djelatnost, trgovinu na veliko i malo, export-import, OIB 73671130374, Zrinjsko Frankopanska 17,21000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73671130374</item>
      <item>, OIB 85821130368</item>
    </izvorni_sadrzaj>
    <derivirana_varijabla naziv="DomainObject.Predmet.SudioniciListNazivOIB_1">
      <item>, OIB 73671130374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1782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2015-12-18T08:53:00Z</dcterms:created>
  <dc:creator>Lari Glavaš</dc:creator>
  <cp:lastModifiedBy>Lari Glavaš</cp:lastModifiedBy>
  <cp:lastPrinted>2015-12-18T08:53:00Z</cp:lastPrinted>
  <dcterms:modified xmlns:xsi="http://www.w3.org/2001/XMLSchema-instance" xsi:type="dcterms:W3CDTF">2015-12-18T08:54:00Z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