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f3e" w14:paraId="5cb6f3e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E022E9" w:rsidR="00E022E9" w:rsidRPr="00570832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4E7E9B">
        <w:t xml:space="preserve"> </w:t>
      </w:r>
      <w:r w:rsidR="004E7E9B" w:rsidRPr="003942B5">
        <w:t>MEL ZADAR d</w:t>
      </w:r>
      <w:r w:rsidR="004E7E9B">
        <w:t>.o.o., Sukošan, Tustica 1, OIB:</w:t>
      </w:r>
      <w:r w:rsidR="004E7E9B" w:rsidRPr="003942B5">
        <w:t>87430893513</w:t>
      </w:r>
      <w:r w:rsidRPr="00570832">
        <w:rPr>
          <w:rFonts w:cstheme="majorBidi" w:hAnsiTheme="majorBidi" w:asciiTheme="majorBidi"/>
          <w:szCs w:val="24"/>
        </w:rPr>
        <w:t xml:space="preserve">, dana 29. veljače 2016.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9068C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 </w:t>
      </w:r>
      <w:r w:rsidR="009068CC">
        <w:t>Edvin Šimunov, Zadar, Poljanska 9</w:t>
      </w:r>
      <w:r w:rsidR="00C85781">
        <w:t>,</w:t>
      </w:r>
      <w:r w:rsidRPr="00EF7C9A">
        <w:t xml:space="preserve"> OIB: </w:t>
      </w:r>
      <w:r w:rsidR="009068CC">
        <w:t>68167380523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</w:t>
      </w:r>
      <w:r w:rsidR="004E7E9B">
        <w:t xml:space="preserve"> </w:t>
      </w:r>
      <w:r w:rsidR="004E7E9B" w:rsidRPr="003942B5">
        <w:t>MEL ZADAR d.o.o., Sukošan, Tustica 1, OIB: 87430893513</w:t>
      </w:r>
      <w:r w:rsidR="004E7E9B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4E7E9B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4E7E9B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C30170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8F3AD6" w:rsidP="004E7E9B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4E7E9B" w:rsidRPr="003942B5">
        <w:t>MEL ZADAR d.o.o., Sukošan, Tustica 1, OIB: 87430893513</w:t>
      </w:r>
      <w:r w:rsidR="004E7E9B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4E7E9B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4E7E9B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4E7E9B" w:rsidR="008F03DE" w:rsidRPr="00EF7C9A">
      <w:pPr>
        <w:jc w:val="center"/>
      </w:pPr>
      <w:r w:rsidRPr="00EF7C9A">
        <w:t>U Zadru</w:t>
      </w:r>
      <w:r w:rsidR="004E7E9B">
        <w:t xml:space="preserve"> 29. veljače 2016. </w:t>
      </w:r>
    </w:p>
    <w:p w:rsidRDefault="009068CC" w:rsidP="00C30170" w:rsidR="004E7E9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Sutkinja</w:t>
      </w:r>
    </w:p>
    <w:p w:rsidRDefault="009068CC" w:rsidP="00C30170" w:rsidR="009068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Ana Markač</w:t>
      </w:r>
    </w:p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C30170" w:rsidP="00BB4F73" w:rsidR="00C30170" w:rsidRPr="00EF7C9A">
      <w:pPr>
        <w:numPr>
          <w:ilvl w:val="0"/>
          <w:numId w:val="1"/>
        </w:numPr>
      </w:pPr>
      <w:r>
        <w:t xml:space="preserve">sudskom registru </w:t>
      </w:r>
    </w:p>
    <w:p w:rsidRDefault="008F3AD6" w:rsidP="009068CC" w:rsidR="00842CEB" w:rsidRPr="00EF7C9A">
      <w:pPr>
        <w:numPr>
          <w:ilvl w:val="0"/>
          <w:numId w:val="1"/>
        </w:numPr>
      </w:pPr>
      <w:r w:rsidRPr="00EF7C9A">
        <w:t xml:space="preserve">u spis      </w:t>
      </w:r>
    </w:p>
    <w:sectPr w:rsidSect="009C0FF2" w:rsidR="00842CEB" w:rsidRPr="00EF7C9A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E7E9B" w:rsidR="004E7E9B">
        <w:pPr>
          <w:pStyle w:val="Zaglavlje"/>
          <w:jc w:val="center"/>
        </w:pPr>
        <w:r>
          <w:tab/>
        </w:r>
        <w:r>
          <w:tab/>
          <w:t>Poslovni broj: 2 St-30/16-17</w:t>
        </w:r>
      </w:p>
      <w:p w:rsidRDefault="009C0FF2" w:rsidP="009C0FF2" w:rsidR="009C0FF2" w:rsidRPr="00EF7C9A">
        <w:pPr>
          <w:jc w:val="right"/>
        </w:pPr>
        <w:r>
          <w:tab/>
        </w:r>
        <w:r>
          <w:tab/>
        </w:r>
      </w:p>
      <w:p w:rsidRDefault="002747F4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022E9" w:rsidR="00E022E9">
    <w:pPr>
      <w:pStyle w:val="Zaglavlje"/>
      <w:jc w:val="right"/>
    </w:pPr>
    <w:r>
      <w:t>Poslovni broj: 2 St-30/16-17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747F4"/>
    <w:rsid w:val="00281BC7"/>
    <w:rsid w:val="003024D4"/>
    <w:rsid w:val="00323F63"/>
    <w:rsid w:val="00342BE6"/>
    <w:rsid w:val="003C6DA5"/>
    <w:rsid w:val="00453E80"/>
    <w:rsid w:val="00474A81"/>
    <w:rsid w:val="004B768C"/>
    <w:rsid w:val="004C5C40"/>
    <w:rsid w:val="004E7E9B"/>
    <w:rsid w:val="004F1515"/>
    <w:rsid w:val="00515656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F62F2"/>
    <w:rsid w:val="00A5292A"/>
    <w:rsid w:val="00B310F0"/>
    <w:rsid w:val="00BB4F73"/>
    <w:rsid w:val="00BE6E59"/>
    <w:rsid w:val="00C30170"/>
    <w:rsid w:val="00C85781"/>
    <w:rsid w:val="00C9120F"/>
    <w:rsid w:val="00E022E9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4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7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7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7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7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4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7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7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7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7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12C9B-C6B2-4E2B-956C-19E7B0EC2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1667</properties:Characters>
  <properties:Lines>53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2016-02-29T13:06:00Z</dcterms:created>
  <dc:creator>Ardena Bajlo</dc:creator>
  <cp:lastModifiedBy>Merlina Klišmanić</cp:lastModifiedBy>
  <cp:lastPrinted>2016-02-29T13:52:00Z</cp:lastPrinted>
  <dcterms:modified xmlns:xsi="http://www.w3.org/2001/XMLSchema-instance" xsi:type="dcterms:W3CDTF">2016-02-29T14:22:00Z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