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4899" w14:paraId="11f4899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541D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St-7150/2016</w:t>
      </w:r>
    </w:p>
    <w:p w:rsidRDefault="003F0325" w:rsidP="003F0325" w:rsidR="00E13F99" w:rsidRPr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dužnikom </w:t>
      </w:r>
      <w:proofErr w:type="spellStart"/>
      <w:r w:rsidR="003541D2">
        <w:t>HUNJKA</w:t>
      </w:r>
      <w:proofErr w:type="spellEnd"/>
      <w:r w:rsidR="003541D2">
        <w:t xml:space="preserve"> </w:t>
      </w:r>
      <w:proofErr w:type="spellStart"/>
      <w:r w:rsidR="003541D2">
        <w:t>j.</w:t>
      </w:r>
      <w:r w:rsidRPr="00E13F99">
        <w:t>d.o.o</w:t>
      </w:r>
      <w:proofErr w:type="spellEnd"/>
      <w:r w:rsidRPr="00E13F99">
        <w:t xml:space="preserve">., </w:t>
      </w:r>
      <w:proofErr w:type="spellStart"/>
      <w:r w:rsidRPr="00E13F99">
        <w:t>OIB</w:t>
      </w:r>
      <w:proofErr w:type="spellEnd"/>
      <w:r w:rsidRPr="00E13F99">
        <w:t xml:space="preserve"> </w:t>
      </w:r>
      <w:r w:rsidR="003541D2">
        <w:t xml:space="preserve">24141601652, </w:t>
      </w:r>
      <w:r w:rsidR="00236831">
        <w:t>Stubičke Toplice, Sljemenska cesta 10</w:t>
      </w:r>
      <w:r w:rsidRPr="00E13F99">
        <w:t>,</w:t>
      </w:r>
      <w:r>
        <w:t xml:space="preserve"> </w:t>
      </w:r>
      <w:r w:rsidR="003541D2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716A6B" w:rsidR="00942290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236831">
        <w:rPr>
          <w:szCs w:val="24"/>
        </w:rPr>
        <w:t>plijenjeni iznos predujma od 5.000,00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="00942290" w:rsidRPr="00D72C7F">
        <w:rPr>
          <w:szCs w:val="24"/>
        </w:rPr>
        <w:t xml:space="preserve">korist Fonda za namirenje troškova stečajnog postupka na račun Trgovačkog suda u Zagrebu broj </w:t>
      </w:r>
      <w:proofErr w:type="spellStart"/>
      <w:r w:rsidR="00942290" w:rsidRPr="00D72C7F">
        <w:rPr>
          <w:szCs w:val="24"/>
        </w:rPr>
        <w:t>IBAN</w:t>
      </w:r>
      <w:proofErr w:type="spellEnd"/>
      <w:r w:rsidR="00942290" w:rsidRPr="00D72C7F">
        <w:rPr>
          <w:szCs w:val="24"/>
        </w:rPr>
        <w:t xml:space="preserve"> </w:t>
      </w:r>
      <w:proofErr w:type="spellStart"/>
      <w:r w:rsidR="00942290" w:rsidRPr="00D72C7F">
        <w:rPr>
          <w:szCs w:val="24"/>
        </w:rPr>
        <w:t>HR9223900011300000460</w:t>
      </w:r>
      <w:proofErr w:type="spellEnd"/>
      <w:r w:rsidR="00942290" w:rsidRPr="00D72C7F">
        <w:rPr>
          <w:szCs w:val="24"/>
        </w:rPr>
        <w:t>, model 05, poziv na broj 2001</w:t>
      </w:r>
      <w:r w:rsidR="00236831">
        <w:rPr>
          <w:szCs w:val="24"/>
        </w:rPr>
        <w:t>-7150-16</w:t>
      </w:r>
      <w:r w:rsidR="00942290">
        <w:rPr>
          <w:szCs w:val="24"/>
        </w:rPr>
        <w:t>.</w:t>
      </w:r>
    </w:p>
    <w:p w:rsidRDefault="00177224" w:rsidP="00942290" w:rsidR="00177224">
      <w:pPr>
        <w:jc w:val="both"/>
        <w:rPr>
          <w:szCs w:val="24"/>
        </w:rPr>
      </w:pP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177224" w:rsidRPr="000B5A49">
      <w:pPr>
        <w:ind w:firstLine="720"/>
        <w:jc w:val="both"/>
        <w:rPr>
          <w:szCs w:val="24"/>
        </w:rPr>
      </w:pPr>
      <w:r>
        <w:rPr>
          <w:szCs w:val="24"/>
        </w:rPr>
        <w:t>Sud je u ovom stečajno</w:t>
      </w:r>
      <w:r w:rsidR="00236831">
        <w:rPr>
          <w:szCs w:val="24"/>
        </w:rPr>
        <w:t>m postupku donio rješenje od 12. srpnja 2018.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 w:rsidR="00E42491">
        <w:rPr>
          <w:szCs w:val="24"/>
        </w:rPr>
        <w:t>. Dopisom od 22. siječnja 2019.</w:t>
      </w:r>
      <w:r>
        <w:rPr>
          <w:szCs w:val="24"/>
        </w:rPr>
        <w:t xml:space="preserve"> Financijska agencija obavijestila je sud kako su zapli</w:t>
      </w:r>
      <w:r w:rsidR="00E42491">
        <w:rPr>
          <w:szCs w:val="24"/>
        </w:rPr>
        <w:t>jenjena sredstva u iznosu od 5.000,00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Default="00B123F7" w:rsidP="00E13F99" w:rsidR="00B123F7">
      <w:pPr>
        <w:jc w:val="both"/>
      </w:pPr>
    </w:p>
    <w:p w:rsidRDefault="009B4E32" w:rsidP="00B123F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3541D2">
        <w:t>5.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E13F99" w:rsidR="008239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F274CB" w:rsidR="00E13F99">
      <w:pPr>
        <w:pStyle w:val="Odlomakpopisa"/>
        <w:numPr>
          <w:ilvl w:val="0"/>
          <w:numId w:val="1"/>
        </w:numPr>
        <w:jc w:val="both"/>
      </w:pPr>
      <w:r>
        <w:t>FINA</w:t>
      </w:r>
    </w:p>
    <w:p w:rsidRDefault="00B35560" w:rsidP="00B35560" w:rsidR="00B35560" w:rsidRPr="00EA43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77224"/>
    <w:rsid w:val="001E4977"/>
    <w:rsid w:val="00236831"/>
    <w:rsid w:val="00295334"/>
    <w:rsid w:val="00325B56"/>
    <w:rsid w:val="00350BBC"/>
    <w:rsid w:val="003541D2"/>
    <w:rsid w:val="00371E92"/>
    <w:rsid w:val="003B1EA5"/>
    <w:rsid w:val="003F0325"/>
    <w:rsid w:val="005C4C7F"/>
    <w:rsid w:val="0068755D"/>
    <w:rsid w:val="00716A6B"/>
    <w:rsid w:val="008239EC"/>
    <w:rsid w:val="00942290"/>
    <w:rsid w:val="00963744"/>
    <w:rsid w:val="009B4E32"/>
    <w:rsid w:val="00A108F3"/>
    <w:rsid w:val="00A24E67"/>
    <w:rsid w:val="00AD7BC6"/>
    <w:rsid w:val="00B123F7"/>
    <w:rsid w:val="00B2480F"/>
    <w:rsid w:val="00B35560"/>
    <w:rsid w:val="00B43929"/>
    <w:rsid w:val="00BC3073"/>
    <w:rsid w:val="00E13F99"/>
    <w:rsid w:val="00E42491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4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44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44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44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7150</izvorni_sadrzaj>
    <derivirana_varijabla naziv="DomainObject.Predmet.Broj_1">7150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2018.</izvorni_sadrzaj>
    <derivirana_varijabla naziv="DomainObject.Predmet.DatumRjesavanja_1">17.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St-7150/2016</izvorni_sadrzaj>
    <derivirana_varijabla naziv="DomainObject.Predmet.OznakaBroj_1">St-7150/2016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HUNJKA jednostavno društvo s ograničenom odgovornošću za trgovinu, usluge i turistička agencija</izvorni_sadrzaj>
    <derivirana_varijabla naziv="DomainObject.Predmet.ProtustrankaFormated_1">  HUNJKA jednostavno društvo s ograničenom odgovornošću za trgovinu, usluge i turistička agencija</derivirana_varijabla>
  </DomainObject.Predmet.ProtustrankaFormated>
  <DomainObject.Predmet.ProtustrankaFormatedOIB>
    <izvorni_sadrzaj>  HUNJKA jednostavno društvo s ograničenom odgovornošću za trgovinu, usluge i turistička agencija, OIB 24141601652</izvorni_sadrzaj>
    <derivirana_varijabla naziv="DomainObject.Predmet.ProtustrankaFormatedOIB_1">  HUNJKA jednostavno društvo s ograničenom odgovornošću za trgovinu, usluge i turistička agencija, OIB 24141601652</derivirana_varijabla>
  </DomainObject.Predmet.ProtustrankaFormatedOIB>
  <DomainObject.Predmet.ProtustrankaFormatedWithAdress>
    <izvorni_sadrzaj> HUNJKA jednostavno društvo s ograničenom odgovornošću za trgovinu, usluge i turistička agencija, Sljemenska cesta 10, 49240 Stubičke Toplice</izvorni_sadrzaj>
    <derivirana_varijabla naziv="DomainObject.Predmet.ProtustrankaFormatedWithAdress_1"> HUNJKA jednostavno društvo s ograničenom odgovornošću za trgovinu, usluge i turistička agencija, Sljemenska cesta 10, 49240 Stubičke Toplice</derivirana_varijabla>
  </DomainObject.Predmet.ProtustrankaFormatedWithAdress>
  <DomainObject.Predmet.ProtustrankaFormatedWithAdressOIB>
    <izvorni_sadrzaj> HUNJKA jednostavno društvo s ograničenom odgovornošću za trgovinu, usluge i turistička agencija, OIB 24141601652, Sljemenska cesta 10, 49240 Stubičke Toplice</izvorni_sadrzaj>
    <derivirana_varijabla naziv="DomainObject.Predmet.ProtustrankaFormatedWithAdressOIB_1"> HUNJKA jednostavno društvo s ograničenom odgovornošću za trgovinu, usluge i turistička agencija, OIB 24141601652, Sljemenska cesta 10, 49240 Stubičke Toplice</derivirana_varijabla>
  </DomainObject.Predmet.ProtustrankaFormatedWithAdressOIB>
  <DomainObject.Predmet.ProtustrankaWithAdress>
    <izvorni_sadrzaj>HUNJKA jednostavno društvo s ograničenom odgovornošću za trgovinu, usluge i turistička agencija Sljemenska cesta 10, 49240 Stubičke Toplice</izvorni_sadrzaj>
    <derivirana_varijabla naziv="DomainObject.Predmet.ProtustrankaWithAdress_1">HUNJKA jednostavno društvo s ograničenom odgovornošću za trgovinu, usluge i turistička agencija Sljemenska cesta 10, 49240 Stubičke Toplice</derivirana_varijabla>
  </DomainObject.Predmet.ProtustrankaWithAdress>
  <DomainObject.Predmet.ProtustrankaWithAdressOIB>
    <izvorni_sadrzaj>HUNJKA jednostavno društvo s ograničenom odgovornošću za trgovinu, usluge i turistička agencija, OIB 24141601652, Sljemenska cesta 10, 49240 Stubičke Toplice</izvorni_sadrzaj>
    <derivirana_varijabla naziv="DomainObject.Predmet.ProtustrankaWithAdressOIB_1">HUNJKA jednostavno društvo s ograničenom odgovornošću za trgovinu, usluge i turistička agencija, OIB 24141601652, Sljemenska cesta 10, 49240 Stubičke Toplice</derivirana_varijabla>
  </DomainObject.Predmet.ProtustrankaWithAdressOIB>
  <DomainObject.Predmet.ProtustrankaNazivFormated>
    <izvorni_sadrzaj>HUNJKA jednostavno društvo s ograničenom odgovornošću za trgovinu, usluge i turistička agencija</izvorni_sadrzaj>
    <derivirana_varijabla naziv="DomainObject.Predmet.ProtustrankaNazivFormated_1">HUNJKA jednostavno društvo s ograničenom odgovornošću za trgovinu, usluge i turistička agencija</derivirana_varijabla>
  </DomainObject.Predmet.ProtustrankaNazivFormated>
  <DomainObject.Predmet.ProtustrankaNazivFormatedOIB>
    <izvorni_sadrzaj>HUNJKA jednostavno društvo s ograničenom odgovornošću za trgovinu, usluge i turistička agencija, OIB 24141601652</izvorni_sadrzaj>
    <derivirana_varijabla naziv="DomainObject.Predmet.ProtustrankaNazivFormatedOIB_1">HUNJKA jednostavno društvo s ograničenom odgovornošću za trgovinu, usluge i turistička agencija, OIB 24141601652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HUNJKA jednostavno društvo s ograničenom odgovornošću za trgovinu, usluge i turistička agencija</item>
    </izvorni_sadrzaj>
    <derivirana_varijabla naziv="DomainObject.Predmet.ProtuStrankaListFormated_1">
      <item>HUNJKA jednostavno društvo s ograničenom odgovornošću za trgovinu, usluge i turistička agencija</item>
    </derivirana_varijabla>
  </DomainObject.Predmet.ProtuStrankaListFormated>
  <DomainObject.Predmet.ProtuStrankaListFormatedOIB>
    <izvorni_sadrzaj>
      <item>HUNJKA jednostavno društvo s ograničenom odgovornošću za trgovinu, usluge i turistička agencija, OIB 24141601652</item>
    </izvorni_sadrzaj>
    <derivirana_varijabla naziv="DomainObject.Predmet.ProtuStrankaListFormatedOIB_1">
      <item>HUNJKA jednostavno društvo s ograničenom odgovornošću za trgovinu, usluge i turistička agencija, OIB 24141601652</item>
    </derivirana_varijabla>
  </DomainObject.Predmet.ProtuStrankaListFormatedOIB>
  <DomainObject.Predmet.ProtuStrankaListFormatedWithAdress>
    <izvorni_sadrzaj>
      <item>HUNJKA jednostavno društvo s ograničenom odgovornošću za trgovinu, usluge i turistička agencija, Sljemenska cesta 10, 49240 Stubičke Toplice</item>
    </izvorni_sadrzaj>
    <derivirana_varijabla naziv="DomainObject.Predmet.ProtuStrankaListFormatedWithAdress_1">
      <item>HUNJKA jednostavno društvo s ograničenom odgovornošću za trgovinu, usluge i turistička agencija, Sljemenska cesta 10, 49240 Stubičke Toplice</item>
    </derivirana_varijabla>
  </DomainObject.Predmet.ProtuStrankaListFormatedWithAdress>
  <DomainObject.Predmet.ProtuStrankaListFormatedWithAdressOIB>
    <izvorni_sadrzaj>
      <item>HUNJKA jednostavno društvo s ograničenom odgovornošću za trgovinu, usluge i turistička agencija, OIB 24141601652, Sljemenska cesta 10, 49240 Stubičke Toplice</item>
    </izvorni_sadrzaj>
    <derivirana_varijabla naziv="DomainObject.Predmet.ProtuStrankaListFormatedWithAdressOIB_1">
      <item>HUNJKA jednostavno društvo s ograničenom odgovornošću za trgovinu, usluge i turistička agencija, OIB 24141601652, Sljemenska cesta 10, 49240 Stubičke Toplice</item>
    </derivirana_varijabla>
  </DomainObject.Predmet.ProtuStrankaListFormatedWithAdressOIB>
  <DomainObject.Predmet.ProtuStrankaListNazivFormated>
    <izvorni_sadrzaj>
      <item>HUNJKA jednostavno društvo s ograničenom odgovornošću za trgovinu, usluge i turistička agencija</item>
    </izvorni_sadrzaj>
    <derivirana_varijabla naziv="DomainObject.Predmet.ProtuStrankaListNazivFormated_1">
      <item>HUNJKA jednostavno društvo s ograničenom odgovornošću za trgovinu, usluge i turistička agencija</item>
    </derivirana_varijabla>
  </DomainObject.Predmet.ProtuStrankaListNazivFormated>
  <DomainObject.Predmet.ProtuStrankaListNazivFormatedOIB>
    <izvorni_sadrzaj>
      <item>HUNJKA jednostavno društvo s ograničenom odgovornošću za trgovinu, usluge i turistička agencija, OIB 24141601652</item>
    </izvorni_sadrzaj>
    <derivirana_varijabla naziv="DomainObject.Predmet.ProtuStrankaListNazivFormatedOIB_1">
      <item>HUNJKA jednostavno društvo s ograničenom odgovornošću za trgovinu, usluge i turistička agencija, OIB 24141601652</item>
    </derivirana_varijabla>
  </DomainObject.Predmet.ProtuStrankaListNazivFormatedOIB>
  <DomainObject.Predmet.OstaliListFormated>
    <izvorni_sadrzaj>
      <item>Kristina Bebić</item>
    </izvorni_sadrzaj>
    <derivirana_varijabla naziv="DomainObject.Predmet.OstaliListFormated_1">
      <item>Kristina Bebić</item>
    </derivirana_varijabla>
  </DomainObject.Predmet.OstaliListFormated>
  <DomainObject.Predmet.OstaliListFormatedOIB>
    <izvorni_sadrzaj>
      <item>Kristina Bebić, OIB 13597377157</item>
    </izvorni_sadrzaj>
    <derivirana_varijabla naziv="DomainObject.Predmet.OstaliListFormatedOIB_1">
      <item>Kristina Bebić, OIB 13597377157</item>
    </derivirana_varijabla>
  </DomainObject.Predmet.OstaliListFormatedOIB>
  <DomainObject.Predmet.OstaliListFormatedWithAdress>
    <izvorni_sadrzaj>
      <item>Kristina Bebić, Hrastik 2, 10000 Zagreb</item>
    </izvorni_sadrzaj>
    <derivirana_varijabla naziv="DomainObject.Predmet.OstaliListFormatedWithAdress_1">
      <item>Kristina Bebić, Hrastik 2, 10000 Zagreb</item>
    </derivirana_varijabla>
  </DomainObject.Predmet.OstaliListFormatedWithAdress>
  <DomainObject.Predmet.OstaliListFormatedWithAdressOIB>
    <izvorni_sadrzaj>
      <item>Kristina Bebić, OIB 13597377157, Hrastik 2, 10000 Zagreb</item>
    </izvorni_sadrzaj>
    <derivirana_varijabla naziv="DomainObject.Predmet.OstaliListFormatedWithAdressOIB_1">
      <item>Kristina Bebić, OIB 13597377157, Hrastik 2, 10000 Zagreb</item>
    </derivirana_varijabla>
  </DomainObject.Predmet.OstaliListFormatedWithAdressOIB>
  <DomainObject.Predmet.OstaliListNazivFormated>
    <izvorni_sadrzaj>
      <item>Kristina Bebić</item>
    </izvorni_sadrzaj>
    <derivirana_varijabla naziv="DomainObject.Predmet.OstaliListNazivFormated_1">
      <item>Kristina Bebić</item>
    </derivirana_varijabla>
  </DomainObject.Predmet.OstaliListNazivFormated>
  <DomainObject.Predmet.OstaliListNazivFormatedOIB>
    <izvorni_sadrzaj>
      <item>Kristina Bebić, OIB 13597377157</item>
    </izvorni_sadrzaj>
    <derivirana_varijabla naziv="DomainObject.Predmet.OstaliListNazivFormatedOIB_1">
      <item>Kristina Bebić, OIB 13597377157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HUNJKA jednostavno društvo s ograničenom odgovornošću za trgovinu, usluge i turistička agencija</izvorni_sadrzaj>
    <derivirana_varijabla naziv="DomainObject.Predmet.ProtustrankaIDrugi_1">HUNJKA jednostavno društvo s ograničenom odgovornošću za trgovinu, usluge i turistička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HUNJKA jednostavno društvo s ograničenom odgovornošću za trgovinu, usluge i turistička agencija, OIB 24141601652, Sljemenska cesta 10, 49240 Stubičke Toplice</izvorni_sadrzaj>
    <derivirana_varijabla naziv="DomainObject.Predmet.ProtustrankaIDrugiAdressOIB_1">HUNJKA jednostavno društvo s ograničenom odgovornošću za trgovinu, usluge i turistička agencija, OIB 24141601652,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2018.</izvorni_sadrzaj>
    <derivirana_varijabla naziv="DomainObject.Predmet.OdlukaRjesenje.DatumDonosenjaOdluke_1">12. srpnja 2018.</derivirana_varijabla>
  </DomainObject.Predmet.OdlukaRjesenje.DatumDonosenjaOdluke>
  <DomainObject.Predmet.OdlukaRjesenje.DatumPravomocnosti>
    <izvorni_sadrzaj>22. kolovoza 2018.</izvorni_sadrzaj>
    <derivirana_varijabla naziv="DomainObject.Predmet.OdlukaRjesenje.DatumPravomocnosti_1">22. kolovoza 2018.</derivirana_varijabla>
  </DomainObject.Predmet.OdlukaRjesenje.DatumPravomocnosti>
  <DomainObject.Predmet.OdlukaRjesenje.Oznaka>
    <izvorni_sadrzaj>St-7150/2016-16</izvorni_sadrzaj>
    <derivirana_varijabla naziv="DomainObject.Predmet.OdlukaRjesenje.Oznaka_1">St-7150/2016-16</derivirana_varijabla>
  </DomainObject.Predmet.OdlukaRjesenje.Oznaka>
  <DomainObject.Predmet.SudioniciListNaziv>
    <izvorni_sadrzaj>
      <item>FINA Regionalni centar Zagreb</item>
      <item>HUNJKA jednostavno društvo s ograničenom odgovornošću za trgovinu, usluge i turistička agencija</item>
      <item>Kristina Bebić</item>
      <item>VJEROVNICI</item>
    </izvorni_sadrzaj>
    <derivirana_varijabla naziv="DomainObject.Predmet.SudioniciListNaziv_1">
      <item>FINA Regionalni centar Zagreb</item>
      <item>HUNJKA jednostavno društvo s ograničenom odgovornošću za trgovinu, usluge i turistička agencija</item>
      <item>Kristina Bebić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HUNJKA jednostavno društvo s ograničenom odgovornošću za trgovinu, usluge i turistička agencija, OIB 24141601652, Sljemenska cesta 10,49240 Stubičke Toplice</item>
      <item>Kristina Bebić, OIB 13597377157, Hrastik 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HUNJKA jednostavno društvo s ograničenom odgovornošću za trgovinu, usluge i turistička agencija, OIB 24141601652, Sljemenska cesta 10,49240 Stubičke Toplice</item>
      <item>Kristina Bebić, OIB 13597377157, Hrastik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24141601652</item>
      <item>, OIB 13597377157</item>
      <item>, OIB null</item>
    </izvorni_sadrzaj>
    <derivirana_varijabla naziv="DomainObject.Predmet.SudioniciListNazivOIB_1">
      <item>, OIB 85821130368</item>
      <item>, OIB 24141601652</item>
      <item>, OIB 13597377157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St-7150/2016-19</izvorni_sadrzaj>
    <derivirana_varijabla naziv="DomainObject.PredzadnjaOdlukaIzPredmeta.Oznaka_1">St-7150/2016-19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226</properties:Words>
  <properties:Characters>1098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2019-07-05T11:42:00Z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prenijeti zaplijenjena sredstva u korist Fonda - otvoren i zaključen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