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8A420" w14:paraId="4558BBCE" w:rsidRDefault="00757BD7" w:rsidP="00757BD7" w:rsidR="00757BD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829B323" w:rsidRDefault="00757BD7" w:rsidP="00757BD7" w:rsidR="00757BD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2CA35BB" w:rsidRDefault="00757BD7" w:rsidP="00757BD7" w:rsidR="00757BD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27C360D" w:rsidRDefault="00757BD7" w:rsidP="00757BD7" w:rsidR="00757BD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23278F4" w:rsidRDefault="00757BD7" w:rsidP="00757BD7" w:rsidR="00757BD7">
      <w:pPr>
        <w:tabs>
          <w:tab w:pos="709" w:val="left"/>
        </w:tabs>
        <w:jc w:val="right"/>
      </w:pPr>
      <w:r>
        <w:t>42. St-2855/2015</w:t>
      </w:r>
    </w:p>
    <w:p w14:textId="77777777" w14:paraId="6556CF27" w:rsidRDefault="00757BD7" w:rsidP="00757BD7" w:rsidR="00757BD7">
      <w:pPr>
        <w:tabs>
          <w:tab w:pos="709" w:val="left"/>
        </w:tabs>
        <w:jc w:val="right"/>
      </w:pPr>
    </w:p>
    <w:p w14:textId="77777777" w14:paraId="4E55F2F2" w:rsidRDefault="00757BD7" w:rsidP="00757BD7" w:rsidR="00757BD7">
      <w:pPr>
        <w:tabs>
          <w:tab w:pos="709" w:val="left"/>
        </w:tabs>
        <w:jc w:val="center"/>
      </w:pPr>
      <w:r>
        <w:t>R E P U B L I K A   H R V A T S K A</w:t>
      </w:r>
    </w:p>
    <w:p w14:textId="77777777" w14:paraId="52560E59" w:rsidRDefault="00757BD7" w:rsidP="00757BD7" w:rsidR="00757BD7">
      <w:pPr>
        <w:tabs>
          <w:tab w:pos="709" w:val="left"/>
        </w:tabs>
        <w:jc w:val="center"/>
      </w:pPr>
    </w:p>
    <w:p w14:textId="77777777" w14:paraId="4A713D67" w:rsidRDefault="00757BD7" w:rsidP="00757BD7" w:rsidR="00757BD7">
      <w:pPr>
        <w:tabs>
          <w:tab w:pos="709" w:val="left"/>
        </w:tabs>
        <w:jc w:val="center"/>
      </w:pPr>
      <w:r>
        <w:t>R J E Š E N J E</w:t>
      </w:r>
    </w:p>
    <w:p w14:textId="77777777" w14:paraId="754D86C9" w:rsidRDefault="00757BD7" w:rsidP="00757BD7" w:rsidR="00757BD7">
      <w:pPr>
        <w:tabs>
          <w:tab w:pos="709" w:val="left"/>
        </w:tabs>
        <w:jc w:val="center"/>
      </w:pPr>
    </w:p>
    <w:p w14:textId="77777777" w14:paraId="3A38BC37" w:rsidRDefault="00757BD7" w:rsidP="00757BD7" w:rsidR="00757BD7">
      <w:pPr>
        <w:tabs>
          <w:tab w:pos="709" w:val="left"/>
        </w:tabs>
        <w:jc w:val="both"/>
      </w:pPr>
    </w:p>
    <w:p w14:textId="77777777" w14:paraId="2D9952BD" w:rsidRDefault="00757BD7" w:rsidP="00757BD7" w:rsidR="00757BD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MO-DE ADAPTACIJE d.o.o., Zaprešić, Rude Bosaka 5, OIB 51806017669, dana 3. svibnja 2016.g.  </w:t>
      </w:r>
    </w:p>
    <w:p w14:textId="77777777" w14:paraId="6E07DE72" w:rsidRDefault="00757BD7" w:rsidP="00757BD7" w:rsidR="00757BD7">
      <w:pPr>
        <w:tabs>
          <w:tab w:pos="709" w:val="left"/>
        </w:tabs>
        <w:jc w:val="both"/>
      </w:pPr>
    </w:p>
    <w:p w14:textId="77777777" w14:paraId="3EEDA7B0" w:rsidRDefault="00757BD7" w:rsidP="00757BD7" w:rsidR="00757BD7">
      <w:pPr>
        <w:tabs>
          <w:tab w:pos="709" w:val="left"/>
        </w:tabs>
        <w:jc w:val="center"/>
      </w:pPr>
      <w:r>
        <w:t>r i j e š i o   j e</w:t>
      </w:r>
    </w:p>
    <w:p w14:textId="77777777" w14:paraId="3E46D08C" w:rsidRDefault="00757BD7" w:rsidP="00757BD7" w:rsidR="00757BD7">
      <w:pPr>
        <w:tabs>
          <w:tab w:pos="709" w:val="left"/>
        </w:tabs>
        <w:jc w:val="both"/>
      </w:pPr>
    </w:p>
    <w:p w14:textId="77777777" w14:paraId="3DBB5AE2" w:rsidRDefault="00757BD7" w:rsidP="00757BD7" w:rsidR="00757BD7">
      <w:pPr>
        <w:ind w:firstLine="708"/>
        <w:jc w:val="both"/>
      </w:pPr>
      <w:r>
        <w:t xml:space="preserve">I   Otvara se stečajni postupak nad dužnikom MO-DE ADAPTACIJE d.o.o., Zaprešić, Rude Bosaka 5, OIB 51806017669. </w:t>
      </w:r>
    </w:p>
    <w:p w14:textId="77777777" w14:paraId="579A69A4" w:rsidRDefault="00757BD7" w:rsidP="00757BD7" w:rsidR="00757BD7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59D394BD" w:rsidRDefault="00757BD7" w:rsidP="00757BD7" w:rsidR="00757BD7">
      <w:pPr>
        <w:ind w:firstLine="708"/>
        <w:jc w:val="both"/>
      </w:pPr>
    </w:p>
    <w:p w14:textId="77777777" w14:paraId="24FE0089" w:rsidRDefault="00757BD7" w:rsidP="00757BD7" w:rsidR="00757BD7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Marko Marić, Zagreb, Petrinjska 59 a, OIB: 40578632064.                        </w:t>
      </w:r>
    </w:p>
    <w:p w14:textId="77777777" w14:paraId="3F67547F" w:rsidRDefault="00757BD7" w:rsidP="00757BD7" w:rsidR="00757BD7">
      <w:pPr>
        <w:ind w:firstLine="708"/>
        <w:jc w:val="both"/>
      </w:pPr>
    </w:p>
    <w:p w14:textId="77777777" w14:paraId="7A2165F9" w:rsidRDefault="00757BD7" w:rsidP="00757BD7" w:rsidR="00757BD7">
      <w:pPr>
        <w:ind w:firstLine="708"/>
        <w:jc w:val="both"/>
      </w:pPr>
      <w:r>
        <w:t>III  Zaključuje se stečajni postupak nad dužnikom MO-DE ADAPTACIJE d.o.o., Zaprešić, Rude Bosaka 5, OIB 51806017669.</w:t>
      </w:r>
    </w:p>
    <w:p w14:textId="77777777" w14:paraId="6E51F97D" w:rsidRDefault="00757BD7" w:rsidP="00757BD7" w:rsidR="00757BD7">
      <w:pPr>
        <w:ind w:firstLine="708"/>
        <w:jc w:val="both"/>
      </w:pPr>
    </w:p>
    <w:p w14:textId="77777777" w14:paraId="59DD3029" w:rsidRDefault="00757BD7" w:rsidP="00757BD7" w:rsidR="00757BD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58D8990" w:rsidRDefault="00757BD7" w:rsidP="00757BD7" w:rsidR="00757BD7">
      <w:pPr>
        <w:ind w:firstLine="708"/>
        <w:jc w:val="both"/>
      </w:pPr>
    </w:p>
    <w:p w14:textId="77777777" w14:paraId="71E305AB" w:rsidRDefault="00757BD7" w:rsidP="00757BD7" w:rsidR="00757BD7">
      <w:pPr>
        <w:jc w:val="center"/>
      </w:pPr>
      <w:r>
        <w:t>Obrazloženje</w:t>
      </w:r>
    </w:p>
    <w:p w14:textId="77777777" w14:paraId="2D5D5F58" w:rsidRDefault="00757BD7" w:rsidP="00757BD7" w:rsidR="00757BD7">
      <w:pPr>
        <w:jc w:val="center"/>
      </w:pPr>
    </w:p>
    <w:p w14:textId="77777777" w14:paraId="721F6DEF" w:rsidRDefault="00757BD7" w:rsidP="00757BD7" w:rsidR="00757BD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AC96827" w:rsidRDefault="00757BD7" w:rsidP="00757BD7" w:rsidR="00757BD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BAD8372" w:rsidRDefault="00757BD7" w:rsidP="00757BD7" w:rsidR="00757BD7">
      <w:pPr>
        <w:ind w:firstLine="708"/>
        <w:jc w:val="both"/>
      </w:pPr>
      <w:r>
        <w:t>Po zaključku nije postupljeno.</w:t>
      </w:r>
    </w:p>
    <w:p w14:textId="77777777" w14:paraId="2A98A01B" w:rsidRDefault="00757BD7" w:rsidP="00757BD7" w:rsidR="00757BD7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C42F0AB" w:rsidRDefault="00757BD7" w:rsidP="00757BD7" w:rsidR="00757B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F17A72F" w:rsidRDefault="00757BD7" w:rsidP="00757BD7" w:rsidR="00757B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975B8D2" w:rsidRDefault="00757BD7" w:rsidP="00757BD7" w:rsidR="00757B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4404F25" w:rsidRDefault="00757BD7" w:rsidP="00757BD7" w:rsidR="00757B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22905DA" w:rsidRDefault="00757BD7" w:rsidP="00757BD7" w:rsidR="00757BD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AD233A5" w:rsidRDefault="00757BD7" w:rsidP="00757BD7" w:rsidR="00757BD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D14044E" w:rsidRDefault="00757BD7" w:rsidP="00757BD7" w:rsidR="00757BD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1E804AD" w:rsidTr="00757BD7" w:rsidR="00757BD7">
        <w:tc>
          <w:tcPr>
            <w:tcW w:type="dxa" w:w="2346"/>
          </w:tcPr>
          <w:p w14:textId="77777777" w14:paraId="53F5E320" w:rsidRDefault="00757BD7" w:rsidR="00757BD7">
            <w:pPr>
              <w:tabs>
                <w:tab w:pos="709" w:val="left"/>
              </w:tabs>
              <w:jc w:val="right"/>
            </w:pPr>
            <w:r>
              <w:t xml:space="preserve">42. St-2855/2015  </w:t>
            </w:r>
          </w:p>
          <w:p w14:textId="77777777" w14:paraId="1B1724B5" w:rsidRDefault="00757BD7" w:rsidR="00757BD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D084148" w:rsidRDefault="00757BD7" w:rsidP="00757BD7" w:rsidR="00757BD7">
      <w:pPr>
        <w:jc w:val="both"/>
      </w:pPr>
    </w:p>
    <w:p w14:textId="77777777" w14:paraId="60BD383A" w:rsidRDefault="00757BD7" w:rsidP="00757BD7" w:rsidR="00757BD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622F770" w:rsidRDefault="00757BD7" w:rsidP="00757BD7" w:rsidR="00757BD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67B72E2" w:rsidRDefault="00757BD7" w:rsidP="00757BD7" w:rsidR="00757BD7">
      <w:pPr>
        <w:jc w:val="both"/>
      </w:pPr>
      <w:r>
        <w:tab/>
        <w:t>Izbor stečajnog upravitelja odabran je primjenom odredbe čl. 432 SZ.</w:t>
      </w:r>
    </w:p>
    <w:p w14:textId="77777777" w14:paraId="18F310DC" w:rsidRDefault="00757BD7" w:rsidP="00757BD7" w:rsidR="00757BD7">
      <w:pPr>
        <w:jc w:val="both"/>
      </w:pPr>
      <w:r>
        <w:tab/>
      </w:r>
    </w:p>
    <w:p w14:textId="77777777" w14:paraId="3FDA89B6" w:rsidRDefault="00757BD7" w:rsidP="00757BD7" w:rsidR="00757BD7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3DE1D107" w:rsidRDefault="00757BD7" w:rsidP="00757BD7" w:rsidR="00757BD7">
      <w:pPr>
        <w:tabs>
          <w:tab w:pos="709" w:val="left"/>
        </w:tabs>
      </w:pPr>
    </w:p>
    <w:p w14:textId="77777777" w14:paraId="1B1CBF14" w:rsidRDefault="00757BD7" w:rsidP="00757BD7" w:rsidR="00757BD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8DB2B52" w:rsidRDefault="00757BD7" w:rsidP="00757BD7" w:rsidR="00757BD7">
      <w:pPr>
        <w:tabs>
          <w:tab w:pos="709" w:val="left"/>
        </w:tabs>
      </w:pPr>
    </w:p>
    <w:p w14:textId="77777777" w14:paraId="4B19C673" w:rsidRDefault="00757BD7" w:rsidP="00757BD7" w:rsidR="00757BD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6DF0591" w:rsidRDefault="00757BD7" w:rsidP="00757BD7" w:rsidR="00757BD7">
      <w:pPr>
        <w:tabs>
          <w:tab w:pos="709" w:val="left"/>
        </w:tabs>
      </w:pPr>
    </w:p>
    <w:p w14:textId="77777777" w14:paraId="24E552B6" w:rsidRDefault="00757BD7" w:rsidP="00757BD7" w:rsidR="00757BD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CA2CB17" w:rsidRDefault="00757BD7" w:rsidP="00757BD7" w:rsidR="00757BD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C55E2F5" w:rsidRDefault="00757BD7" w:rsidP="00757BD7" w:rsidR="00757BD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5F0B448" w:rsidRDefault="00757BD7" w:rsidP="00757BD7" w:rsidR="00757BD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E4121D8" w:rsidRDefault="00757BD7" w:rsidP="00757BD7" w:rsidR="00757BD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3BC46B2" w:rsidRDefault="00757BD7" w:rsidP="00757BD7" w:rsidR="00757BD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8F0CB5E" w:rsidRDefault="00757BD7" w:rsidP="00757BD7" w:rsidR="00757BD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8B6B188" w:rsidRDefault="00757BD7" w:rsidP="00757BD7" w:rsidR="00757BD7">
      <w:pPr>
        <w:tabs>
          <w:tab w:pos="709" w:val="left"/>
        </w:tabs>
      </w:pPr>
    </w:p>
    <w:p w14:textId="08289B7C" w14:paraId="08289B7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57BD7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7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57BD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57BD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57BD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57BD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57B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BD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57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57BD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57BD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57BD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57BD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57B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BD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876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St-2855/2015</izvorni_sadrzaj>
    <derivirana_varijabla naziv="DomainObject.Predmet.OznakaBroj_1">St-2855/2015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MO-DE ADAPTACIJE d.o.o.</izvorni_sadrzaj>
    <derivirana_varijabla naziv="DomainObject.Predmet.ProtustrankaFormated_1">  MO-DE ADAPTACIJE d.o.o.</derivirana_varijabla>
  </DomainObject.Predmet.ProtustrankaFormated>
  <DomainObject.Predmet.ProtustrankaFormatedOIB>
    <izvorni_sadrzaj>  MO-DE ADAPTACIJE d.o.o., OIB 51806017669</izvorni_sadrzaj>
    <derivirana_varijabla naziv="DomainObject.Predmet.ProtustrankaFormatedOIB_1">  MO-DE ADAPTACIJE d.o.o., OIB 51806017669</derivirana_varijabla>
  </DomainObject.Predmet.ProtustrankaFormatedOIB>
  <DomainObject.Predmet.ProtustrankaFormatedWithAdress>
    <izvorni_sadrzaj> MO-DE ADAPTACIJE d.o.o., Rude Bosaka 5, 10290 Zaprešić</izvorni_sadrzaj>
    <derivirana_varijabla naziv="DomainObject.Predmet.ProtustrankaFormatedWithAdress_1"> MO-DE ADAPTACIJE d.o.o., Rude Bosaka 5, 10290 Zaprešić</derivirana_varijabla>
  </DomainObject.Predmet.ProtustrankaFormatedWithAdress>
  <DomainObject.Predmet.ProtustrankaFormatedWithAdressOIB>
    <izvorni_sadrzaj> MO-DE ADAPTACIJE d.o.o., OIB 51806017669, Rude Bosaka 5, 10290 Zaprešić</izvorni_sadrzaj>
    <derivirana_varijabla naziv="DomainObject.Predmet.ProtustrankaFormatedWithAdressOIB_1"> MO-DE ADAPTACIJE d.o.o., OIB 51806017669, Rude Bosaka 5, 10290 Zaprešić</derivirana_varijabla>
  </DomainObject.Predmet.ProtustrankaFormatedWithAdressOIB>
  <DomainObject.Predmet.ProtustrankaWithAdress>
    <izvorni_sadrzaj>MO-DE ADAPTACIJE d.o.o. Rude Bosaka 5, 10290 Zaprešić</izvorni_sadrzaj>
    <derivirana_varijabla naziv="DomainObject.Predmet.ProtustrankaWithAdress_1">MO-DE ADAPTACIJE d.o.o. Rude Bosaka 5, 10290 Zaprešić</derivirana_varijabla>
  </DomainObject.Predmet.ProtustrankaWithAdress>
  <DomainObject.Predmet.ProtustrankaWithAdressOIB>
    <izvorni_sadrzaj>MO-DE ADAPTACIJE d.o.o., OIB 51806017669, Rude Bosaka 5, 10290 Zaprešić</izvorni_sadrzaj>
    <derivirana_varijabla naziv="DomainObject.Predmet.ProtustrankaWithAdressOIB_1">MO-DE ADAPTACIJE d.o.o., OIB 51806017669, Rude Bosaka 5, 10290 Zaprešić</derivirana_varijabla>
  </DomainObject.Predmet.ProtustrankaWithAdressOIB>
  <DomainObject.Predmet.ProtustrankaNazivFormated>
    <izvorni_sadrzaj>MO-DE ADAPTACIJE d.o.o.</izvorni_sadrzaj>
    <derivirana_varijabla naziv="DomainObject.Predmet.ProtustrankaNazivFormated_1">MO-DE ADAPTACIJE d.o.o.</derivirana_varijabla>
  </DomainObject.Predmet.ProtustrankaNazivFormated>
  <DomainObject.Predmet.ProtustrankaNazivFormatedOIB>
    <izvorni_sadrzaj>MO-DE ADAPTACIJE d.o.o., OIB 51806017669</izvorni_sadrzaj>
    <derivirana_varijabla naziv="DomainObject.Predmet.ProtustrankaNazivFormatedOIB_1">MO-DE ADAPTACIJE d.o.o., OIB 51806017669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MO-DE ADAPTACIJE d.o.o.</item>
    </izvorni_sadrzaj>
    <derivirana_varijabla naziv="DomainObject.Predmet.ProtuStrankaListFormated_1">
      <item>MO-DE ADAPTACIJE d.o.o.</item>
    </derivirana_varijabla>
  </DomainObject.Predmet.ProtuStrankaListFormated>
  <DomainObject.Predmet.ProtuStrankaListFormatedOIB>
    <izvorni_sadrzaj>
      <item>MO-DE ADAPTACIJE d.o.o., OIB 51806017669</item>
    </izvorni_sadrzaj>
    <derivirana_varijabla naziv="DomainObject.Predmet.ProtuStrankaListFormatedOIB_1">
      <item>MO-DE ADAPTACIJE d.o.o., OIB 51806017669</item>
    </derivirana_varijabla>
  </DomainObject.Predmet.ProtuStrankaListFormatedOIB>
  <DomainObject.Predmet.ProtuStrankaListFormatedWithAdress>
    <izvorni_sadrzaj>
      <item>MO-DE ADAPTACIJE d.o.o., Rude Bosaka 5, 10290 Zaprešić</item>
    </izvorni_sadrzaj>
    <derivirana_varijabla naziv="DomainObject.Predmet.ProtuStrankaListFormatedWithAdress_1">
      <item>MO-DE ADAPTACIJE d.o.o., Rude Bosaka 5, 10290 Zaprešić</item>
    </derivirana_varijabla>
  </DomainObject.Predmet.ProtuStrankaListFormatedWithAdress>
  <DomainObject.Predmet.ProtuStrankaListFormatedWithAdressOIB>
    <izvorni_sadrzaj>
      <item>MO-DE ADAPTACIJE d.o.o., OIB 51806017669, Rude Bosaka 5, 10290 Zaprešić</item>
    </izvorni_sadrzaj>
    <derivirana_varijabla naziv="DomainObject.Predmet.ProtuStrankaListFormatedWithAdressOIB_1">
      <item>MO-DE ADAPTACIJE d.o.o., OIB 51806017669, Rude Bosaka 5, 10290 Zaprešić</item>
    </derivirana_varijabla>
  </DomainObject.Predmet.ProtuStrankaListFormatedWithAdressOIB>
  <DomainObject.Predmet.ProtuStrankaListNazivFormated>
    <izvorni_sadrzaj>
      <item>MO-DE ADAPTACIJE d.o.o.</item>
    </izvorni_sadrzaj>
    <derivirana_varijabla naziv="DomainObject.Predmet.ProtuStrankaListNazivFormated_1">
      <item>MO-DE ADAPTACIJE d.o.o.</item>
    </derivirana_varijabla>
  </DomainObject.Predmet.ProtuStrankaListNazivFormated>
  <DomainObject.Predmet.ProtuStrankaListNazivFormatedOIB>
    <izvorni_sadrzaj>
      <item>MO-DE ADAPTACIJE d.o.o., OIB 51806017669</item>
    </izvorni_sadrzaj>
    <derivirana_varijabla naziv="DomainObject.Predmet.ProtuStrankaListNazivFormatedOIB_1">
      <item>MO-DE ADAPTACIJE d.o.o., OIB 51806017669</item>
    </derivirana_varijabla>
  </DomainObject.Predmet.ProtuStrankaListNazivFormatedOIB>
  <DomainObject.Predmet.OstaliListFormated>
    <izvorni_sadrzaj>
      <item>Dubravko Ključarić</item>
      <item>HRVATSKI ZAVOD ZA MIROVINSKO OSIGURANJE</item>
    </izvorni_sadrzaj>
    <derivirana_varijabla naziv="DomainObject.Predmet.OstaliListFormated_1">
      <item>Dubravko Ključarić</item>
      <item>HRVATSKI ZAVOD ZA MIROVINSKO OSIGURANJE</item>
    </derivirana_varijabla>
  </DomainObject.Predmet.OstaliListFormated>
  <DomainObject.Predmet.OstaliListFormatedOIB>
    <izvorni_sadrzaj>
      <item>Dubravko Ključarić, OIB 62518848980</item>
      <item>HRVATSKI ZAVOD ZA MIROVINSKO OSIGURANJE, OIB 84397956623</item>
    </izvorni_sadrzaj>
    <derivirana_varijabla naziv="DomainObject.Predmet.OstaliListFormatedOIB_1">
      <item>Dubravko Ključarić, OIB 62518848980</item>
      <item>HRVATSKI ZAVOD ZA MIROVINSKO OSIGURANJE, OIB 84397956623</item>
    </derivirana_varijabla>
  </DomainObject.Predmet.OstaliListFormatedOIB>
  <DomainObject.Predmet.OstaliListFormatedWithAdress>
    <izvorni_sadrzaj>
      <item>Dubravko Ključarić, Rude Bosaka 5, 10290 Zaprešić</item>
      <item>HRVATSKI ZAVOD ZA MIROVINSKO OSIGURANJE, Trpimirova 4, 10000 Zagreb</item>
    </izvorni_sadrzaj>
    <derivirana_varijabla naziv="DomainObject.Predmet.OstaliListFormatedWithAdress_1">
      <item>Dubravko Ključarić, Rude Bosaka 5, 10290 Zaprešić</item>
      <item>HRVATSKI ZAVOD ZA MIROVINSKO OSIGURANJE, Trpimirova 4, 10000 Zagreb</item>
    </derivirana_varijabla>
  </DomainObject.Predmet.OstaliListFormatedWithAdress>
  <DomainObject.Predmet.OstaliListFormatedWithAdressOIB>
    <izvorni_sadrzaj>
      <item>Dubravko Ključarić, OIB 62518848980, Rude Bosaka 5, 10290 Zaprešić</item>
      <item>HRVATSKI ZAVOD ZA MIROVINSKO OSIGURANJE, OIB 84397956623, Trpimirova 4, 10000 Zagreb</item>
    </izvorni_sadrzaj>
    <derivirana_varijabla naziv="DomainObject.Predmet.OstaliListFormatedWithAdressOIB_1">
      <item>Dubravko Ključarić, OIB 62518848980, Rude Bosaka 5, 10290 Zaprešić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Dubravko Ključarić</item>
      <item>HRVATSKI ZAVOD ZA MIROVINSKO OSIGURANJE</item>
    </izvorni_sadrzaj>
    <derivirana_varijabla naziv="DomainObject.Predmet.OstaliListNazivFormated_1">
      <item>Dubravko Ključarić</item>
      <item>HRVATSKI ZAVOD ZA MIROVINSKO OSIGURANJE</item>
    </derivirana_varijabla>
  </DomainObject.Predmet.OstaliListNazivFormated>
  <DomainObject.Predmet.OstaliListNazivFormatedOIB>
    <izvorni_sadrzaj>
      <item>Dubravko Ključarić, OIB 62518848980</item>
      <item>HRVATSKI ZAVOD ZA MIROVINSKO OSIGURANJE, OIB 84397956623</item>
    </izvorni_sadrzaj>
    <derivirana_varijabla naziv="DomainObject.Predmet.OstaliListNazivFormatedOIB_1">
      <item>Dubravko Ključarić, OIB 62518848980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MO-DE ADAPTACIJE d.o.o.</izvorni_sadrzaj>
    <derivirana_varijabla naziv="DomainObject.Predmet.ProtustrankaIDrugi_1">MO-DE ADAPTACIJE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MO-DE ADAPTACIJE d.o.o., OIB 51806017669, Rude Bosaka 5, 10290 Zaprešić</izvorni_sadrzaj>
    <derivirana_varijabla naziv="DomainObject.Predmet.ProtustrankaIDrugiAdressOIB_1">MO-DE ADAPTACIJE d.o.o., OIB 51806017669, Rude Bosaka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MO-DE ADAPTACIJE d.o.o.</item>
      <item>Dubravko Ključarić</item>
      <item>HRVATSKI ZAVOD ZA MIROVINSKO OSIGURANJE</item>
    </izvorni_sadrzaj>
    <derivirana_varijabla naziv="DomainObject.Predmet.SudioniciListNaziv_1">
      <item>FINA Regionalni centar Zagreb</item>
      <item>MO-DE ADAPTACIJE d.o.o.</item>
      <item>Dubravko Ključarić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MO-DE ADAPTACIJE d.o.o., OIB 51806017669, Rude Bosaka 5,10290 Zaprešić</item>
      <item>Dubravko Ključarić, OIB 62518848980, Rude Bosaka 5,10290 Zaprešić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MO-DE ADAPTACIJE d.o.o., OIB 51806017669, Rude Bosaka 5,10290 Zaprešić</item>
      <item>Dubravko Ključarić, OIB 62518848980, Rude Bosaka 5,10290 Zaprešić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51806017669</item>
      <item>, OIB 62518848980</item>
      <item>, OIB 84397956623</item>
    </izvorni_sadrzaj>
    <derivirana_varijabla naziv="DomainObject.Predmet.SudioniciListNazivOIB_1">
      <item>, OIB 85821130368</item>
      <item>, OIB 51806017669</item>
      <item>, OIB 62518848980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1901</properties:Characters>
  <properties:Lines>73</properties:Lines>
  <properties:Paragraphs>32</properties:Paragraphs>
  <properties:TotalTime>1</properties:TotalTime>
  <properties:ScaleCrop>false</properties:ScaleCrop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