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8809" w14:paraId="5728809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114153">
        <w:rPr>
          <w:rFonts w:hAnsi="Times New Roman" w:ascii="Times New Roman"/>
          <w:szCs w:val="24"/>
          <w:lang w:val="hr-HR"/>
        </w:rPr>
        <w:t>7861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C1C48" w:rsidRPr="00690BE9">
        <w:rPr>
          <w:rFonts w:hAnsi="Times New Roman" w:ascii="Times New Roman"/>
        </w:rPr>
        <w:t xml:space="preserve">KLUKAS Braniteljska zadruga za informatiku, Zagreb, Četvrte Poljanice 8, </w:t>
      </w:r>
      <w:r w:rsidR="009C1C48" w:rsidRPr="00690BE9">
        <w:rPr>
          <w:rFonts w:hAnsi="Times New Roman" w:ascii="Times New Roman"/>
          <w:szCs w:val="24"/>
        </w:rPr>
        <w:t>OIB: 60963485203</w:t>
      </w:r>
      <w:r w:rsidR="00B5024F" w:rsidRPr="00002EB6">
        <w:rPr>
          <w:rFonts w:hAnsi="Times New Roman" w:ascii="Times New Roman"/>
          <w:szCs w:val="24"/>
        </w:rPr>
        <w:t>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9C1C48">
        <w:rPr>
          <w:rFonts w:hAnsi="Times New Roman" w:ascii="Times New Roman"/>
          <w:szCs w:val="24"/>
        </w:rPr>
        <w:t>646870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9C1C48" w:rsidRPr="00690BE9">
        <w:rPr>
          <w:rFonts w:hAnsi="Times New Roman" w:ascii="Times New Roman"/>
        </w:rPr>
        <w:t xml:space="preserve">KLUKAS Braniteljska zadruga za informatiku, Zagreb, Četvrte Poljanice 8, </w:t>
      </w:r>
      <w:r w:rsidR="009C1C48" w:rsidRPr="00690BE9">
        <w:rPr>
          <w:rFonts w:hAnsi="Times New Roman" w:ascii="Times New Roman"/>
          <w:szCs w:val="24"/>
        </w:rPr>
        <w:t>OIB: 60963485203</w:t>
      </w:r>
      <w:r w:rsidR="009C1C48" w:rsidRPr="00002EB6">
        <w:rPr>
          <w:rFonts w:hAnsi="Times New Roman" w:ascii="Times New Roman"/>
          <w:szCs w:val="24"/>
        </w:rPr>
        <w:t>,</w:t>
      </w:r>
      <w:r w:rsidR="009C1C48" w:rsidRPr="001420C0">
        <w:rPr>
          <w:rFonts w:hAnsi="Times New Roman" w:ascii="Times New Roman"/>
          <w:szCs w:val="24"/>
        </w:rPr>
        <w:t xml:space="preserve"> MBS: 080</w:t>
      </w:r>
      <w:r w:rsidR="009C1C48">
        <w:rPr>
          <w:rFonts w:hAnsi="Times New Roman" w:ascii="Times New Roman"/>
          <w:szCs w:val="24"/>
        </w:rPr>
        <w:t>646870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9C1C48">
        <w:rPr>
          <w:rFonts w:hAnsi="Times New Roman" w:ascii="Times New Roman"/>
          <w:szCs w:val="24"/>
        </w:rPr>
        <w:t>Stjepan Lović</w:t>
      </w:r>
      <w:r w:rsidR="00A8351F">
        <w:rPr>
          <w:rFonts w:hAnsi="Times New Roman" w:ascii="Times New Roman"/>
          <w:szCs w:val="24"/>
        </w:rPr>
        <w:t xml:space="preserve">, Zagreb, </w:t>
      </w:r>
      <w:r w:rsidR="009C1C48">
        <w:rPr>
          <w:rFonts w:hAnsi="Times New Roman" w:ascii="Times New Roman"/>
          <w:szCs w:val="24"/>
        </w:rPr>
        <w:t>Preradovićeva 13</w:t>
      </w:r>
      <w:r w:rsidR="0075008B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9C1C48" w:rsidRPr="00690BE9">
        <w:rPr>
          <w:rFonts w:hAnsi="Times New Roman" w:ascii="Times New Roman"/>
        </w:rPr>
        <w:t xml:space="preserve">KLUKAS Braniteljska zadruga za informatiku, Zagreb, Četvrte Poljanice 8, </w:t>
      </w:r>
      <w:r w:rsidR="009C1C48" w:rsidRPr="00690BE9">
        <w:rPr>
          <w:rFonts w:hAnsi="Times New Roman" w:ascii="Times New Roman"/>
          <w:szCs w:val="24"/>
        </w:rPr>
        <w:t>OIB: 60963485203</w:t>
      </w:r>
      <w:r w:rsidR="009C1C48" w:rsidRPr="00002EB6">
        <w:rPr>
          <w:rFonts w:hAnsi="Times New Roman" w:ascii="Times New Roman"/>
          <w:szCs w:val="24"/>
        </w:rPr>
        <w:t>,</w:t>
      </w:r>
      <w:r w:rsidR="009C1C48" w:rsidRPr="001420C0">
        <w:rPr>
          <w:rFonts w:hAnsi="Times New Roman" w:ascii="Times New Roman"/>
          <w:szCs w:val="24"/>
        </w:rPr>
        <w:t xml:space="preserve"> MBS: 080</w:t>
      </w:r>
      <w:r w:rsidR="009C1C48">
        <w:rPr>
          <w:rFonts w:hAnsi="Times New Roman" w:ascii="Times New Roman"/>
          <w:szCs w:val="24"/>
        </w:rPr>
        <w:t>646870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0C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14153">
      <w:rPr>
        <w:rFonts w:hAnsi="Times New Roman" w:ascii="Times New Roman"/>
        <w:lang w:val="hr-HR"/>
      </w:rPr>
      <w:t>7861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0C74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2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C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C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C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C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C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C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C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C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7861</izvorni_sadrzaj>
    <derivirana_varijabla naziv="DomainObject.Predmet.Broj_1">7861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St-7861/2015</izvorni_sadrzaj>
    <derivirana_varijabla naziv="DomainObject.Predmet.OznakaBroj_1">St-7861/2015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KLUKAS Braniteljska zadruga za informatiku zastupanog po punomoćniku HRVOJE MIRKOVIĆ</izvorni_sadrzaj>
    <derivirana_varijabla naziv="DomainObject.Predmet.ProtustrankaFormated_1">  KLUKAS Braniteljska zadruga za informatiku zastupanog po punomoćniku HRVOJE MIRKOVIĆ</derivirana_varijabla>
  </DomainObject.Predmet.ProtustrankaFormated>
  <DomainObject.Predmet.ProtustrankaFormatedOIB>
    <izvorni_sadrzaj>  KLUKAS Braniteljska zadruga za informatiku, OIB 60963485203 zastupanog po punomoćniku HRVOJE MIRKOVIĆ</izvorni_sadrzaj>
    <derivirana_varijabla naziv="DomainObject.Predmet.ProtustrankaFormatedOIB_1">  KLUKAS Braniteljska zadruga za informatiku, OIB 60963485203 zastupanog po punomoćniku HRVOJE MIRKOVIĆ</derivirana_varijabla>
  </DomainObject.Predmet.ProtustrankaFormatedOIB>
  <DomainObject.Predmet.ProtustrankaFormatedWithAdress>
    <izvorni_sadrzaj> KLUKAS Braniteljska zadruga za informatiku, Četvrte Poljanice 8, 10000 Zagreb zastupanog po punomoćniku HRVOJE MIRKOVIĆ</izvorni_sadrzaj>
    <derivirana_varijabla naziv="DomainObject.Predmet.ProtustrankaFormatedWithAdress_1"> KLUKAS Braniteljska zadruga za informatiku, Četvrte Poljanice 8, 10000 Zagreb zastupanog po punomoćniku HRVOJE MIRKOVIĆ</derivirana_varijabla>
  </DomainObject.Predmet.ProtustrankaFormatedWithAdress>
  <DomainObject.Predmet.ProtustrankaFormatedWithAdressOIB>
    <izvorni_sadrzaj> KLUKAS Braniteljska zadruga za informatiku, OIB 60963485203, Četvrte Poljanice 8, 10000 Zagreb zastupanog po punomoćniku HRVOJE MIRKOVIĆ</izvorni_sadrzaj>
    <derivirana_varijabla naziv="DomainObject.Predmet.ProtustrankaFormatedWithAdressOIB_1"> KLUKAS Braniteljska zadruga za informatiku, OIB 60963485203, Četvrte Poljanice 8, 10000 Zagreb zastupanog po punomoćniku HRVOJE MIRKOVIĆ</derivirana_varijabla>
  </DomainObject.Predmet.ProtustrankaFormatedWithAdressOIB>
  <DomainObject.Predmet.ProtustrankaWithAdress>
    <izvorni_sadrzaj>KLUKAS Braniteljska zadruga za informatiku Četvrte Poljanice 8, 10000 Zagreb</izvorni_sadrzaj>
    <derivirana_varijabla naziv="DomainObject.Predmet.ProtustrankaWithAdress_1">KLUKAS Braniteljska zadruga za informatiku Četvrte Poljanice 8, 10000 Zagreb</derivirana_varijabla>
  </DomainObject.Predmet.ProtustrankaWithAdress>
  <DomainObject.Predmet.ProtustrankaWithAdressOIB>
    <izvorni_sadrzaj>KLUKAS Braniteljska zadruga za informatiku, OIB 60963485203, Četvrte Poljanice 8, 10000 Zagreb</izvorni_sadrzaj>
    <derivirana_varijabla naziv="DomainObject.Predmet.ProtustrankaWithAdressOIB_1">KLUKAS Braniteljska zadruga za informatiku, OIB 60963485203, Četvrte Poljanice 8, 10000 Zagreb</derivirana_varijabla>
  </DomainObject.Predmet.ProtustrankaWithAdressOIB>
  <DomainObject.Predmet.ProtustrankaNazivFormated>
    <izvorni_sadrzaj>KLUKAS Braniteljska zadruga za informatiku</izvorni_sadrzaj>
    <derivirana_varijabla naziv="DomainObject.Predmet.ProtustrankaNazivFormated_1">KLUKAS Braniteljska zadruga za informatiku</derivirana_varijabla>
  </DomainObject.Predmet.ProtustrankaNazivFormated>
  <DomainObject.Predmet.ProtustrankaNazivFormatedOIB>
    <izvorni_sadrzaj>KLUKAS Braniteljska zadruga za informatiku, OIB 60963485203</izvorni_sadrzaj>
    <derivirana_varijabla naziv="DomainObject.Predmet.ProtustrankaNazivFormatedOIB_1">KLUKAS Braniteljska zadruga za informatiku, OIB 60963485203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KLUKAS Braniteljska zadruga za informatiku zastupanog po punomoćniku HRVOJE MIRKOVIĆ</item>
    </izvorni_sadrzaj>
    <derivirana_varijabla naziv="DomainObject.Predmet.ProtuStrankaListFormated_1">
      <item>KLUKAS Braniteljska zadruga za informatiku zastupanog po punomoćniku HRVOJE MIRKOVIĆ</item>
    </derivirana_varijabla>
  </DomainObject.Predmet.ProtuStrankaListFormated>
  <DomainObject.Predmet.ProtuStrankaListFormatedOIB>
    <izvorni_sadrzaj>
      <item>KLUKAS Braniteljska zadruga za informatiku, OIB 60963485203 zastupanog po punomoćniku HRVOJE MIRKOVIĆ</item>
    </izvorni_sadrzaj>
    <derivirana_varijabla naziv="DomainObject.Predmet.ProtuStrankaListFormatedOIB_1">
      <item>KLUKAS Braniteljska zadruga za informatiku, OIB 60963485203 zastupanog po punomoćniku HRVOJE MIRKOVIĆ</item>
    </derivirana_varijabla>
  </DomainObject.Predmet.ProtuStrankaListFormatedOIB>
  <DomainObject.Predmet.ProtuStrankaListFormatedWithAdress>
    <izvorni_sadrzaj>
      <item>KLUKAS Braniteljska zadruga za informatiku, Četvrte Poljanice 8, 10000 Zagreb zastupanog po punomoćniku HRVOJE MIRKOVIĆ</item>
    </izvorni_sadrzaj>
    <derivirana_varijabla naziv="DomainObject.Predmet.ProtuStrankaListFormatedWithAdress_1">
      <item>KLUKAS Braniteljska zadruga za informatiku, Četvrte Poljanice 8, 10000 Zagreb zastupanog po punomoćniku HRVOJE MIRKOVIĆ</item>
    </derivirana_varijabla>
  </DomainObject.Predmet.ProtuStrankaListFormatedWithAdress>
  <DomainObject.Predmet.ProtuStrankaListFormatedWithAdressOIB>
    <izvorni_sadrzaj>
      <item>KLUKAS Braniteljska zadruga za informatiku, OIB 60963485203, Četvrte Poljanice 8, 10000 Zagreb zastupanog po punomoćniku HRVOJE MIRKOVIĆ</item>
    </izvorni_sadrzaj>
    <derivirana_varijabla naziv="DomainObject.Predmet.ProtuStrankaListFormatedWithAdressOIB_1">
      <item>KLUKAS Braniteljska zadruga za informatiku, OIB 60963485203, Četvrte Poljanice 8, 10000 Zagreb zastupanog po punomoćniku HRVOJE MIRKOVIĆ</item>
    </derivirana_varijabla>
  </DomainObject.Predmet.ProtuStrankaListFormatedWithAdressOIB>
  <DomainObject.Predmet.ProtuStrankaListNazivFormated>
    <izvorni_sadrzaj>
      <item>KLUKAS Braniteljska zadruga za informatiku</item>
    </izvorni_sadrzaj>
    <derivirana_varijabla naziv="DomainObject.Predmet.ProtuStrankaListNazivFormated_1">
      <item>KLUKAS Braniteljska zadruga za informatiku</item>
    </derivirana_varijabla>
  </DomainObject.Predmet.ProtuStrankaListNazivFormated>
  <DomainObject.Predmet.ProtuStrankaListNazivFormatedOIB>
    <izvorni_sadrzaj>
      <item>KLUKAS Braniteljska zadruga za informatiku, OIB 60963485203</item>
    </izvorni_sadrzaj>
    <derivirana_varijabla naziv="DomainObject.Predmet.ProtuStrankaListNazivFormatedOIB_1">
      <item>KLUKAS Braniteljska zadruga za informatiku, OIB 60963485203</item>
    </derivirana_varijabla>
  </DomainObject.Predmet.ProtuStrankaListNazivFormatedOIB>
  <DomainObject.Predmet.OstaliListFormated>
    <izvorni_sadrzaj>
      <item>HRVOJE MIRKOVIĆ punomoćnik sudionika u postupku KLUKAS Braniteljska zadruga za informatiku</item>
    </izvorni_sadrzaj>
    <derivirana_varijabla naziv="DomainObject.Predmet.OstaliListFormated_1">
      <item>HRVOJE MIRKOVIĆ punomoćnik sudionika u postupku KLUKAS Braniteljska zadruga za informatiku</item>
    </derivirana_varijabla>
  </DomainObject.Predmet.OstaliListFormated>
  <DomainObject.Predmet.OstaliListFormatedOIB>
    <izvorni_sadrzaj>
      <item>HRVOJE MIRKOVIĆ punomoćnik sudionika u postupku KLUKAS Braniteljska zadruga za informatiku</item>
    </izvorni_sadrzaj>
    <derivirana_varijabla naziv="DomainObject.Predmet.OstaliListFormatedOIB_1">
      <item>HRVOJE MIRKOVIĆ punomoćnik sudionika u postupku KLUKAS Braniteljska zadruga za informatiku</item>
    </derivirana_varijabla>
  </DomainObject.Predmet.OstaliListFormatedOIB>
  <DomainObject.Predmet.OstaliListFormatedWithAdress>
    <izvorni_sadrzaj>
      <item>HRVOJE MIRKOVIĆ, Pete poljanice 15, 10000 Zagreb punomoćnik sudionika u postupku KLUKAS Braniteljska zadruga za informatiku</item>
    </izvorni_sadrzaj>
    <derivirana_varijabla naziv="DomainObject.Predmet.OstaliListFormatedWithAdress_1">
      <item>HRVOJE MIRKOVIĆ, Pete poljanice 15, 10000 Zagreb punomoćnik sudionika u postupku KLUKAS Braniteljska zadruga za informatiku</item>
    </derivirana_varijabla>
  </DomainObject.Predmet.OstaliListFormatedWithAdress>
  <DomainObject.Predmet.OstaliListFormatedWithAdressOIB>
    <izvorni_sadrzaj>
      <item>HRVOJE MIRKOVIĆ, Pete poljanice 15, 10000 Zagreb punomoćnik sudionika u postupku KLUKAS Braniteljska zadruga za informatiku</item>
    </izvorni_sadrzaj>
    <derivirana_varijabla naziv="DomainObject.Predmet.OstaliListFormatedWithAdressOIB_1">
      <item>HRVOJE MIRKOVIĆ, Pete poljanice 15, 10000 Zagreb punomoćnik sudionika u postupku KLUKAS Braniteljska zadruga za informatiku</item>
    </derivirana_varijabla>
  </DomainObject.Predmet.OstaliListFormatedWithAdressOIB>
  <DomainObject.Predmet.OstaliListNazivFormated>
    <izvorni_sadrzaj>
      <item>HRVOJE MIRKOVIĆ</item>
    </izvorni_sadrzaj>
    <derivirana_varijabla naziv="DomainObject.Predmet.OstaliListNazivFormated_1">
      <item>HRVOJE MIRKOVIĆ</item>
    </derivirana_varijabla>
  </DomainObject.Predmet.OstaliListNazivFormated>
  <DomainObject.Predmet.OstaliListNazivFormatedOIB>
    <izvorni_sadrzaj>
      <item>HRVOJE MIRKOVIĆ</item>
    </izvorni_sadrzaj>
    <derivirana_varijabla naziv="DomainObject.Predmet.OstaliListNazivFormatedOIB_1">
      <item>HRVOJE MIRKOVIĆ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KLUKAS Braniteljska zadruga za informatiku</izvorni_sadrzaj>
    <derivirana_varijabla naziv="DomainObject.Predmet.ProtustrankaIDrugi_1">KLUKAS Braniteljska zadruga za informatiku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KLUKAS Braniteljska zadruga za informatiku, OIB 60963485203, Četvrte Poljanice 8, 10000 Zagreb</izvorni_sadrzaj>
    <derivirana_varijabla naziv="DomainObject.Predmet.ProtustrankaIDrugiAdressOIB_1">KLUKAS Braniteljska zadruga za informatiku, OIB 60963485203, Četvrte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KLUKAS Braniteljska zadruga za informatiku</item>
      <item>HRVOJE MIRKOVIĆ</item>
    </izvorni_sadrzaj>
    <derivirana_varijabla naziv="DomainObject.Predmet.SudioniciListNaziv_1">
      <item>FINA Regionalni centar Zagreb</item>
      <item>KLUKAS Braniteljska zadruga za informatiku</item>
      <item>HRVOJE MIRKOVIĆ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KLUKAS Braniteljska zadruga za informatiku, OIB 60963485203, Četvrte Poljanice 8,10000 Zagreb</item>
      <item>HRVOJE MIRKOVIĆ, Pete poljanice 15,10000 Zagreb</item>
    </izvorni_sadrzaj>
    <derivirana_varijabla naziv="DomainObject.Predmet.SudioniciListAdressOIB_1">
      <item>FINA Regionalni centar Zagreb, OIB 85821130368, Trg svibanjskih žrtava 1995. 1,10000 Zagreb</item>
      <item>KLUKAS Braniteljska zadruga za informatiku, OIB 60963485203, Četvrte Poljanice 8,10000 Zagreb</item>
      <item>HRVOJE MIRKOVIĆ, Pete poljanice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60963485203</item>
      <item>, OIB null</item>
    </izvorni_sadrzaj>
    <derivirana_varijabla naziv="DomainObject.Predmet.SudioniciListNazivOIB_1">
      <item>, OIB 85821130368</item>
      <item>, OIB 60963485203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2453</properties:Characters>
  <properties:Lines>75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2016-04-11T07:43:00Z</dcterms:created>
  <dc:creator>Sudsko vijeæe</dc:creator>
  <cp:lastModifiedBy>Nevenka Furić</cp:lastModifiedBy>
  <cp:lastPrinted>2016-04-11T07:31:00Z</cp:lastPrinted>
  <dcterms:modified xmlns:xsi="http://www.w3.org/2001/XMLSchema-instance" xsi:type="dcterms:W3CDTF">2016-04-11T07:55:00Z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