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ffcb" w14:paraId="25dffcb" w:rsidRDefault="004D2DAA" w:rsidP="00B542FA" w:rsidR="004D2DA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D2DAA" w:rsidP="00B542FA" w:rsidR="004D2DA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 w:rsidR="00E57329"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BC48CE">
        <w:rPr>
          <w:sz w:val="24"/>
          <w:szCs w:val="24"/>
        </w:rPr>
        <w:t xml:space="preserve">              67. St-155/15</w:t>
      </w:r>
      <w:r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BC48CE" w:rsidP="000454A4" w:rsidR="00BC48CE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BC48CE" w:rsidRPr="00BC48CE">
        <w:rPr>
          <w:bCs/>
          <w:sz w:val="24"/>
          <w:szCs w:val="24"/>
          <w:lang w:val="pt-BR"/>
        </w:rPr>
        <w:t xml:space="preserve">INSTO PROJEKT d.o.o. u stečaju, Zagreb, Prevoj 45, OIB: </w:t>
      </w:r>
      <w:r w:rsidR="00BC48CE" w:rsidRPr="00BC48CE">
        <w:rPr>
          <w:bCs/>
          <w:sz w:val="24"/>
          <w:szCs w:val="24"/>
        </w:rPr>
        <w:t>09538478581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BC48CE">
        <w:rPr>
          <w:sz w:val="24"/>
          <w:szCs w:val="24"/>
        </w:rPr>
        <w:br/>
      </w:r>
      <w:r w:rsidR="004D2DAA">
        <w:rPr>
          <w:sz w:val="24"/>
          <w:szCs w:val="24"/>
        </w:rPr>
        <w:t>10</w:t>
      </w:r>
      <w:r w:rsidR="00BE3A42">
        <w:rPr>
          <w:sz w:val="24"/>
          <w:szCs w:val="24"/>
        </w:rPr>
        <w:t>. listopada</w:t>
      </w:r>
      <w:r w:rsidR="006006A1" w:rsidRPr="002B366B">
        <w:rPr>
          <w:sz w:val="24"/>
          <w:szCs w:val="24"/>
        </w:rPr>
        <w:t xml:space="preserve"> 2016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BC48CE" w:rsidRPr="00BC48CE">
        <w:rPr>
          <w:bCs/>
          <w:sz w:val="24"/>
          <w:szCs w:val="24"/>
          <w:lang w:val="pt-BR"/>
        </w:rPr>
        <w:t>INSTO PROJEKT d.o.o. u stečaju, Zagreb, Prevoj 45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sz w:val="24"/>
          <w:szCs w:val="24"/>
        </w:rPr>
        <w:br/>
      </w:r>
      <w:r w:rsidR="00BE3A42">
        <w:rPr>
          <w:sz w:val="24"/>
          <w:szCs w:val="24"/>
        </w:rPr>
        <w:t>17. studeni</w:t>
      </w:r>
      <w:r w:rsidR="00BC48CE">
        <w:rPr>
          <w:sz w:val="24"/>
          <w:szCs w:val="24"/>
        </w:rPr>
        <w:t xml:space="preserve"> 2016. u 9.3</w:t>
      </w:r>
      <w:r w:rsidR="002B366B" w:rsidRPr="002B366B">
        <w:rPr>
          <w:sz w:val="24"/>
          <w:szCs w:val="24"/>
        </w:rPr>
        <w:t>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A21201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Izvješće stečajnog upravitelja</w:t>
      </w:r>
      <w:r w:rsidR="006E2192" w:rsidRPr="002B366B">
        <w:rPr>
          <w:sz w:val="24"/>
          <w:szCs w:val="24"/>
        </w:rPr>
        <w:t xml:space="preserve"> o dosadašnjem tijeku stečajnog </w:t>
      </w:r>
      <w:r w:rsidRPr="002B366B">
        <w:rPr>
          <w:sz w:val="24"/>
          <w:szCs w:val="24"/>
        </w:rPr>
        <w:t>postupka</w:t>
      </w:r>
      <w:r w:rsidR="00BC48CE">
        <w:rPr>
          <w:sz w:val="24"/>
          <w:szCs w:val="24"/>
        </w:rPr>
        <w:t xml:space="preserve"> i stanju stečajne mase</w:t>
      </w:r>
      <w:r w:rsidRPr="002B366B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4D2DAA">
        <w:rPr>
          <w:sz w:val="24"/>
          <w:szCs w:val="24"/>
        </w:rPr>
        <w:t>10</w:t>
      </w:r>
      <w:r w:rsidR="00BE3A42">
        <w:rPr>
          <w:sz w:val="24"/>
          <w:szCs w:val="24"/>
        </w:rPr>
        <w:t>. listopada</w:t>
      </w:r>
      <w:r w:rsidR="006006A1" w:rsidRPr="002B366B">
        <w:rPr>
          <w:sz w:val="24"/>
          <w:szCs w:val="24"/>
        </w:rPr>
        <w:t xml:space="preserve"> 2016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190EA4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190EA4" w:rsidP="004E13E6" w:rsidR="00190EA4" w:rsidRPr="00190EA4">
      <w:pPr>
        <w:jc w:val="right"/>
        <w:rPr>
          <w:sz w:val="24"/>
          <w:szCs w:val="24"/>
        </w:rPr>
      </w:pPr>
      <w:r w:rsidRPr="00190EA4">
        <w:rPr>
          <w:sz w:val="24"/>
          <w:szCs w:val="24"/>
        </w:rPr>
        <w:t xml:space="preserve">Za točnost </w:t>
      </w:r>
      <w:proofErr w:type="spellStart"/>
      <w:r w:rsidRPr="00190EA4">
        <w:rPr>
          <w:sz w:val="24"/>
          <w:szCs w:val="24"/>
        </w:rPr>
        <w:t>otpravka</w:t>
      </w:r>
      <w:proofErr w:type="spellEnd"/>
    </w:p>
    <w:p w:rsidRDefault="00190EA4" w:rsidP="004E13E6" w:rsidR="00190EA4" w:rsidRPr="00190EA4">
      <w:pPr>
        <w:jc w:val="right"/>
        <w:rPr>
          <w:sz w:val="24"/>
          <w:szCs w:val="24"/>
        </w:rPr>
      </w:pPr>
      <w:r w:rsidRPr="00190EA4">
        <w:rPr>
          <w:sz w:val="24"/>
          <w:szCs w:val="24"/>
        </w:rPr>
        <w:t>ovlašteni službenik</w:t>
      </w:r>
    </w:p>
    <w:p w:rsidRDefault="00190EA4" w:rsidP="004E13E6" w:rsidR="00190EA4" w:rsidRPr="00190EA4">
      <w:pPr>
        <w:jc w:val="right"/>
        <w:rPr>
          <w:sz w:val="24"/>
          <w:szCs w:val="24"/>
        </w:rPr>
      </w:pPr>
      <w:r w:rsidRPr="00190EA4">
        <w:rPr>
          <w:sz w:val="24"/>
          <w:szCs w:val="24"/>
        </w:rPr>
        <w:t>Katica Franjić</w:t>
      </w:r>
    </w:p>
    <w:p w:rsidRDefault="006006A1" w:rsidP="00190EA4" w:rsidR="00935ABA" w:rsidRPr="00190EA4">
      <w:pPr>
        <w:ind w:left="720"/>
        <w:rPr>
          <w:sz w:val="24"/>
          <w:szCs w:val="24"/>
        </w:rPr>
      </w:pPr>
      <w:r w:rsidRPr="00190EA4">
        <w:rPr>
          <w:sz w:val="24"/>
          <w:szCs w:val="24"/>
        </w:rPr>
        <w:lastRenderedPageBreak/>
        <w:t xml:space="preserve"> </w:t>
      </w:r>
    </w:p>
    <w:sectPr w:rsidSect="00C2097E" w:rsidR="00935ABA" w:rsidRPr="00190EA4">
      <w:pgSz w:h="15840" w:w="12240"/>
      <w:pgMar w:gutter="0" w:footer="708" w:header="708" w:left="1800" w:bottom="1440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90EA4"/>
    <w:rsid w:val="001F4BCF"/>
    <w:rsid w:val="002052AA"/>
    <w:rsid w:val="00221B3D"/>
    <w:rsid w:val="002669B0"/>
    <w:rsid w:val="002B366B"/>
    <w:rsid w:val="002C131A"/>
    <w:rsid w:val="00337643"/>
    <w:rsid w:val="00456351"/>
    <w:rsid w:val="00466CFE"/>
    <w:rsid w:val="00490AD9"/>
    <w:rsid w:val="004D2DAA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C48CE"/>
    <w:rsid w:val="00BE3A42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2D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E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E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E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E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2D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E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E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E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E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INSTO PROJEKT d.o.o. za usluge</izvorni_sadrzaj>
    <derivirana_varijabla naziv="DomainObject.Predmet.ProtustrankaFormated_1">  INSTO PROJEKT d.o.o. za usluge</derivirana_varijabla>
  </DomainObject.Predmet.ProtustrankaFormated>
  <DomainObject.Predmet.ProtustrankaFormatedOIB>
    <izvorni_sadrzaj>  INSTO PROJEKT d.o.o. za usluge, OIB 09538478581</izvorni_sadrzaj>
    <derivirana_varijabla naziv="DomainObject.Predmet.ProtustrankaFormatedOIB_1">  INSTO PROJEKT d.o.o. za usluge, OIB 09538478581</derivirana_varijabla>
  </DomainObject.Predmet.ProtustrankaFormatedOIB>
  <DomainObject.Predmet.ProtustrankaFormatedWithAdress>
    <izvorni_sadrzaj> INSTO PROJEKT d.o.o. za usluge, Prevoj 45, 10000 Zagreb</izvorni_sadrzaj>
    <derivirana_varijabla naziv="DomainObject.Predmet.ProtustrankaFormatedWithAdress_1"> INSTO PROJEKT d.o.o. za usluge, Prevoj 45, 10000 Zagreb</derivirana_varijabla>
  </DomainObject.Predmet.ProtustrankaFormatedWithAdress>
  <DomainObject.Predmet.ProtustrankaFormatedWithAdressOIB>
    <izvorni_sadrzaj> INSTO PROJEKT d.o.o. za usluge, OIB 09538478581, Prevoj 45, 10000 Zagreb</izvorni_sadrzaj>
    <derivirana_varijabla naziv="DomainObject.Predmet.ProtustrankaFormatedWithAdressOIB_1"> INSTO PROJEKT d.o.o. za usluge, OIB 09538478581, Prevoj 45, 10000 Zagreb</derivirana_varijabla>
  </DomainObject.Predmet.ProtustrankaFormatedWithAdressOIB>
  <DomainObject.Predmet.ProtustrankaWithAdress>
    <izvorni_sadrzaj>INSTO PROJEKT d.o.o. za usluge Prevoj 45, 10000 Zagreb</izvorni_sadrzaj>
    <derivirana_varijabla naziv="DomainObject.Predmet.ProtustrankaWithAdress_1">INSTO PROJEKT d.o.o. za usluge Prevoj 45, 10000 Zagreb</derivirana_varijabla>
  </DomainObject.Predmet.ProtustrankaWithAdress>
  <DomainObject.Predmet.ProtustrankaWithAdressOIB>
    <izvorni_sadrzaj>INSTO PROJEKT d.o.o. za usluge, OIB 09538478581, Prevoj 45, 10000 Zagreb</izvorni_sadrzaj>
    <derivirana_varijabla naziv="DomainObject.Predmet.ProtustrankaWithAdressOIB_1">INSTO PROJEKT d.o.o. za usluge, OIB 09538478581, Prevoj 45, 10000 Zagreb</derivirana_varijabla>
  </DomainObject.Predmet.ProtustrankaWithAdressOIB>
  <DomainObject.Predmet.ProtustrankaNazivFormated>
    <izvorni_sadrzaj>INSTO PROJEKT d.o.o. za usluge</izvorni_sadrzaj>
    <derivirana_varijabla naziv="DomainObject.Predmet.ProtustrankaNazivFormated_1">INSTO PROJEKT d.o.o. za usluge</derivirana_varijabla>
  </DomainObject.Predmet.ProtustrankaNazivFormated>
  <DomainObject.Predmet.ProtustrankaNazivFormatedOIB>
    <izvorni_sadrzaj>INSTO PROJEKT d.o.o. za usluge, OIB 09538478581</izvorni_sadrzaj>
    <derivirana_varijabla naziv="DomainObject.Predmet.ProtustrankaNazivFormatedOIB_1">INSTO PROJEKT d.o.o. za usluge, OIB 09538478581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Puškar; Vodoopskrba i odvodnja d.o.o.</izvorni_sadrzaj>
    <derivirana_varijabla naziv="DomainObject.Predmet.StrankaFormated_1">  Mladen Puškar; Vodoopskrba i odvodnja d.o.o.</derivirana_varijabla>
  </DomainObject.Predmet.StrankaFormated>
  <DomainObject.Predmet.StrankaFormatedOIB>
    <izvorni_sadrzaj>  Mladen Puškar, OIB 88304956695; Vodoopskrba i odvodnja d.o.o., OIB 83416546499</izvorni_sadrzaj>
    <derivirana_varijabla naziv="DomainObject.Predmet.StrankaFormatedOIB_1">  Mladen Puškar, OIB 88304956695; Vodoopskrba i odvodnja d.o.o., OIB 83416546499</derivirana_varijabla>
  </DomainObject.Predmet.StrankaFormatedOIB>
  <DomainObject.Predmet.StrankaFormatedWithAdress>
    <izvorni_sadrzaj> Mladen Puškar, Vinarec 89, 48267 Vinarec; Vodoopskrba i odvodnja d.o.o., Folnegovićeva 1, 10000 Zagreb</izvorni_sadrzaj>
    <derivirana_varijabla naziv="DomainObject.Predmet.StrankaFormatedWithAdress_1"> Mladen Puškar, Vinarec 89, 48267 Vinarec; Vodoopskrba i odvodnja d.o.o., Folnegovićeva 1, 10000 Zagreb</derivirana_varijabla>
  </DomainObject.Predmet.StrankaFormatedWithAdress>
  <DomainObject.Predmet.StrankaFormatedWithAdressOIB>
    <izvorni_sadrzaj> Mladen Puškar, OIB 88304956695, Vinarec 89, 48267 Vinarec; Vodoopskrba i odvodnja d.o.o., OIB 83416546499, Folnegovićeva 1, 10000 Zagreb</izvorni_sadrzaj>
    <derivirana_varijabla naziv="DomainObject.Predmet.StrankaFormatedWithAdressOIB_1"> Mladen Puškar, OIB 88304956695, Vinarec 89, 48267 Vinarec; Vodoopskrba i odvodnja d.o.o., OIB 83416546499, Folnegovićeva 1, 10000 Zagreb</derivirana_varijabla>
  </DomainObject.Predmet.StrankaFormatedWithAdressOIB>
  <DomainObject.Predmet.StrankaWithAdress>
    <izvorni_sadrzaj>Mladen Puškar Vinarec 89,48267 Vinarec,Vodoopskrba i odvodnja d.o.o. Folnegovićeva 1,10000 Zagreb</izvorni_sadrzaj>
    <derivirana_varijabla naziv="DomainObject.Predmet.StrankaWithAdress_1">Mladen Puškar Vinarec 89,48267 Vinarec,Vodoopskrba i odvodnja d.o.o. Folnegovićeva 1,10000 Zagreb</derivirana_varijabla>
  </DomainObject.Predmet.StrankaWithAdress>
  <DomainObject.Predmet.StrankaWithAdressOIB>
    <izvorni_sadrzaj>Mladen Puškar, OIB 88304956695, Vinarec 89,48267 Vinarec,Vodoopskrba i odvodnja d.o.o., OIB 83416546499, Folnegovićeva 1,10000 Zagreb</izvorni_sadrzaj>
    <derivirana_varijabla naziv="DomainObject.Predmet.StrankaWithAdressOIB_1">Mladen Puškar, OIB 88304956695, Vinarec 89,48267 Vinarec,Vodoopskrba i odvodnja d.o.o., OIB 83416546499, Folnegovićeva 1,10000 Zagreb</derivirana_varijabla>
  </DomainObject.Predmet.StrankaWithAdressOIB>
  <DomainObject.Predmet.StrankaNazivFormated>
    <izvorni_sadrzaj>Mladen Puškar,Vodoopskrba i odvodnja d.o.o.</izvorni_sadrzaj>
    <derivirana_varijabla naziv="DomainObject.Predmet.StrankaNazivFormated_1">Mladen Puškar,Vodoopskrba i odvodnja d.o.o.</derivirana_varijabla>
  </DomainObject.Predmet.StrankaNazivFormated>
  <DomainObject.Predmet.StrankaNazivFormatedOIB>
    <izvorni_sadrzaj>Mladen Puškar, OIB 88304956695,Vodoopskrba i odvodnja d.o.o., OIB 83416546499</izvorni_sadrzaj>
    <derivirana_varijabla naziv="DomainObject.Predmet.StrankaNazivFormatedOIB_1">Mladen Puškar, OIB 88304956695,Vodoopskrba i odvodnja d.o.o.,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Mladen Puškar</item>
      <item>Vodoopskrba i odvodnja d.o.o.</item>
    </izvorni_sadrzaj>
    <derivirana_varijabla naziv="DomainObject.Predmet.StrankaListFormated_1">
      <item>Mladen Puškar</item>
      <item>Vodoopskrba i odvodnja d.o.o.</item>
    </derivirana_varijabla>
  </DomainObject.Predmet.StrankaListFormated>
  <DomainObject.Predmet.StrankaListFormatedOIB>
    <izvorni_sadrzaj>
      <item>Mladen Puškar, OIB 88304956695</item>
      <item>Vodoopskrba i odvodnja d.o.o., OIB 83416546499</item>
    </izvorni_sadrzaj>
    <derivirana_varijabla naziv="DomainObject.Predmet.StrankaListFormatedOIB_1">
      <item>Mladen Puškar, OIB 88304956695</item>
      <item>Vodoopskrba i odvodnja d.o.o., OIB 83416546499</item>
    </derivirana_varijabla>
  </DomainObject.Predmet.StrankaListFormatedOIB>
  <DomainObject.Predmet.StrankaListFormatedWithAdress>
    <izvorni_sadrzaj>
      <item>Mladen Puškar, Vinarec 89, 48267 Vinarec</item>
      <item>Vodoopskrba i odvodnja d.o.o., Folnegovićeva 1, 10000 Zagreb</item>
    </izvorni_sadrzaj>
    <derivirana_varijabla naziv="DomainObject.Predmet.StrankaListFormatedWithAdress_1">
      <item>Mladen Puškar, Vinarec 89, 48267 Vinarec</item>
      <item>Vodoopskrba i odvodnja d.o.o., Folnegovićeva 1, 10000 Zagreb</item>
    </derivirana_varijabla>
  </DomainObject.Predmet.StrankaListFormatedWithAdress>
  <DomainObject.Predmet.StrankaListFormatedWithAdressOIB>
    <izvorni_sadrzaj>
      <item>Mladen Puškar, OIB 88304956695, Vinarec 89, 48267 Vinarec</item>
      <item>Vodoopskrba i odvodnja d.o.o., OIB 83416546499, Folnegovićeva 1, 10000 Zagreb</item>
    </izvorni_sadrzaj>
    <derivirana_varijabla naziv="DomainObject.Predmet.StrankaListFormatedWithAdressOIB_1">
      <item>Mladen Puškar, OIB 88304956695, Vinarec 89, 48267 Vinarec</item>
      <item>Vodoopskrba i odvodnja d.o.o., OIB 83416546499, Folnegovićeva 1, 10000 Zagreb</item>
    </derivirana_varijabla>
  </DomainObject.Predmet.StrankaListFormatedWithAdressOIB>
  <DomainObject.Predmet.StrankaListNazivFormated>
    <izvorni_sadrzaj>
      <item>Mladen Puškar</item>
      <item>Vodoopskrba i odvodnja d.o.o.</item>
    </izvorni_sadrzaj>
    <derivirana_varijabla naziv="DomainObject.Predmet.StrankaListNazivFormated_1">
      <item>Mladen Puškar</item>
      <item>Vodoopskrba i odvodnja d.o.o.</item>
    </derivirana_varijabla>
  </DomainObject.Predmet.StrankaListNazivFormated>
  <DomainObject.Predmet.StrankaListNazivFormatedOIB>
    <izvorni_sadrzaj>
      <item>Mladen Puškar, OIB 88304956695</item>
      <item>Vodoopskrba i odvodnja d.o.o., OIB 83416546499</item>
    </izvorni_sadrzaj>
    <derivirana_varijabla naziv="DomainObject.Predmet.StrankaListNazivFormatedOIB_1">
      <item>Mladen Puškar, OIB 88304956695</item>
      <item>Vodoopskrba i odvodnja d.o.o., OIB 83416546499</item>
    </derivirana_varijabla>
  </DomainObject.Predmet.StrankaListNazivFormatedOIB>
  <DomainObject.Predmet.ProtuStrankaListFormated>
    <izvorni_sadrzaj>
      <item>INSTO PROJEKT d.o.o. za usluge</item>
    </izvorni_sadrzaj>
    <derivirana_varijabla naziv="DomainObject.Predmet.ProtuStrankaListFormated_1">
      <item>INSTO PROJEKT d.o.o. za usluge</item>
    </derivirana_varijabla>
  </DomainObject.Predmet.ProtuStrankaListFormated>
  <DomainObject.Predmet.ProtuStrankaListFormatedOIB>
    <izvorni_sadrzaj>
      <item>INSTO PROJEKT d.o.o. za usluge, OIB 09538478581</item>
    </izvorni_sadrzaj>
    <derivirana_varijabla naziv="DomainObject.Predmet.ProtuStrankaListFormatedOIB_1">
      <item>INSTO PROJEKT d.o.o. za usluge, OIB 09538478581</item>
    </derivirana_varijabla>
  </DomainObject.Predmet.ProtuStrankaListFormatedOIB>
  <DomainObject.Predmet.ProtuStrankaListFormatedWithAdress>
    <izvorni_sadrzaj>
      <item>INSTO PROJEKT d.o.o. za usluge, Prevoj 45, 10000 Zagreb</item>
    </izvorni_sadrzaj>
    <derivirana_varijabla naziv="DomainObject.Predmet.ProtuStrankaListFormatedWithAdress_1">
      <item>INSTO PROJEKT d.o.o. za usluge, Prevoj 45, 10000 Zagreb</item>
    </derivirana_varijabla>
  </DomainObject.Predmet.ProtuStrankaListFormatedWithAdress>
  <DomainObject.Predmet.ProtuStrankaListFormatedWithAdressOIB>
    <izvorni_sadrzaj>
      <item>INSTO PROJEKT d.o.o. za usluge, OIB 09538478581, Prevoj 45, 10000 Zagreb</item>
    </izvorni_sadrzaj>
    <derivirana_varijabla naziv="DomainObject.Predmet.ProtuStrankaListFormatedWithAdressOIB_1">
      <item>INSTO PROJEKT d.o.o. za usluge, OIB 09538478581, Prevoj 45, 10000 Zagreb</item>
    </derivirana_varijabla>
  </DomainObject.Predmet.ProtuStrankaListFormatedWithAdressOIB>
  <DomainObject.Predmet.ProtuStrankaListNazivFormated>
    <izvorni_sadrzaj>
      <item>INSTO PROJEKT d.o.o. za usluge</item>
    </izvorni_sadrzaj>
    <derivirana_varijabla naziv="DomainObject.Predmet.ProtuStrankaListNazivFormated_1">
      <item>INSTO PROJEKT d.o.o. za usluge</item>
    </derivirana_varijabla>
  </DomainObject.Predmet.ProtuStrankaListNazivFormated>
  <DomainObject.Predmet.ProtuStrankaListNazivFormatedOIB>
    <izvorni_sadrzaj>
      <item>INSTO PROJEKT d.o.o. za usluge, OIB 09538478581</item>
    </izvorni_sadrzaj>
    <derivirana_varijabla naziv="DomainObject.Predmet.ProtuStrankaListNazivFormatedOIB_1">
      <item>INSTO PROJEKT d.o.o. za usluge, OIB 09538478581</item>
    </derivirana_varijabla>
  </DomainObject.Predmet.ProtuStrankaListNazivFormatedOIB>
  <DomainObject.Predmet.OstaliListFormated>
    <izvorni_sadrzaj>
      <item>ZORAN MENALO</item>
      <item>Ante Dragičević</item>
    </izvorni_sadrzaj>
    <derivirana_varijabla naziv="DomainObject.Predmet.OstaliListFormated_1">
      <item>ZORAN MENALO</item>
      <item>Ante Dragičević</item>
    </derivirana_varijabla>
  </DomainObject.Predmet.OstaliListFormated>
  <DomainObject.Predmet.OstaliListFormatedOIB>
    <izvorni_sadrzaj>
      <item>ZORAN MENALO, OIB 77576090696</item>
      <item>Ante Dragičević, OIB 74126068971</item>
    </izvorni_sadrzaj>
    <derivirana_varijabla naziv="DomainObject.Predmet.OstaliListFormatedOIB_1">
      <item>ZORAN MENALO, OIB 77576090696</item>
      <item>Ante Dragičević, OIB 74126068971</item>
    </derivirana_varijabla>
  </DomainObject.Predmet.OstaliListFormatedOIB>
  <DomainObject.Predmet.OstaliListFormatedWithAdress>
    <izvorni_sadrzaj>
      <item>ZORAN MENALO, Frankopanska 5, 10000 Zagreb</item>
      <item>Ante Dragičević, Selska Cesta 90d, 10000 Zagreb</item>
    </izvorni_sadrzaj>
    <derivirana_varijabla naziv="DomainObject.Predmet.OstaliListFormatedWithAdress_1">
      <item>ZORAN MENALO, Frankopanska 5, 10000 Zagreb</item>
      <item>Ante Dragičević, Selska Cesta 90d, 10000 Zagreb</item>
    </derivirana_varijabla>
  </DomainObject.Predmet.OstaliListFormatedWithAdress>
  <DomainObject.Predmet.OstaliListFormatedWithAdressOIB>
    <izvorni_sadrzaj>
      <item>ZORAN MENALO, OIB 77576090696, Frankopanska 5, 10000 Zagreb</item>
      <item>Ante Dragičević, OIB 74126068971, Selska Cesta 90d, 10000 Zagreb</item>
    </izvorni_sadrzaj>
    <derivirana_varijabla naziv="DomainObject.Predmet.OstaliListFormatedWithAdressOIB_1">
      <item>ZORAN MENALO, OIB 77576090696, Frankopanska 5, 10000 Zagreb</item>
      <item>Ante Dragičević, OIB 74126068971, Selska Cesta 90d, 10000 Zagreb</item>
    </derivirana_varijabla>
  </DomainObject.Predmet.OstaliListFormatedWithAdressOIB>
  <DomainObject.Predmet.OstaliListNazivFormated>
    <izvorni_sadrzaj>
      <item>ZORAN MENALO</item>
      <item>Ante Dragičević</item>
    </izvorni_sadrzaj>
    <derivirana_varijabla naziv="DomainObject.Predmet.OstaliListNazivFormated_1">
      <item>ZORAN MENALO</item>
      <item>Ante Dragičević</item>
    </derivirana_varijabla>
  </DomainObject.Predmet.OstaliListNazivFormated>
  <DomainObject.Predmet.OstaliListNazivFormatedOIB>
    <izvorni_sadrzaj>
      <item>ZORAN MENALO, OIB 77576090696</item>
      <item>Ante Dragičević, OIB 74126068971</item>
    </izvorni_sadrzaj>
    <derivirana_varijabla naziv="DomainObject.Predmet.OstaliListNazivFormatedOIB_1">
      <item>ZORAN MENALO, OIB 77576090696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Puškar i dr.</izvorni_sadrzaj>
    <derivirana_varijabla naziv="DomainObject.Predmet.StrankaIDrugi_1">Mladen Puškar i dr.</derivirana_varijabla>
  </DomainObject.Predmet.StrankaIDrugi>
  <DomainObject.Predmet.ProtustrankaIDrugi>
    <izvorni_sadrzaj>INSTO PROJEKT d.o.o. za usluge</izvorni_sadrzaj>
    <derivirana_varijabla naziv="DomainObject.Predmet.ProtustrankaIDrugi_1">INSTO PROJEKT d.o.o. za usluge</derivirana_varijabla>
  </DomainObject.Predmet.ProtustrankaIDrugi>
  <DomainObject.Predmet.StrankaIDrugiAdressOIB>
    <izvorni_sadrzaj>Mladen Puškar, OIB 88304956695, Vinarec 89, 48267 Vinarec i dr.</izvorni_sadrzaj>
    <derivirana_varijabla naziv="DomainObject.Predmet.StrankaIDrugiAdressOIB_1">Mladen Puškar, OIB 88304956695, Vinarec 89, 48267 Vinarec i dr.</derivirana_varijabla>
  </DomainObject.Predmet.StrankaIDrugiAdressOIB>
  <DomainObject.Predmet.ProtustrankaIDrugiAdressOIB>
    <izvorni_sadrzaj>INSTO PROJEKT d.o.o. za usluge, OIB 09538478581, Prevoj 45, 10000 Zagreb</izvorni_sadrzaj>
    <derivirana_varijabla naziv="DomainObject.Predmet.ProtustrankaIDrugiAdressOIB_1">INSTO PROJEKT d.o.o. za usluge, OIB 09538478581, Prevoj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Puškar</item>
      <item>INSTO PROJEKT d.o.o. za usluge</item>
      <item>ZORAN MENALO</item>
      <item>Ante Dragičević</item>
      <item>Vodoopskrba i odvodnja d.o.o.</item>
    </izvorni_sadrzaj>
    <derivirana_varijabla naziv="DomainObject.Predmet.SudioniciListNaziv_1">
      <item>Mladen Puškar</item>
      <item>INSTO PROJEKT d.o.o. za usluge</item>
      <item>ZORAN MENALO</item>
      <item>Ante Dragičević</item>
      <item>Vodoopskrba i odvodnja d.o.o.</item>
    </derivirana_varijabla>
  </DomainObject.Predmet.SudioniciListNaziv>
  <DomainObject.Predmet.SudioniciListAdressOIB>
    <izvorni_sadrzaj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izvorni_sadrzaj>
    <derivirana_varijabla naziv="DomainObject.Predmet.SudioniciListAdressOIB_1"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88304956695</item>
      <item>, OIB 09538478581</item>
      <item>, OIB 77576090696</item>
      <item>, OIB 74126068971</item>
      <item>, OIB 83416546499</item>
    </izvorni_sadrzaj>
    <derivirana_varijabla naziv="DomainObject.Predmet.SudioniciListNazivOIB_1">
      <item>, OIB 88304956695</item>
      <item>, OIB 09538478581</item>
      <item>, OIB 77576090696</item>
      <item>, OIB 74126068971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166</properties:Words>
  <properties:Characters>777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2016-10-07T10:39:00Z</dcterms:created>
  <dc:creator>nmarkovic</dc:creator>
  <cp:lastModifiedBy>Katica Franjić</cp:lastModifiedBy>
  <cp:lastPrinted>2016-10-10T07:21:00Z</cp:lastPrinted>
  <dcterms:modified xmlns:xsi="http://www.w3.org/2001/XMLSchema-instance" xsi:type="dcterms:W3CDTF">2016-10-10T07:21:00Z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