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64c83" w14:paraId="c764c83" w:rsidRDefault="00415552" w:rsidP="00415552" w:rsidR="00415552">
      <w:pPr>
        <w:jc w:val="both"/>
        <w15:collapsed w:val="false"/>
      </w:pPr>
      <w:bookmarkStart w:name="_GoBack" w:id="0"/>
      <w:bookmarkEnd w:id="0"/>
      <w:r>
        <w:rPr>
          <w:bCs/>
        </w:rPr>
        <w:t xml:space="preserve">                  </w:t>
      </w:r>
      <w:r>
        <w:rPr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4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415552" w:rsidP="00415552" w:rsidR="00415552">
      <w:pPr>
        <w:spacing w:after="0"/>
        <w:jc w:val="both"/>
      </w:pPr>
      <w:r>
        <w:t xml:space="preserve">       REPUBLIKA HRVATSKA</w:t>
      </w:r>
    </w:p>
    <w:p w:rsidRDefault="00415552" w:rsidP="00415552" w:rsidR="00415552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415552" w:rsidP="00415552" w:rsidR="00415552">
      <w:pPr>
        <w:spacing w:after="0"/>
        <w:rPr>
          <w:bCs/>
        </w:rPr>
      </w:pPr>
      <w:r>
        <w:t xml:space="preserve">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415552" w:rsidP="00415552" w:rsidR="00415552">
      <w:pPr>
        <w:spacing w:after="0"/>
      </w:pPr>
    </w:p>
    <w:p w:rsidRDefault="00415552" w:rsidP="00415552" w:rsidR="00415552">
      <w:pPr>
        <w:spacing w:after="0"/>
      </w:pPr>
    </w:p>
    <w:p w:rsidRDefault="00415552" w:rsidP="00415552" w:rsidR="00415552">
      <w:pPr>
        <w:spacing w:after="0"/>
      </w:pPr>
    </w:p>
    <w:p w:rsidRDefault="00415552" w:rsidP="00415552" w:rsidR="00415552">
      <w:pPr>
        <w:spacing w:after="0"/>
        <w:jc w:val="center"/>
      </w:pPr>
      <w:r>
        <w:t>U    I M E    R E P U B L I K E    H R V A T S K E</w:t>
      </w:r>
    </w:p>
    <w:p w:rsidRDefault="00415552" w:rsidP="00415552" w:rsidR="00415552">
      <w:pPr>
        <w:spacing w:after="0"/>
        <w:jc w:val="both"/>
      </w:pPr>
    </w:p>
    <w:p w:rsidRDefault="00415552" w:rsidP="00415552" w:rsidR="00415552">
      <w:pPr>
        <w:pStyle w:val="Naslov2"/>
        <w:spacing w:after="0"/>
        <w:rPr>
          <w:rFonts w:eastAsiaTheme="minorHAnsi"/>
          <w:b w:val="false"/>
          <w:sz w:val="24"/>
          <w:szCs w:val="24"/>
        </w:rPr>
      </w:pPr>
      <w:r>
        <w:rPr>
          <w:rFonts w:eastAsiaTheme="minorHAnsi"/>
          <w:b w:val="false"/>
          <w:sz w:val="24"/>
          <w:szCs w:val="24"/>
        </w:rPr>
        <w:t>R J E Š E NJ E</w:t>
      </w:r>
    </w:p>
    <w:p w:rsidRDefault="00415552" w:rsidP="00415552" w:rsidR="00415552">
      <w:pPr>
        <w:spacing w:after="0"/>
        <w:rPr>
          <w:szCs w:val="20"/>
        </w:rPr>
      </w:pPr>
    </w:p>
    <w:p w:rsidRDefault="00415552" w:rsidP="00415552" w:rsidR="00415552">
      <w:pPr>
        <w:spacing w:after="0"/>
      </w:pPr>
    </w:p>
    <w:p w:rsidRDefault="00415552" w:rsidP="00415552" w:rsidR="00415552">
      <w:pPr>
        <w:spacing w:after="0"/>
        <w:jc w:val="both"/>
        <w:rPr>
          <w:szCs w:val="20"/>
        </w:rPr>
      </w:pPr>
      <w:r>
        <w:tab/>
      </w:r>
      <w:r w:rsidR="00852CF4">
        <w:t xml:space="preserve">Trgovački sud u Varaždinu po sucu toga suda, Iris Hatvalić Nemec, u predmetu u povodu zahtjeva Financijske agencije Regionalni centar Zagreb, Podružnica Varaždin, Augusta Cesarca 2, Varaždin, za pokretanje skraćenog stečajnog postupka protiv dužnika </w:t>
      </w:r>
      <w:r w:rsidR="002E1AD3">
        <w:t>LOGISTIKA LORY d.o.o., OIB: 20046055099 sa sjedištem u Galovićev Breg 1/B, Starigrad</w:t>
      </w:r>
      <w:r w:rsidR="0074274E">
        <w:t xml:space="preserve">, </w:t>
      </w:r>
      <w:r>
        <w:t xml:space="preserve">dana </w:t>
      </w:r>
      <w:r w:rsidR="00615E7F">
        <w:t>21</w:t>
      </w:r>
      <w:r>
        <w:t xml:space="preserve">. </w:t>
      </w:r>
      <w:r w:rsidR="002E1AD3">
        <w:t>ožujka 2017</w:t>
      </w:r>
      <w:r>
        <w:t>. godine</w:t>
      </w:r>
    </w:p>
    <w:p w:rsidRDefault="00415552" w:rsidP="00415552" w:rsidR="00415552">
      <w:pPr>
        <w:spacing w:after="0"/>
        <w:jc w:val="both"/>
      </w:pPr>
    </w:p>
    <w:p w:rsidRDefault="00415552" w:rsidP="00415552" w:rsidR="00415552">
      <w:pPr>
        <w:spacing w:after="0"/>
        <w:jc w:val="center"/>
      </w:pPr>
      <w:r>
        <w:t>r i j e š i o  j e</w:t>
      </w:r>
    </w:p>
    <w:p w:rsidRDefault="00415552" w:rsidP="00415552" w:rsidR="00415552">
      <w:pPr>
        <w:spacing w:after="0"/>
        <w:jc w:val="center"/>
      </w:pPr>
    </w:p>
    <w:p w:rsidRDefault="00415552" w:rsidP="00415552" w:rsidR="00415552">
      <w:pPr>
        <w:spacing w:after="0"/>
      </w:pPr>
    </w:p>
    <w:p w:rsidRDefault="00415552" w:rsidP="00415552" w:rsidR="00415552">
      <w:pPr>
        <w:spacing w:after="0"/>
        <w:jc w:val="both"/>
      </w:pPr>
      <w:r>
        <w:tab/>
        <w:t xml:space="preserve">I Otvara se stečajni postupak nad stečajnim dužnikom </w:t>
      </w:r>
      <w:r w:rsidR="002E1AD3" w:rsidRPr="002E1AD3">
        <w:t>LOGISTIKA LORY d.o.o., OIB: 20046055099 sa sjedištem u Galovićev Breg 1</w:t>
      </w:r>
      <w:r w:rsidR="002E1AD3">
        <w:t>/B</w:t>
      </w:r>
      <w:r w:rsidR="002E1AD3" w:rsidRPr="002E1AD3">
        <w:t>, Starigrad</w:t>
      </w:r>
      <w:r>
        <w:t xml:space="preserve">, s danom </w:t>
      </w:r>
      <w:r w:rsidR="002E1AD3">
        <w:t xml:space="preserve">20. ožujka 2017. u </w:t>
      </w:r>
      <w:r>
        <w:t xml:space="preserve"> </w:t>
      </w:r>
      <w:r w:rsidR="0074274E">
        <w:t>12</w:t>
      </w:r>
      <w:r>
        <w:t>,</w:t>
      </w:r>
      <w:r w:rsidR="002E1AD3">
        <w:t>30</w:t>
      </w:r>
      <w:r>
        <w:t xml:space="preserve"> sati.</w:t>
      </w:r>
    </w:p>
    <w:p w:rsidRDefault="00415552" w:rsidP="00415552" w:rsidR="00415552">
      <w:pPr>
        <w:spacing w:after="0"/>
        <w:jc w:val="both"/>
      </w:pPr>
    </w:p>
    <w:p w:rsidRDefault="00415552" w:rsidP="00415552" w:rsidR="00415552">
      <w:pPr>
        <w:spacing w:after="0"/>
        <w:jc w:val="both"/>
        <w:rPr>
          <w:szCs w:val="20"/>
        </w:rPr>
      </w:pPr>
      <w:r>
        <w:tab/>
        <w:t xml:space="preserve">II Zaključuje se stečajni postupak nad stečajnim dužnikom </w:t>
      </w:r>
      <w:r w:rsidR="002E1AD3" w:rsidRPr="002E1AD3">
        <w:t>LOGISTIKA LORY d.o.o., OIB: 20046055099 sa sjedištem u Galovićev Breg 1</w:t>
      </w:r>
      <w:r w:rsidR="002E1AD3">
        <w:t>/B</w:t>
      </w:r>
      <w:r w:rsidR="002E1AD3" w:rsidRPr="002E1AD3">
        <w:t>, Starigrad</w:t>
      </w:r>
      <w:r>
        <w:t>.</w:t>
      </w:r>
    </w:p>
    <w:p w:rsidRDefault="00415552" w:rsidP="00415552" w:rsidR="00415552">
      <w:pPr>
        <w:spacing w:after="0"/>
        <w:jc w:val="both"/>
      </w:pPr>
    </w:p>
    <w:p w:rsidRDefault="00415552" w:rsidP="00415552" w:rsidR="00615E7F">
      <w:pPr>
        <w:spacing w:after="0"/>
        <w:jc w:val="both"/>
      </w:pPr>
      <w:r>
        <w:tab/>
        <w:t xml:space="preserve">III </w:t>
      </w:r>
      <w:r w:rsidR="0074274E" w:rsidRPr="005F5A9B">
        <w:t xml:space="preserve">Za stečajnog upravitelja imenuje se </w:t>
      </w:r>
      <w:r w:rsidR="00615E7F">
        <w:t>Ivan Čulić, Sidonije Rubido 9, Križevci, OIB: 28643153330.</w:t>
      </w:r>
    </w:p>
    <w:p w:rsidRDefault="002E1AD3" w:rsidP="00415552" w:rsidR="002E1AD3">
      <w:pPr>
        <w:spacing w:after="0"/>
        <w:jc w:val="both"/>
        <w:rPr>
          <w:color w:val="FF0000"/>
        </w:rPr>
      </w:pPr>
    </w:p>
    <w:p w:rsidRDefault="00415552" w:rsidP="00415552" w:rsidR="00415552">
      <w:pPr>
        <w:spacing w:after="0"/>
        <w:jc w:val="both"/>
      </w:pPr>
      <w:r>
        <w:tab/>
        <w:t>IV Ovo rješenje objavit će se na e-oglasnoj ploči suda.</w:t>
      </w:r>
    </w:p>
    <w:p w:rsidRDefault="00415552" w:rsidP="00415552" w:rsidR="00415552">
      <w:pPr>
        <w:spacing w:after="0"/>
        <w:jc w:val="both"/>
      </w:pPr>
    </w:p>
    <w:p w:rsidRDefault="00415552" w:rsidP="00415552" w:rsidR="00415552">
      <w:pPr>
        <w:spacing w:after="0"/>
        <w:jc w:val="both"/>
      </w:pPr>
      <w:r>
        <w:tab/>
        <w:t xml:space="preserve">V Po pravomoćnosti ovoga rješenja stečajni dužnik </w:t>
      </w:r>
      <w:r w:rsidR="002E1AD3" w:rsidRPr="002E1AD3">
        <w:t>LOGISTIKA LORY d.o.o., OIB: 20046055099 sa sjedištem u Galovićev Breg 1</w:t>
      </w:r>
      <w:r w:rsidR="002E1AD3">
        <w:t>/B</w:t>
      </w:r>
      <w:r w:rsidR="002E1AD3" w:rsidRPr="002E1AD3">
        <w:t>, Starigrad</w:t>
      </w:r>
      <w:r>
        <w:t>, bit će brisan iz sudskog registra.</w:t>
      </w:r>
    </w:p>
    <w:p w:rsidRDefault="00415552" w:rsidP="00415552" w:rsidR="00415552">
      <w:pPr>
        <w:spacing w:after="0"/>
      </w:pPr>
    </w:p>
    <w:p w:rsidRDefault="00415552" w:rsidP="00415552" w:rsidR="00415552">
      <w:pPr>
        <w:spacing w:after="0"/>
      </w:pPr>
    </w:p>
    <w:p w:rsidRDefault="00415552" w:rsidP="00415552" w:rsidR="00415552">
      <w:pPr>
        <w:spacing w:after="0"/>
        <w:jc w:val="center"/>
      </w:pPr>
      <w:r>
        <w:t>Obrazloženje</w:t>
      </w:r>
    </w:p>
    <w:p w:rsidRDefault="00415552" w:rsidP="00415552" w:rsidR="00415552">
      <w:pPr>
        <w:spacing w:after="0"/>
        <w:jc w:val="both"/>
      </w:pPr>
    </w:p>
    <w:p w:rsidRDefault="00415552" w:rsidP="00415552" w:rsidR="00415552">
      <w:pPr>
        <w:spacing w:after="0"/>
        <w:jc w:val="both"/>
        <w:rPr>
          <w:color w:val="FF0000"/>
        </w:rPr>
      </w:pPr>
    </w:p>
    <w:p w:rsidRDefault="00415552" w:rsidP="00415552" w:rsidR="00415552">
      <w:pPr>
        <w:spacing w:after="0"/>
        <w:jc w:val="both"/>
      </w:pPr>
      <w:r>
        <w:tab/>
        <w:t xml:space="preserve">Predlagatelj je dana </w:t>
      </w:r>
      <w:r w:rsidR="002E1AD3">
        <w:t xml:space="preserve">04. siječnja </w:t>
      </w:r>
      <w:r>
        <w:t>201</w:t>
      </w:r>
      <w:r w:rsidR="002E1AD3">
        <w:t>7</w:t>
      </w:r>
      <w:r>
        <w:t xml:space="preserve">. podnio zahtjev za pokretanje skraćenog stečajnog postupka nad dužnikom navedenim u izreci, pa kako su za to bile ispunjene pretpostavke iz čl. 428. Stečajnog zakona (''Narodne novine'' broj 71/15 - dalje SZ-a), sud je, primjenom čl. 430. i 431. SZ-a, objavio oglas na e-oglasnoj ploči suda, u kojem je zatražio od osobe ovlaštene za zastupanje da u roku od petnaest dana podnese sudu javnobilježnički ovjerovljeni prokazni popis imovine i obveza dužnika na propisanom obrascu i kojim je </w:t>
      </w:r>
      <w:r>
        <w:lastRenderedPageBreak/>
        <w:t>pozvao vjerovnike da najkasnije u roku od četrdeset pet dana od objave oglasa predlože otvaranje stečajnoga postupka.</w:t>
      </w:r>
    </w:p>
    <w:p w:rsidRDefault="00415552" w:rsidP="00415552" w:rsidR="00415552">
      <w:pPr>
        <w:spacing w:after="0"/>
      </w:pPr>
    </w:p>
    <w:p w:rsidRDefault="00415552" w:rsidP="00415552" w:rsidR="00415552">
      <w:pPr>
        <w:spacing w:after="0"/>
        <w:jc w:val="both"/>
      </w:pPr>
      <w:r>
        <w:tab/>
        <w:t>Kako osoba ovlaštena za zastupanje pravne osobe u roku od petnaest dana nije podnijela javnobilježnički ovjerovljeni prokazni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415552" w:rsidP="00415552" w:rsidR="00415552">
      <w:pPr>
        <w:spacing w:after="0"/>
      </w:pPr>
    </w:p>
    <w:p w:rsidRDefault="00415552" w:rsidP="00415552" w:rsidR="00415552">
      <w:pPr>
        <w:spacing w:after="0"/>
      </w:pPr>
    </w:p>
    <w:p w:rsidRDefault="00415552" w:rsidP="00415552" w:rsidR="00415552">
      <w:pPr>
        <w:spacing w:after="0"/>
        <w:jc w:val="center"/>
      </w:pPr>
      <w:r>
        <w:t xml:space="preserve">U Varaždinu </w:t>
      </w:r>
      <w:r w:rsidR="00615E7F">
        <w:t>21</w:t>
      </w:r>
      <w:r w:rsidR="003A1154">
        <w:t xml:space="preserve">. </w:t>
      </w:r>
      <w:r w:rsidR="002E1AD3">
        <w:t>ožujka</w:t>
      </w:r>
      <w:r>
        <w:t xml:space="preserve"> 201</w:t>
      </w:r>
      <w:r w:rsidR="002E1AD3">
        <w:t>7</w:t>
      </w:r>
      <w:r>
        <w:t>.</w:t>
      </w:r>
    </w:p>
    <w:p w:rsidRDefault="00415552" w:rsidP="00415552" w:rsidR="00415552">
      <w:pPr>
        <w:spacing w:after="0"/>
      </w:pPr>
      <w:r>
        <w:t xml:space="preserve">                                                                                                  </w:t>
      </w:r>
    </w:p>
    <w:p w:rsidRDefault="00415552" w:rsidP="00415552" w:rsidR="00415552">
      <w:pPr>
        <w:spacing w:after="0"/>
      </w:pPr>
      <w:r>
        <w:t xml:space="preserve">     </w:t>
      </w:r>
    </w:p>
    <w:p w:rsidRDefault="00415552" w:rsidP="00415552" w:rsidR="00415552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S U D A C</w:t>
      </w:r>
    </w:p>
    <w:p w:rsidRDefault="00415552" w:rsidP="00415552" w:rsidR="00415552">
      <w:pPr>
        <w:spacing w:after="0"/>
      </w:pPr>
    </w:p>
    <w:p w:rsidRDefault="00415552" w:rsidP="002E1AD3" w:rsidR="0074274E">
      <w:pPr>
        <w:spacing w:after="0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Iris Hatvalić Nemec</w:t>
      </w:r>
      <w:r w:rsidR="00BC455C">
        <w:t>, v.r.</w:t>
      </w:r>
    </w:p>
    <w:p w:rsidRDefault="00415552" w:rsidP="00415552" w:rsidR="00415552">
      <w:pPr>
        <w:spacing w:after="0"/>
      </w:pPr>
    </w:p>
    <w:p w:rsidRDefault="00415552" w:rsidP="00415552" w:rsidR="00415552">
      <w:pPr>
        <w:spacing w:after="0"/>
      </w:pPr>
    </w:p>
    <w:p w:rsidRDefault="00415552" w:rsidP="00415552" w:rsidR="00415552">
      <w:pPr>
        <w:spacing w:after="0"/>
      </w:pPr>
      <w:r>
        <w:t xml:space="preserve">                                                         </w:t>
      </w:r>
    </w:p>
    <w:p w:rsidRDefault="00415552" w:rsidP="00415552" w:rsidR="00415552">
      <w:pPr>
        <w:spacing w:after="0"/>
      </w:pPr>
      <w:r>
        <w:tab/>
        <w:t>Uputa o pravnom lijeku:</w:t>
      </w:r>
    </w:p>
    <w:p w:rsidRDefault="00415552" w:rsidP="00415552" w:rsidR="00415552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415552" w:rsidP="00415552" w:rsidR="00415552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415552" w:rsidP="00415552" w:rsidR="00415552">
      <w:pPr>
        <w:spacing w:after="0"/>
      </w:pPr>
    </w:p>
    <w:p w:rsidRDefault="00415552" w:rsidP="00415552" w:rsidR="00415552">
      <w:pPr>
        <w:spacing w:after="0"/>
      </w:pPr>
    </w:p>
    <w:p w:rsidRDefault="00415552" w:rsidP="00415552" w:rsidR="00415552">
      <w:pPr>
        <w:spacing w:after="0"/>
      </w:pPr>
      <w:r>
        <w:t>DNA:</w:t>
      </w:r>
    </w:p>
    <w:p w:rsidRDefault="00415552" w:rsidP="00415552" w:rsidR="00415552">
      <w:pPr>
        <w:numPr>
          <w:ilvl w:val="0"/>
          <w:numId w:val="1"/>
        </w:numPr>
        <w:spacing w:after="0"/>
        <w:jc w:val="both"/>
      </w:pPr>
      <w:r>
        <w:t>Predlagatelj Financijska agencija, Regionalni centar Zagreb, Podružnica Varaždin, Augusta Cesarca 2, Varaždin,</w:t>
      </w:r>
    </w:p>
    <w:p w:rsidRDefault="00415552" w:rsidP="00415552" w:rsidR="00415552">
      <w:pPr>
        <w:numPr>
          <w:ilvl w:val="0"/>
          <w:numId w:val="1"/>
        </w:numPr>
        <w:spacing w:after="0"/>
        <w:jc w:val="both"/>
      </w:pPr>
      <w:r>
        <w:t>Županijsko državno odvjetništvo u Varaždinu, Braće Radića 2</w:t>
      </w:r>
    </w:p>
    <w:p w:rsidRDefault="002E1AD3" w:rsidP="00415552" w:rsidR="002E1AD3">
      <w:pPr>
        <w:numPr>
          <w:ilvl w:val="0"/>
          <w:numId w:val="1"/>
        </w:numPr>
        <w:spacing w:after="0"/>
      </w:pPr>
      <w:r>
        <w:t>Direktor dužnika Zdravko Svržnjak, Starigrad, Galovićev Breg 1/B</w:t>
      </w:r>
    </w:p>
    <w:p w:rsidRDefault="00415552" w:rsidP="00415552" w:rsidR="00415552">
      <w:pPr>
        <w:numPr>
          <w:ilvl w:val="0"/>
          <w:numId w:val="1"/>
        </w:numPr>
        <w:spacing w:after="0"/>
      </w:pPr>
      <w:r>
        <w:t>Sudski registar ovog suda radi zabilježbe (odmah i nakon pravomoćnosti)</w:t>
      </w:r>
      <w:r w:rsidRPr="002E1AD3">
        <w:rPr>
          <w:rFonts w:eastAsia="Calibri"/>
        </w:rPr>
        <w:t xml:space="preserve"> </w:t>
      </w:r>
    </w:p>
    <w:p w:rsidRDefault="00415552" w:rsidP="00415552" w:rsidR="002E1AD3" w:rsidRPr="002E1AD3">
      <w:pPr>
        <w:numPr>
          <w:ilvl w:val="0"/>
          <w:numId w:val="1"/>
        </w:numPr>
        <w:spacing w:after="0"/>
        <w:rPr>
          <w:color w:val="FF0000"/>
        </w:rPr>
      </w:pPr>
      <w:r>
        <w:t xml:space="preserve">Ministarstvo financija, Porezna uprava,  Ispostava </w:t>
      </w:r>
      <w:r w:rsidR="002E1AD3">
        <w:t>Koprivnica</w:t>
      </w:r>
      <w:r>
        <w:t xml:space="preserve">, </w:t>
      </w:r>
      <w:r w:rsidR="002E1AD3">
        <w:t>Hrvatske državnosti 7</w:t>
      </w:r>
    </w:p>
    <w:p w:rsidRDefault="00415552" w:rsidP="00615E7F" w:rsidR="00615E7F" w:rsidRPr="00615E7F">
      <w:pPr>
        <w:numPr>
          <w:ilvl w:val="0"/>
          <w:numId w:val="1"/>
        </w:numPr>
        <w:spacing w:after="0"/>
        <w:rPr>
          <w:color w:val="FF0000"/>
        </w:rPr>
      </w:pPr>
      <w:r>
        <w:t>Stečajni upravitelj</w:t>
      </w:r>
      <w:r w:rsidRPr="002E1AD3">
        <w:rPr>
          <w:color w:val="FF0000"/>
        </w:rPr>
        <w:t xml:space="preserve"> </w:t>
      </w:r>
      <w:r w:rsidR="00615E7F" w:rsidRPr="00615E7F">
        <w:t>Ivan Čulić, Sidonije Rubido 9, Križevci</w:t>
      </w:r>
    </w:p>
    <w:p w:rsidRDefault="00415552" w:rsidP="00415552" w:rsidR="00415552">
      <w:pPr>
        <w:numPr>
          <w:ilvl w:val="0"/>
          <w:numId w:val="1"/>
        </w:numPr>
        <w:spacing w:after="0"/>
      </w:pPr>
      <w:r>
        <w:t>e-oglasna ploča suda</w:t>
      </w:r>
    </w:p>
    <w:p w:rsidRDefault="00415552" w:rsidP="00415552" w:rsidR="00415552">
      <w:pPr>
        <w:spacing w:after="0"/>
      </w:pPr>
    </w:p>
    <w:p w:rsidRDefault="00415552" w:rsidP="00415552" w:rsidR="00415552">
      <w:pPr>
        <w:spacing w:after="0"/>
      </w:pPr>
    </w:p>
    <w:p w:rsidRDefault="00415552" w:rsidP="00415552" w:rsidR="00415552"/>
    <w:p w:rsidRDefault="005848C9" w:rsidR="005848C9"/>
    <w:sectPr w:rsidR="005848C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54ED" w:rsidP="007F0176" w:rsidR="00F154ED">
      <w:pPr>
        <w:spacing w:after="0"/>
      </w:pPr>
      <w:r>
        <w:separator/>
      </w:r>
    </w:p>
  </w:endnote>
  <w:endnote w:id="0" w:type="continuationSeparator">
    <w:p w:rsidRDefault="00F154ED" w:rsidP="007F0176" w:rsidR="00F154E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54ED" w:rsidP="007F0176" w:rsidR="00F154ED">
      <w:pPr>
        <w:spacing w:after="0"/>
      </w:pPr>
      <w:r>
        <w:separator/>
      </w:r>
    </w:p>
  </w:footnote>
  <w:footnote w:id="0" w:type="continuationSeparator">
    <w:p w:rsidRDefault="00F154ED" w:rsidP="007F0176" w:rsidR="00F154ED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34744942"/>
      <w:docPartObj>
        <w:docPartGallery w:val="Page Numbers (Top of Page)"/>
        <w:docPartUnique/>
      </w:docPartObj>
    </w:sdtPr>
    <w:sdtEndPr/>
    <w:sdtContent>
      <w:p w:rsidRDefault="007F0176" w:rsidR="007F017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26A7">
          <w:rPr>
            <w:noProof/>
          </w:rPr>
          <w:t>1</w:t>
        </w:r>
        <w:r>
          <w:fldChar w:fldCharType="end"/>
        </w:r>
      </w:p>
    </w:sdtContent>
  </w:sdt>
  <w:p w:rsidRDefault="007F0176" w:rsidR="007F0176">
    <w:pPr>
      <w:pStyle w:val="Zaglavlje"/>
    </w:pPr>
    <w:r>
      <w:tab/>
    </w:r>
    <w:r>
      <w:tab/>
      <w:t>Poslovni broj: 4 St-</w:t>
    </w:r>
    <w:r w:rsidR="002E1AD3">
      <w:t>2/17-4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37195"/>
    <w:rsid w:val="00023C02"/>
    <w:rsid w:val="001D1435"/>
    <w:rsid w:val="002D217E"/>
    <w:rsid w:val="002E1AD3"/>
    <w:rsid w:val="003A1154"/>
    <w:rsid w:val="003E53AB"/>
    <w:rsid w:val="00415552"/>
    <w:rsid w:val="00552EB6"/>
    <w:rsid w:val="005848C9"/>
    <w:rsid w:val="006026A7"/>
    <w:rsid w:val="00615E7F"/>
    <w:rsid w:val="0074274E"/>
    <w:rsid w:val="007F0176"/>
    <w:rsid w:val="00852CF4"/>
    <w:rsid w:val="00861A8F"/>
    <w:rsid w:val="00BC455C"/>
    <w:rsid w:val="00E37195"/>
    <w:rsid w:val="00ED4EA2"/>
    <w:rsid w:val="00F15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15552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415552"/>
    <w:pPr>
      <w:keepNext/>
      <w:jc w:val="center"/>
      <w:outlineLvl w:val="1"/>
    </w:pPr>
    <w:rPr>
      <w:rFonts w:eastAsia="Times New Roman"/>
      <w:b/>
      <w:sz w:val="28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"/>
    <w:semiHidden/>
    <w:rsid w:val="00415552"/>
    <w:rPr>
      <w:rFonts w:eastAsia="Times New Roman" w:hAnsi="Times New Roman" w:ascii="Times New Roman"/>
      <w:b/>
      <w:sz w:val="28"/>
      <w:szCs w:val="20"/>
    </w:rPr>
  </w:style>
  <w:style w:customStyle="true" w:styleId="xbe" w:type="character">
    <w:name w:val="_xbe"/>
    <w:rsid w:val="00415552"/>
  </w:style>
  <w:style w:styleId="Tekstbalonia" w:type="paragraph">
    <w:name w:val="Balloon Text"/>
    <w:basedOn w:val="Normal"/>
    <w:link w:val="TekstbaloniaChar"/>
    <w:uiPriority w:val="99"/>
    <w:semiHidden/>
    <w:unhideWhenUsed/>
    <w:rsid w:val="00415552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1555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F0176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F0176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7F0176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F0176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026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26A7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26A7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26A7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26A7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15552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415552"/>
    <w:pPr>
      <w:keepNext/>
      <w:jc w:val="center"/>
      <w:outlineLvl w:val="1"/>
    </w:pPr>
    <w:rPr>
      <w:rFonts w:eastAsia="Times New Roman"/>
      <w:b/>
      <w:sz w:val="28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uiPriority w:val="9"/>
    <w:semiHidden/>
    <w:rsid w:val="00415552"/>
    <w:rPr>
      <w:rFonts w:ascii="Times New Roman" w:eastAsia="Times New Roman" w:hAnsi="Times New Roman"/>
      <w:b/>
      <w:sz w:val="28"/>
      <w:szCs w:val="20"/>
    </w:rPr>
  </w:style>
  <w:style w:customStyle="1" w:styleId="xbe" w:type="character">
    <w:name w:val="_xbe"/>
    <w:rsid w:val="00415552"/>
  </w:style>
  <w:style w:styleId="Tekstbalonia" w:type="paragraph">
    <w:name w:val="Balloon Text"/>
    <w:basedOn w:val="Normal"/>
    <w:link w:val="TekstbaloniaChar"/>
    <w:uiPriority w:val="99"/>
    <w:semiHidden/>
    <w:unhideWhenUsed/>
    <w:rsid w:val="00415552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1555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F0176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7F0176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7F0176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7F0176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026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26A7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26A7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26A7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26A7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9117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2017.</izvorni_sadrzaj>
    <derivirana_varijabla naziv="DomainObject.Predmet.DatumOsnivanja_1">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st. postupka</izvorni_sadrzaj>
    <derivirana_varijabla naziv="DomainObject.Predmet.Opis_1">Zahtjev za provedbu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St-2/2017</izvorni_sadrzaj>
    <derivirana_varijabla naziv="DomainObject.Predmet.OznakaBroj_1">St-2/2017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LOGISTIKA LORY društvo s ograničenom odgovornošću za prijevoz, proizvodnju, trgovinu i usluge zastupanog po punomoćniku Zdravko Svržnjak</izvorni_sadrzaj>
    <derivirana_varijabla naziv="DomainObject.Predmet.ProtustrankaFormated_1">  LOGISTIKA LORY društvo s ograničenom odgovornošću za prijevoz, proizvodnju, trgovinu i usluge zastupanog po punomoćniku Zdravko Svržnjak</derivirana_varijabla>
  </DomainObject.Predmet.ProtustrankaFormated>
  <DomainObject.Predmet.ProtustrankaFormatedOIB>
    <izvorni_sadrzaj>  LOGISTIKA LORY društvo s ograničenom odgovornošću za prijevoz, proizvodnju, trgovinu i usluge, OIB 20046055099 zastupanog po punomoćniku Zdravko Svržnjak</izvorni_sadrzaj>
    <derivirana_varijabla naziv="DomainObject.Predmet.ProtustrankaFormatedOIB_1">  LOGISTIKA LORY društvo s ograničenom odgovornošću za prijevoz, proizvodnju, trgovinu i usluge, OIB 20046055099 zastupanog po punomoćniku Zdravko Svržnjak</derivirana_varijabla>
  </DomainObject.Predmet.ProtustrankaFormatedOIB>
  <DomainObject.Predmet.ProtustrankaFormatedWithAdress>
    <izvorni_sadrzaj> LOGISTIKA LORY društvo s ograničenom odgovornošću za prijevoz, proizvodnju, trgovinu i usluge, Galovićev breg 1/B, 48000 Starigrad zastupanog po punomoćniku Zdravko Svržnjak</izvorni_sadrzaj>
    <derivirana_varijabla naziv="DomainObject.Predmet.ProtustrankaFormatedWithAdress_1"> LOGISTIKA LORY društvo s ograničenom odgovornošću za prijevoz, proizvodnju, trgovinu i usluge, Galovićev breg 1/B, 48000 Starigrad zastupanog po punomoćniku Zdravko Svržnjak</derivirana_varijabla>
  </DomainObject.Predmet.ProtustrankaFormatedWithAdress>
  <DomainObject.Predmet.ProtustrankaFormatedWithAdressOIB>
    <izvorni_sadrzaj> LOGISTIKA LORY društvo s ograničenom odgovornošću za prijevoz, proizvodnju, trgovinu i usluge, OIB 20046055099, Galovićev breg 1/B, 48000 Starigrad zastupanog po punomoćniku Zdravko Svržnjak</izvorni_sadrzaj>
    <derivirana_varijabla naziv="DomainObject.Predmet.ProtustrankaFormatedWithAdressOIB_1"> LOGISTIKA LORY društvo s ograničenom odgovornošću za prijevoz, proizvodnju, trgovinu i usluge, OIB 20046055099, Galovićev breg 1/B, 48000 Starigrad zastupanog po punomoćniku Zdravko Svržnjak</derivirana_varijabla>
  </DomainObject.Predmet.ProtustrankaFormatedWithAdressOIB>
  <DomainObject.Predmet.ProtustrankaWithAdress>
    <izvorni_sadrzaj>LOGISTIKA LORY društvo s ograničenom odgovornošću za prijevoz, proizvodnju, trgovinu i usluge Galovićev breg 1/B, 48000 Starigrad</izvorni_sadrzaj>
    <derivirana_varijabla naziv="DomainObject.Predmet.ProtustrankaWithAdress_1">LOGISTIKA LORY društvo s ograničenom odgovornošću za prijevoz, proizvodnju, trgovinu i usluge Galovićev breg 1/B, 48000 Starigrad</derivirana_varijabla>
  </DomainObject.Predmet.ProtustrankaWithAdress>
  <DomainObject.Predmet.ProtustrankaWithAdressOIB>
    <izvorni_sadrzaj>LOGISTIKA LORY društvo s ograničenom odgovornošću za prijevoz, proizvodnju, trgovinu i usluge, OIB 20046055099, Galovićev breg 1/B, 48000 Starigrad</izvorni_sadrzaj>
    <derivirana_varijabla naziv="DomainObject.Predmet.ProtustrankaWithAdressOIB_1">LOGISTIKA LORY društvo s ograničenom odgovornošću za prijevoz, proizvodnju, trgovinu i usluge, OIB 20046055099, Galovićev breg 1/B, 48000 Starigrad</derivirana_varijabla>
  </DomainObject.Predmet.ProtustrankaWithAdressOIB>
  <DomainObject.Predmet.ProtustrankaNazivFormated>
    <izvorni_sadrzaj>LOGISTIKA LORY društvo s ograničenom odgovornošću za prijevoz, proizvodnju, trgovinu i usluge</izvorni_sadrzaj>
    <derivirana_varijabla naziv="DomainObject.Predmet.ProtustrankaNazivFormated_1">LOGISTIKA LORY društvo s ograničenom odgovornošću za prijevoz, proizvodnju, trgovinu i usluge</derivirana_varijabla>
  </DomainObject.Predmet.ProtustrankaNazivFormated>
  <DomainObject.Predmet.ProtustrankaNazivFormatedOIB>
    <izvorni_sadrzaj>LOGISTIKA LORY društvo s ograničenom odgovornošću za prijevoz, proizvodnju, trgovinu i usluge, OIB 20046055099</izvorni_sadrzaj>
    <derivirana_varijabla naziv="DomainObject.Predmet.ProtustrankaNazivFormatedOIB_1">LOGISTIKA LORY društvo s ograničenom odgovornošću za prijevoz, proizvodnju, trgovinu i usluge, OIB 20046055099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3310183.35</izvorni_sadrzaj>
    <derivirana_varijabla naziv="DomainObject.Predmet.TrenutnaVrijednost_1">3310183.35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LOGISTIKA LORY društvo s ograničenom odgovornošću za prijevoz, proizvodnju, trgovinu i usluge zastupanog po punomoćniku Zdravko Svržnjak</item>
    </izvorni_sadrzaj>
    <derivirana_varijabla naziv="DomainObject.Predmet.ProtuStrankaListFormated_1">
      <item>LOGISTIKA LORY društvo s ograničenom odgovornošću za prijevoz, proizvodnju, trgovinu i usluge zastupanog po punomoćniku Zdravko Svržnjak</item>
    </derivirana_varijabla>
  </DomainObject.Predmet.ProtuStrankaListFormated>
  <DomainObject.Predmet.ProtuStrankaListFormatedOIB>
    <izvorni_sadrzaj>
      <item>LOGISTIKA LORY društvo s ograničenom odgovornošću za prijevoz, proizvodnju, trgovinu i usluge, OIB 20046055099 zastupanog po punomoćniku Zdravko Svržnjak</item>
    </izvorni_sadrzaj>
    <derivirana_varijabla naziv="DomainObject.Predmet.ProtuStrankaListFormatedOIB_1">
      <item>LOGISTIKA LORY društvo s ograničenom odgovornošću za prijevoz, proizvodnju, trgovinu i usluge, OIB 20046055099 zastupanog po punomoćniku Zdravko Svržnjak</item>
    </derivirana_varijabla>
  </DomainObject.Predmet.ProtuStrankaListFormatedOIB>
  <DomainObject.Predmet.ProtuStrankaListFormatedWithAdress>
    <izvorni_sadrzaj>
      <item>LOGISTIKA LORY društvo s ograničenom odgovornošću za prijevoz, proizvodnju, trgovinu i usluge, Galovićev breg 1/B, 48000 Starigrad zastupanog po punomoćniku Zdravko Svržnjak</item>
    </izvorni_sadrzaj>
    <derivirana_varijabla naziv="DomainObject.Predmet.ProtuStrankaListFormatedWithAdress_1">
      <item>LOGISTIKA LORY društvo s ograničenom odgovornošću za prijevoz, proizvodnju, trgovinu i usluge, Galovićev breg 1/B, 48000 Starigrad zastupanog po punomoćniku Zdravko Svržnjak</item>
    </derivirana_varijabla>
  </DomainObject.Predmet.ProtuStrankaListFormatedWithAdress>
  <DomainObject.Predmet.ProtuStrankaListFormatedWithAdressOIB>
    <izvorni_sadrzaj>
      <item>LOGISTIKA LORY društvo s ograničenom odgovornošću za prijevoz, proizvodnju, trgovinu i usluge, OIB 20046055099, Galovićev breg 1/B, 48000 Starigrad zastupanog po punomoćniku Zdravko Svržnjak</item>
    </izvorni_sadrzaj>
    <derivirana_varijabla naziv="DomainObject.Predmet.ProtuStrankaListFormatedWithAdressOIB_1">
      <item>LOGISTIKA LORY društvo s ograničenom odgovornošću za prijevoz, proizvodnju, trgovinu i usluge, OIB 20046055099, Galovićev breg 1/B, 48000 Starigrad zastupanog po punomoćniku Zdravko Svržnjak</item>
    </derivirana_varijabla>
  </DomainObject.Predmet.ProtuStrankaListFormatedWithAdressOIB>
  <DomainObject.Predmet.ProtuStrankaListNazivFormated>
    <izvorni_sadrzaj>
      <item>LOGISTIKA LORY društvo s ograničenom odgovornošću za prijevoz, proizvodnju, trgovinu i usluge</item>
    </izvorni_sadrzaj>
    <derivirana_varijabla naziv="DomainObject.Predmet.ProtuStrankaListNazivFormated_1">
      <item>LOGISTIKA LORY društvo s ograničenom odgovornošću za prijevoz, proizvodnju, trgovinu i usluge</item>
    </derivirana_varijabla>
  </DomainObject.Predmet.ProtuStrankaListNazivFormated>
  <DomainObject.Predmet.ProtuStrankaListNazivFormatedOIB>
    <izvorni_sadrzaj>
      <item>LOGISTIKA LORY društvo s ograničenom odgovornošću za prijevoz, proizvodnju, trgovinu i usluge, OIB 20046055099</item>
    </izvorni_sadrzaj>
    <derivirana_varijabla naziv="DomainObject.Predmet.ProtuStrankaListNazivFormatedOIB_1">
      <item>LOGISTIKA LORY društvo s ograničenom odgovornošću za prijevoz, proizvodnju, trgovinu i usluge, OIB 20046055099</item>
    </derivirana_varijabla>
  </DomainObject.Predmet.ProtuStrankaListNazivFormatedOIB>
  <DomainObject.Predmet.OstaliListFormated>
    <izvorni_sadrzaj>
      <item>Zdravko Svržnjak punomoćnik sudionika u postupku LOGISTIKA LORY društvo s ograničenom odgovornošću za prijevoz, proizvodnju, trgovinu i usluge</item>
      <item>Sudski registar</item>
    </izvorni_sadrzaj>
    <derivirana_varijabla naziv="DomainObject.Predmet.OstaliListFormated_1">
      <item>Zdravko Svržnjak punomoćnik sudionika u postupku LOGISTIKA LORY društvo s ograničenom odgovornošću za prijevoz, proizvodnju, trgovinu i usluge</item>
      <item>Sudski registar</item>
    </derivirana_varijabla>
  </DomainObject.Predmet.OstaliListFormated>
  <DomainObject.Predmet.OstaliListFormatedOIB>
    <izvorni_sadrzaj>
      <item>Zdravko Svržnjak, OIB 42420181426 punomoćnik sudionika u postupku LOGISTIKA LORY društvo s ograničenom odgovornošću za prijevoz, proizvodnju, trgovinu i usluge</item>
      <item>Sudski registar</item>
    </izvorni_sadrzaj>
    <derivirana_varijabla naziv="DomainObject.Predmet.OstaliListFormatedOIB_1">
      <item>Zdravko Svržnjak, OIB 42420181426 punomoćnik sudionika u postupku LOGISTIKA LORY društvo s ograničenom odgovornošću za prijevoz, proizvodnju, trgovinu i usluge</item>
      <item>Sudski registar</item>
    </derivirana_varijabla>
  </DomainObject.Predmet.OstaliListFormatedOIB>
  <DomainObject.Predmet.OstaliListFormatedWithAdress>
    <izvorni_sadrzaj>
      <item>Zdravko Svržnjak, Galovićev Breg 1b, 48000 Starigrad punomoćnik sudionika u postupku LOGISTIKA LORY društvo s ograničenom odgovornošću za prijevoz, proizvodnju, trgovinu i usluge</item>
      <item>Sudski registar</item>
    </izvorni_sadrzaj>
    <derivirana_varijabla naziv="DomainObject.Predmet.OstaliListFormatedWithAdress_1">
      <item>Zdravko Svržnjak, Galovićev Breg 1b, 48000 Starigrad punomoćnik sudionika u postupku LOGISTIKA LORY društvo s ograničenom odgovornošću za prijevoz, proizvodnju, trgovinu i usluge</item>
      <item>Sudski registar</item>
    </derivirana_varijabla>
  </DomainObject.Predmet.OstaliListFormatedWithAdress>
  <DomainObject.Predmet.OstaliListFormatedWithAdressOIB>
    <izvorni_sadrzaj>
      <item>Zdravko Svržnjak, OIB 42420181426, Galovićev Breg 1b, 48000 Starigrad punomoćnik sudionika u postupku LOGISTIKA LORY društvo s ograničenom odgovornošću za prijevoz, proizvodnju, trgovinu i usluge</item>
      <item>Sudski registar</item>
    </izvorni_sadrzaj>
    <derivirana_varijabla naziv="DomainObject.Predmet.OstaliListFormatedWithAdressOIB_1">
      <item>Zdravko Svržnjak, OIB 42420181426, Galovićev Breg 1b, 48000 Starigrad punomoćnik sudionika u postupku LOGISTIKA LORY društvo s ograničenom odgovornošću za prijevoz, proizvodnju, trgovinu i usluge</item>
      <item>Sudski registar</item>
    </derivirana_varijabla>
  </DomainObject.Predmet.OstaliListFormatedWithAdressOIB>
  <DomainObject.Predmet.OstaliListNazivFormated>
    <izvorni_sadrzaj>
      <item>Zdravko Svržnjak</item>
      <item>Sudski registar</item>
    </izvorni_sadrzaj>
    <derivirana_varijabla naziv="DomainObject.Predmet.OstaliListNazivFormated_1">
      <item>Zdravko Svržnjak</item>
      <item>Sudski registar</item>
    </derivirana_varijabla>
  </DomainObject.Predmet.OstaliListNazivFormated>
  <DomainObject.Predmet.OstaliListNazivFormatedOIB>
    <izvorni_sadrzaj>
      <item>Zdravko Svržnjak, OIB 42420181426</item>
      <item>Sudski registar</item>
    </izvorni_sadrzaj>
    <derivirana_varijabla naziv="DomainObject.Predmet.OstaliListNazivFormatedOIB_1">
      <item>Zdravko Svržnjak, OIB 42420181426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LOGISTIKA LORY društvo s ograničenom odgovornošću za prijevoz, proizvodnju, trgovinu i usluge</izvorni_sadrzaj>
    <derivirana_varijabla naziv="DomainObject.Predmet.ProtustrankaIDrugi_1">LOGISTIKA LORY društvo s ograničenom odgovornošću za prijevoz,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LOGISTIKA LORY društvo s ograničenom odgovornošću za prijevoz, proizvodnju, trgovinu i usluge, OIB 20046055099, Galovićev breg 1/B, 48000 Starigrad</izvorni_sadrzaj>
    <derivirana_varijabla naziv="DomainObject.Predmet.ProtustrankaIDrugiAdressOIB_1">LOGISTIKA LORY društvo s ograničenom odgovornošću za prijevoz, proizvodnju, trgovinu i usluge, OIB 20046055099, Galovićev breg 1/B, 48000 Starigrad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LOGISTIKA LORY društvo s ograničenom odgovornošću za prijevoz, proizvodnju, trgovinu i usluge</item>
      <item>Zdravko Svržnjak</item>
      <item>Sudski registar</item>
    </izvorni_sadrzaj>
    <derivirana_varijabla naziv="DomainObject.Predmet.SudioniciListNaziv_1">
      <item>Financijska agencija</item>
      <item>LOGISTIKA LORY društvo s ograničenom odgovornošću za prijevoz, proizvodnju, trgovinu i usluge</item>
      <item>Zdravko Svržnjak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LOGISTIKA LORY društvo s ograničenom odgovornošću za prijevoz, proizvodnju, trgovinu i usluge, OIB 20046055099, Galovićev breg 1/B,48000 Starigrad</item>
      <item>Zdravko Svržnjak, OIB 42420181426, Galovićev Breg 1b,48000 Starigrad</item>
      <item>Sudski registar</item>
    </izvorni_sadrzaj>
    <derivirana_varijabla naziv="DomainObject.Predmet.SudioniciListAdressOIB_1">
      <item>Financijska agencija, OIB 85821130368, Ulica grada Vukovara 70,10000 Zagreb</item>
      <item>LOGISTIKA LORY društvo s ograničenom odgovornošću za prijevoz, proizvodnju, trgovinu i usluge, OIB 20046055099, Galovićev breg 1/B,48000 Starigrad</item>
      <item>Zdravko Svržnjak, OIB 42420181426, Galovićev Breg 1b,48000 Starigrad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20046055099</item>
      <item>, OIB 42420181426</item>
      <item>, OIB null</item>
    </izvorni_sadrzaj>
    <derivirana_varijabla naziv="DomainObject.Predmet.SudioniciListNazivOIB_1">
      <item>, OIB 85821130368</item>
      <item>, OIB 20046055099</item>
      <item>, OIB 42420181426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Čulić, OIB 28643153330, Sidonije Rubido 9, 48260 Križevci</item>
    </izvorni_sadrzaj>
    <derivirana_varijabla naziv="DomainObject.Predmet.StecajniUpraviteljiListAddressOIB_1">
      <item>Ivan Čulić, OIB 28643153330, Sidonije Rubido 9, 48260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503</properties:Words>
  <properties:Characters>2681</properties:Characters>
  <properties:Lines>86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2017-03-21T10:53:00Z</dcterms:created>
  <dc:creator>Tihana Martinez</dc:creator>
  <cp:lastModifiedBy>Karolina Brlek</cp:lastModifiedBy>
  <cp:lastPrinted>2017-03-17T12:10:00Z</cp:lastPrinted>
  <dcterms:modified xmlns:xsi="http://www.w3.org/2001/XMLSchema-instance" xsi:type="dcterms:W3CDTF">2017-03-21T11:30:00Z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