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0cc" w14:paraId="38c90cc" w:rsidRDefault="00A23D7F" w:rsidP="00A23D7F" w:rsidR="00A23D7F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  <w:r>
        <w:rPr>
          <w:sz w:val="24"/>
        </w:rPr>
        <w:t>REPUBLIKA HRVATSKA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>TRGOVAČKI SUD U OSIJEKU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>STALNA SLUŽBA U SLAVONSKOM BRODU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>Trg pobjede 13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</w:t>
      </w:r>
      <w:r w:rsidRPr="009D36B0">
        <w:rPr>
          <w:sz w:val="24"/>
        </w:rPr>
        <w:t>Broj: St-</w:t>
      </w:r>
      <w:r>
        <w:rPr>
          <w:sz w:val="24"/>
        </w:rPr>
        <w:t>567/2017-5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stečajnom sucu Vesni Vukelić, u postupku povodom zahtjeva FINE RC Osijek Podružnice Slavonski Brod za provedbu skraćenoga stečajnoga postupka nad dužnikom PIJAKIS j.d.o.o. za ugostiteljstvo i usluge, Slav.Brod, Osječka 163, OIB 94917100728, dana 19.srpnja 2017.g.</w:t>
      </w:r>
    </w:p>
    <w:p w:rsidRDefault="00A23D7F" w:rsidP="00A23D7F" w:rsidR="00A23D7F">
      <w:pPr>
        <w:jc w:val="both"/>
        <w:rPr>
          <w:sz w:val="24"/>
        </w:rPr>
      </w:pPr>
    </w:p>
    <w:p w:rsidRDefault="00A23D7F" w:rsidP="00A23D7F" w:rsidR="00A23D7F">
      <w:pPr>
        <w:jc w:val="both"/>
        <w:rPr>
          <w:sz w:val="24"/>
        </w:rPr>
      </w:pPr>
    </w:p>
    <w:p w:rsidRDefault="00A23D7F" w:rsidP="00A23D7F" w:rsidR="00A23D7F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 xml:space="preserve">Radi donošenja odluke o zahtjevu za provedbu skraćenoga stečajnoga postupka nad dužnikom PIJAKIS j.d.o.o. za ugostiteljstvo i usluge, Slav.Brod, Osječka 163, OIB 94917100728, poziva se Zavod za mirovinsko osiguranje, Područni ured Slavonski Brod, u roku od 8 dana </w:t>
      </w:r>
      <w:r w:rsidR="008B0FBD">
        <w:rPr>
          <w:sz w:val="24"/>
        </w:rPr>
        <w:t>izvijestiti sud ima li dužnik</w:t>
      </w:r>
      <w:r>
        <w:rPr>
          <w:sz w:val="24"/>
        </w:rPr>
        <w:t xml:space="preserve"> zaposlenih.</w:t>
      </w:r>
    </w:p>
    <w:p w:rsidRDefault="00A23D7F" w:rsidP="00A23D7F" w:rsidR="00A23D7F">
      <w:pPr>
        <w:jc w:val="both"/>
        <w:rPr>
          <w:sz w:val="24"/>
        </w:rPr>
      </w:pPr>
    </w:p>
    <w:p w:rsidRDefault="00A23D7F" w:rsidP="00A23D7F" w:rsidR="00A23D7F">
      <w:pPr>
        <w:jc w:val="both"/>
        <w:rPr>
          <w:sz w:val="24"/>
        </w:rPr>
      </w:pPr>
    </w:p>
    <w:p w:rsidRDefault="00A23D7F" w:rsidP="00A23D7F" w:rsidR="00A23D7F">
      <w:pPr>
        <w:jc w:val="center"/>
        <w:rPr>
          <w:sz w:val="24"/>
        </w:rPr>
      </w:pPr>
      <w:r>
        <w:rPr>
          <w:sz w:val="24"/>
        </w:rPr>
        <w:t>U Slav.Brodu, 19.srpnja 2017.g.</w:t>
      </w:r>
    </w:p>
    <w:p w:rsidRDefault="00A23D7F" w:rsidP="00A23D7F" w:rsidR="00A23D7F">
      <w:pPr>
        <w:jc w:val="center"/>
        <w:rPr>
          <w:sz w:val="24"/>
        </w:rPr>
      </w:pPr>
    </w:p>
    <w:p w:rsidRDefault="00A23D7F" w:rsidP="00A23D7F" w:rsidR="00A23D7F">
      <w:pPr>
        <w:jc w:val="center"/>
        <w:rPr>
          <w:sz w:val="24"/>
        </w:rPr>
      </w:pPr>
    </w:p>
    <w:p w:rsidRDefault="00A23D7F" w:rsidP="00A23D7F" w:rsidR="00A23D7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Vesna Vukelić </w:t>
      </w: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</w:p>
    <w:p w:rsidRDefault="00A23D7F" w:rsidP="00A23D7F" w:rsidR="00A23D7F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A23D7F" w:rsidP="00A23D7F" w:rsidR="00A23D7F">
      <w:pPr>
        <w:rPr>
          <w:sz w:val="24"/>
        </w:rPr>
      </w:pPr>
      <w:r>
        <w:rPr>
          <w:sz w:val="24"/>
        </w:rPr>
        <w:t>1. HZMO, Područni ured Slav.Brod, i putem pošte</w:t>
      </w:r>
    </w:p>
    <w:p w:rsidRDefault="00DB052E" w:rsidR="00DB052E"/>
    <w:sectPr w:rsidR="00DB052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3D7F"/>
    <w:rsid w:val="007D607E"/>
    <w:rsid w:val="008B0FBD"/>
    <w:rsid w:val="00A23D7F"/>
    <w:rsid w:val="00C716D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3D7F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3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D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3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3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D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9909.46</izvorni_sadrzaj>
    <derivirana_varijabla naziv="DomainObject.Predmet.InicijalnaVrijednost_1">9909.46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PIJAKIS j.d.o.o. za ugostiteljstvo i usluge</izvorni_sadrzaj>
    <derivirana_varijabla naziv="DomainObject.Predmet.ProtustrankaFormated_1">  PIJAKIS j.d.o.o. za ugostiteljstvo i usluge</derivirana_varijabla>
  </DomainObject.Predmet.ProtustrankaFormated>
  <DomainObject.Predmet.ProtustrankaFormatedOIB>
    <izvorni_sadrzaj>  PIJAKIS j.d.o.o. za ugostiteljstvo i usluge, OIB 94917100728</izvorni_sadrzaj>
    <derivirana_varijabla naziv="DomainObject.Predmet.ProtustrankaFormatedOIB_1">  PIJAKIS j.d.o.o. za ugostiteljstvo i usluge, OIB 94917100728</derivirana_varijabla>
  </DomainObject.Predmet.ProtustrankaFormatedOIB>
  <DomainObject.Predmet.ProtustrankaFormatedWithAdress>
    <izvorni_sadrzaj> PIJAKIS j.d.o.o. za ugostiteljstvo i usluge, Osječka 163, 35000 Slavonski Brod</izvorni_sadrzaj>
    <derivirana_varijabla naziv="DomainObject.Predmet.ProtustrankaFormatedWithAdress_1"> PIJAKIS j.d.o.o. za ugostiteljstvo i usluge, Osječka 163, 35000 Slavonski Brod</derivirana_varijabla>
  </DomainObject.Predmet.ProtustrankaFormatedWithAdress>
  <DomainObject.Predmet.ProtustrankaFormatedWithAdressOIB>
    <izvorni_sadrzaj> PIJAKIS j.d.o.o. za ugostiteljstvo i usluge, OIB 94917100728, Osječka 163, 35000 Slavonski Brod</izvorni_sadrzaj>
    <derivirana_varijabla naziv="DomainObject.Predmet.ProtustrankaFormatedWithAdressOIB_1"> PIJAKIS j.d.o.o. za ugostiteljstvo i usluge, OIB 94917100728, Osječka 163, 35000 Slavonski Brod</derivirana_varijabla>
  </DomainObject.Predmet.ProtustrankaFormatedWithAdressOIB>
  <DomainObject.Predmet.ProtustrankaWithAdress>
    <izvorni_sadrzaj>PIJAKIS j.d.o.o. za ugostiteljstvo i usluge Osječka 163, 35000 Slavonski Brod</izvorni_sadrzaj>
    <derivirana_varijabla naziv="DomainObject.Predmet.ProtustrankaWithAdress_1">PIJAKIS j.d.o.o. za ugostiteljstvo i usluge Osječka 163, 35000 Slavonski Brod</derivirana_varijabla>
  </DomainObject.Predmet.ProtustrankaWithAdress>
  <DomainObject.Predmet.ProtustrankaWithAdressOIB>
    <izvorni_sadrzaj>PIJAKIS j.d.o.o. za ugostiteljstvo i usluge, OIB 94917100728, Osječka 163, 35000 Slavonski Brod</izvorni_sadrzaj>
    <derivirana_varijabla naziv="DomainObject.Predmet.ProtustrankaWithAdressOIB_1">PIJAKIS j.d.o.o. za ugostiteljstvo i usluge, OIB 94917100728, Osječka 163, 35000 Slavonski Brod</derivirana_varijabla>
  </DomainObject.Predmet.ProtustrankaWithAdressOIB>
  <DomainObject.Predmet.ProtustrankaNazivFormated>
    <izvorni_sadrzaj>PIJAKIS j.d.o.o. za ugostiteljstvo i usluge</izvorni_sadrzaj>
    <derivirana_varijabla naziv="DomainObject.Predmet.ProtustrankaNazivFormated_1">PIJAKIS j.d.o.o. za ugostiteljstvo i usluge</derivirana_varijabla>
  </DomainObject.Predmet.ProtustrankaNazivFormated>
  <DomainObject.Predmet.ProtustrankaNazivFormatedOIB>
    <izvorni_sadrzaj>PIJAKIS j.d.o.o. za ugostiteljstvo i usluge, OIB 94917100728</izvorni_sadrzaj>
    <derivirana_varijabla naziv="DomainObject.Predmet.ProtustrankaNazivFormatedOIB_1">PIJAKIS j.d.o.o. za ugostiteljstvo i usluge, OIB 94917100728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PIJAKIS j.d.o.o. za ugostiteljstvo i usluge</item>
    </izvorni_sadrzaj>
    <derivirana_varijabla naziv="DomainObject.Predmet.ProtuStrankaListFormated_1">
      <item>PIJAKIS j.d.o.o. za ugostiteljstvo i usluge</item>
    </derivirana_varijabla>
  </DomainObject.Predmet.ProtuStrankaListFormated>
  <DomainObject.Predmet.ProtuStrankaListFormatedOIB>
    <izvorni_sadrzaj>
      <item>PIJAKIS j.d.o.o. za ugostiteljstvo i usluge, OIB 94917100728</item>
    </izvorni_sadrzaj>
    <derivirana_varijabla naziv="DomainObject.Predmet.ProtuStrankaListFormatedOIB_1">
      <item>PIJAKIS j.d.o.o. za ugostiteljstvo i usluge, OIB 94917100728</item>
    </derivirana_varijabla>
  </DomainObject.Predmet.ProtuStrankaListFormatedOIB>
  <DomainObject.Predmet.ProtuStrankaListFormatedWithAdress>
    <izvorni_sadrzaj>
      <item>PIJAKIS j.d.o.o. za ugostiteljstvo i usluge, Osječka 163, 35000 Slavonski Brod</item>
    </izvorni_sadrzaj>
    <derivirana_varijabla naziv="DomainObject.Predmet.ProtuStrankaListFormatedWithAdress_1">
      <item>PIJAKIS j.d.o.o. za ugostiteljstvo i usluge, Osječka 163, 35000 Slavonski Brod</item>
    </derivirana_varijabla>
  </DomainObject.Predmet.ProtuStrankaListFormatedWithAdress>
  <DomainObject.Predmet.ProtuStrankaListFormatedWithAdressOIB>
    <izvorni_sadrzaj>
      <item>PIJAKIS j.d.o.o. za ugostiteljstvo i usluge, OIB 94917100728, Osječka 163, 35000 Slavonski Brod</item>
    </izvorni_sadrzaj>
    <derivirana_varijabla naziv="DomainObject.Predmet.ProtuStrankaListFormatedWithAdressOIB_1">
      <item>PIJAKIS j.d.o.o. za ugostiteljstvo i usluge, OIB 94917100728, Osječka 163, 35000 Slavonski Brod</item>
    </derivirana_varijabla>
  </DomainObject.Predmet.ProtuStrankaListFormatedWithAdressOIB>
  <DomainObject.Predmet.ProtuStrankaListNazivFormated>
    <izvorni_sadrzaj>
      <item>PIJAKIS j.d.o.o. za ugostiteljstvo i usluge</item>
    </izvorni_sadrzaj>
    <derivirana_varijabla naziv="DomainObject.Predmet.ProtuStrankaListNazivFormated_1">
      <item>PIJAKIS j.d.o.o. za ugostiteljstvo i usluge</item>
    </derivirana_varijabla>
  </DomainObject.Predmet.ProtuStrankaListNazivFormated>
  <DomainObject.Predmet.ProtuStrankaListNazivFormatedOIB>
    <izvorni_sadrzaj>
      <item>PIJAKIS j.d.o.o. za ugostiteljstvo i usluge, OIB 94917100728</item>
    </izvorni_sadrzaj>
    <derivirana_varijabla naziv="DomainObject.Predmet.ProtuStrankaListNazivFormatedOIB_1">
      <item>PIJAKIS j.d.o.o. za ugostiteljstvo i usluge, OIB 94917100728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PIJAKIS j.d.o.o. za ugostiteljstvo i usluge</izvorni_sadrzaj>
    <derivirana_varijabla naziv="DomainObject.Predmet.ProtustrankaIDrugi_1">PIJAKIS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PIJAKIS j.d.o.o. za ugostiteljstvo i usluge, OIB 94917100728, Osječka 163, 35000 Slavonski Brod</izvorni_sadrzaj>
    <derivirana_varijabla naziv="DomainObject.Predmet.ProtustrankaIDrugiAdressOIB_1">PIJAKIS j.d.o.o. za ugostiteljstvo i usluge, OIB 94917100728, Osječka 163,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PIJAKIS j.d.o.o. za ugostiteljstvo i usluge</item>
    </izvorni_sadrzaj>
    <derivirana_varijabla naziv="DomainObject.Predmet.SudioniciListNaziv_1">
      <item>Financijska agencija</item>
      <item>PIJAKIS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PIJAKIS j.d.o.o. za ugostiteljstvo i usluge, OIB 94917100728, Osječka 163,35000 Slavonski Brod</item>
    </izvorni_sadrzaj>
    <derivirana_varijabla naziv="DomainObject.Predmet.SudioniciListAdressOIB_1">
      <item>Financijska agencija, OIB 85821130368, Ulica grada Vukovara 70,10000 Zagreb</item>
      <item>PIJAKIS j.d.o.o. za ugostiteljstvo i usluge, OIB 94917100728, Osječka 163,35000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94917100728</item>
    </izvorni_sadrzaj>
    <derivirana_varijabla naziv="DomainObject.Predmet.SudioniciListNazivOIB_1">
      <item>, OIB 85821130368</item>
      <item>, OIB 94917100728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814</properties:Characters>
  <properties:Lines>37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2017-07-19T10:56:00Z</dcterms:created>
  <dc:creator>wsadmin</dc:creator>
  <cp:lastModifiedBy>wsadmin</cp:lastModifiedBy>
  <dcterms:modified xmlns:xsi="http://www.w3.org/2001/XMLSchema-instance" xsi:type="dcterms:W3CDTF">2017-07-19T11:02:00Z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