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e1f6" w14:paraId="88ae1f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CA2972">
        <w:t>234</w:t>
      </w:r>
      <w:r w:rsidR="00E874C1">
        <w:t>9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A2972" w:rsidP="009773E0" w:rsidR="00E34F61">
      <w:pPr>
        <w:jc w:val="both"/>
      </w:pPr>
      <w:r w:rsidRPr="00CA2972">
        <w:t xml:space="preserve">Trgovački sud u Zagrebu, po sucu Maji Jurovicki, u stečajnom postupku u povodu prijedloga predlagatelja FINANCIJSKE AGENCIJE, Zagreb, Ulica grada Vukovara 70, OIB: 85821130368, za otvaranje stečajnog postupka nad dužnikom MODNA UDRUGA ZA PROMICANJE KULTURE ŽIVLJENJA KROZ RAD I ANIMACIJU S MLADIMA </w:t>
      </w:r>
      <w:r w:rsidR="00C86B57">
        <w:t>"</w:t>
      </w:r>
      <w:r w:rsidRPr="00CA2972">
        <w:t>RS FASHION</w:t>
      </w:r>
      <w:r w:rsidR="00C86B57">
        <w:t>"</w:t>
      </w:r>
      <w:r w:rsidRPr="00CA2972">
        <w:t xml:space="preserve">, OIB: 23448525334, Zagreb, Rudolfa Bićanića 16,  </w:t>
      </w:r>
      <w:r w:rsidR="00D13DAA">
        <w:t xml:space="preserve">dana </w:t>
      </w:r>
      <w:r w:rsidR="00C06BEF">
        <w:t>20</w:t>
      </w:r>
      <w:r w:rsidR="00E34F61">
        <w:t>. listopad</w:t>
      </w:r>
      <w:r w:rsidR="00E34F61" w:rsidRPr="00E34F61">
        <w:t>a 2017.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  <w:r>
        <w:tab/>
      </w: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F73171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F73171" w:rsidRPr="00F73171">
        <w:t xml:space="preserve">MODNA UDRUGA ZA PROMICANJE KULTURE ŽIVLJENJA KROZ RAD I ANIMACIJU S MLADIMA </w:t>
      </w:r>
      <w:r w:rsidR="00C86B57">
        <w:t>"</w:t>
      </w:r>
      <w:r w:rsidR="00F73171" w:rsidRPr="00F73171">
        <w:t>RS FASHION</w:t>
      </w:r>
      <w:r w:rsidR="00C86B57">
        <w:t>"</w:t>
      </w:r>
      <w:r w:rsidR="00F73171" w:rsidRPr="00F73171">
        <w:t>, OIB: 23448525334, Zagreb, Rudolfa Bićanića 1</w:t>
      </w:r>
      <w:r w:rsidR="00F73171">
        <w:t>6.</w:t>
      </w:r>
    </w:p>
    <w:p w:rsidRDefault="00DB441F" w:rsidP="00BE19F1" w:rsidR="005046AB">
      <w:pPr>
        <w:jc w:val="both"/>
      </w:pPr>
      <w:r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C86B57">
        <w:t xml:space="preserve">20. listopada 2017. u 12 sati i 30 </w:t>
      </w:r>
      <w:r w:rsidR="00BE19F1">
        <w:t xml:space="preserve">minuta.  </w:t>
      </w:r>
    </w:p>
    <w:p w:rsidRDefault="00E71B8C" w:rsidP="00BE19F1" w:rsidR="00E71B8C">
      <w:pPr>
        <w:jc w:val="both"/>
      </w:pPr>
    </w:p>
    <w:p w:rsidRDefault="00DB441F" w:rsidP="0013468B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13468B" w:rsidRPr="0013468B">
        <w:t>Marko Marić OIB: 40578632064, Zagreb, Petrinjska 59a.</w:t>
      </w:r>
    </w:p>
    <w:p w:rsidRDefault="00833A14" w:rsidP="00833A14" w:rsidR="00833A14">
      <w:pPr>
        <w:jc w:val="both"/>
      </w:pPr>
    </w:p>
    <w:p w:rsidRDefault="00DB441F" w:rsidP="00152F9B" w:rsidR="00E874C1">
      <w:pPr>
        <w:jc w:val="both"/>
      </w:pPr>
      <w:r>
        <w:t xml:space="preserve">III. Zaključuje se stečajni postupak nad dužnikom </w:t>
      </w:r>
      <w:r w:rsidR="00F73171" w:rsidRPr="00F73171">
        <w:t xml:space="preserve">MODNA UDRUGA ZA PROMICANJE KULTURE ŽIVLJENJA KROZ RAD I ANIMACIJU S MLADIMA </w:t>
      </w:r>
      <w:r w:rsidR="0047665C">
        <w:t>"</w:t>
      </w:r>
      <w:r w:rsidR="00F73171" w:rsidRPr="00F73171">
        <w:t>RS FASHION</w:t>
      </w:r>
      <w:r w:rsidR="0047665C">
        <w:t>"</w:t>
      </w:r>
      <w:r w:rsidR="00F73171" w:rsidRPr="00F73171">
        <w:t>, OIB: 23448525334, Zagreb, Rudolf</w:t>
      </w:r>
      <w:r w:rsidR="00F73171">
        <w:t>a Bićanića 16.</w:t>
      </w:r>
    </w:p>
    <w:p w:rsidRDefault="00F73171" w:rsidP="00152F9B" w:rsidR="00F73171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F73171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>
        <w:t xml:space="preserve"> </w:t>
      </w:r>
      <w:r w:rsidR="00F73171" w:rsidRPr="00F73171">
        <w:t xml:space="preserve">MODNA UDRUGA ZA PROMICANJE KULTURE ŽIVLJENJA KROZ RAD I ANIMACIJU S MLADIMA </w:t>
      </w:r>
      <w:r w:rsidR="0047665C">
        <w:t>"</w:t>
      </w:r>
      <w:r w:rsidR="00F73171" w:rsidRPr="00F73171">
        <w:t>RS FASHION</w:t>
      </w:r>
      <w:r w:rsidR="0047665C">
        <w:t>"</w:t>
      </w:r>
      <w:r w:rsidR="00F73171" w:rsidRPr="00F73171">
        <w:t>, OIB: 234485253</w:t>
      </w:r>
      <w:r w:rsidR="00F73171">
        <w:t>34, Zagreb, Rudolfa Bićanića 16.</w:t>
      </w:r>
    </w:p>
    <w:p w:rsidRDefault="00AA78A7" w:rsidP="00AA78A7" w:rsidR="00DB441F">
      <w:pPr>
        <w:jc w:val="both"/>
      </w:pPr>
      <w:r>
        <w:t xml:space="preserve">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lastRenderedPageBreak/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73171">
        <w:t>1470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FE10BE">
        <w:t xml:space="preserve">24.816,18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AE5194">
        <w:t>23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5031F9" w:rsidP="001602A5" w:rsidR="00DB441F">
      <w:pPr>
        <w:jc w:val="both"/>
      </w:pPr>
      <w:r>
        <w:t>14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5031F9">
        <w:t>14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5031F9">
        <w:t>14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C06BEF">
        <w:t>20</w:t>
      </w:r>
      <w:r w:rsidR="005B2B8E" w:rsidRPr="005B2B8E">
        <w:t>. listopada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0617C8">
        <w:t xml:space="preserve">, v.r. </w:t>
      </w:r>
    </w:p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0617C8" w:rsidP="004F5146" w:rsidR="000617C8">
      <w:pPr>
        <w:jc w:val="right"/>
      </w:pPr>
      <w:r>
        <w:t>za točnost otpravka-ovlašteni službenik</w:t>
      </w:r>
    </w:p>
    <w:p w:rsidRDefault="000617C8" w:rsidP="004F5146" w:rsidR="000617C8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47665C" w:rsidR="00C12410" w:rsidRPr="006C5196"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617C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5031F9">
          <w:t>234</w:t>
        </w:r>
        <w:r w:rsidR="00AE5194">
          <w:t>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617C8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3468B"/>
    <w:rsid w:val="00144607"/>
    <w:rsid w:val="001519CE"/>
    <w:rsid w:val="00152F9B"/>
    <w:rsid w:val="001602A5"/>
    <w:rsid w:val="001A684C"/>
    <w:rsid w:val="001B363A"/>
    <w:rsid w:val="001C53D4"/>
    <w:rsid w:val="00204DE8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7665C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31F9"/>
    <w:rsid w:val="005046AB"/>
    <w:rsid w:val="00505DE6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66D9"/>
    <w:rsid w:val="005A7F3D"/>
    <w:rsid w:val="005B2B8E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A3354"/>
    <w:rsid w:val="006A70C0"/>
    <w:rsid w:val="006B10DF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910DEA"/>
    <w:rsid w:val="00937188"/>
    <w:rsid w:val="00976D9E"/>
    <w:rsid w:val="009773E0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5194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06BEF"/>
    <w:rsid w:val="00C10F61"/>
    <w:rsid w:val="00C12410"/>
    <w:rsid w:val="00C12C33"/>
    <w:rsid w:val="00C14AB7"/>
    <w:rsid w:val="00C221D6"/>
    <w:rsid w:val="00C3505F"/>
    <w:rsid w:val="00C42F9C"/>
    <w:rsid w:val="00C47008"/>
    <w:rsid w:val="00C66603"/>
    <w:rsid w:val="00C755A1"/>
    <w:rsid w:val="00C77A8E"/>
    <w:rsid w:val="00C86B57"/>
    <w:rsid w:val="00C94123"/>
    <w:rsid w:val="00CA2972"/>
    <w:rsid w:val="00CA4E71"/>
    <w:rsid w:val="00CA7052"/>
    <w:rsid w:val="00CB0B29"/>
    <w:rsid w:val="00CB46CE"/>
    <w:rsid w:val="00CD11DE"/>
    <w:rsid w:val="00CE2634"/>
    <w:rsid w:val="00CF2A99"/>
    <w:rsid w:val="00CF464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874C1"/>
    <w:rsid w:val="00E9459F"/>
    <w:rsid w:val="00E96A51"/>
    <w:rsid w:val="00EA457B"/>
    <w:rsid w:val="00EA6A84"/>
    <w:rsid w:val="00EA6D31"/>
    <w:rsid w:val="00EB19D2"/>
    <w:rsid w:val="00EB2CFA"/>
    <w:rsid w:val="00EB51F8"/>
    <w:rsid w:val="00F41E27"/>
    <w:rsid w:val="00F42D40"/>
    <w:rsid w:val="00F4341C"/>
    <w:rsid w:val="00F51E11"/>
    <w:rsid w:val="00F57935"/>
    <w:rsid w:val="00F61CF3"/>
    <w:rsid w:val="00F730AC"/>
    <w:rsid w:val="00F73171"/>
    <w:rsid w:val="00F874AD"/>
    <w:rsid w:val="00F9309D"/>
    <w:rsid w:val="00FA31EB"/>
    <w:rsid w:val="00FB1298"/>
    <w:rsid w:val="00FB2EBB"/>
    <w:rsid w:val="00FB6933"/>
    <w:rsid w:val="00FE10BE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St-2349/2016</izvorni_sadrzaj>
    <derivirana_varijabla naziv="DomainObject.Predmet.OznakaBroj_1">St-2349/2016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Modna udruga za promicanje kulture življenja kroz rad i animaciju s mladima RS FASHION</izvorni_sadrzaj>
    <derivirana_varijabla naziv="DomainObject.Predmet.ProtustrankaFormated_1">  Modna udruga za promicanje kulture življenja kroz rad i animaciju s mladima RS FASHION</derivirana_varijabla>
  </DomainObject.Predmet.ProtustrankaFormated>
  <DomainObject.Predmet.ProtustrankaFormatedOIB>
    <izvorni_sadrzaj>  Modna udruga za promicanje kulture življenja kroz rad i animaciju s mladima RS FASHION, OIB 23448525334</izvorni_sadrzaj>
    <derivirana_varijabla naziv="DomainObject.Predmet.ProtustrankaFormatedOIB_1">  Modna udruga za promicanje kulture življenja kroz rad i animaciju s mladima RS FASHION, OIB 23448525334</derivirana_varijabla>
  </DomainObject.Predmet.ProtustrankaFormatedOIB>
  <DomainObject.Predmet.ProtustrankaFormatedWithAdress>
    <izvorni_sadrzaj> Modna udruga za promicanje kulture življenja kroz rad i animaciju s mladima RS FASHION, Bićanića 16, 10000 Zagreb</izvorni_sadrzaj>
    <derivirana_varijabla naziv="DomainObject.Predmet.ProtustrankaFormatedWithAdress_1"> Modna udruga za promicanje kulture življenja kroz rad i animaciju s mladima RS FASHION, Bićanića 16, 10000 Zagreb</derivirana_varijabla>
  </DomainObject.Predmet.ProtustrankaFormatedWithAdress>
  <DomainObject.Predmet.ProtustrankaFormatedWithAdressOIB>
    <izvorni_sadrzaj> Modna udruga za promicanje kulture življenja kroz rad i animaciju s mladima RS FASHION, OIB 23448525334, Bićanića 16, 10000 Zagreb</izvorni_sadrzaj>
    <derivirana_varijabla naziv="DomainObject.Predmet.ProtustrankaFormatedWithAdressOIB_1"> Modna udruga za promicanje kulture življenja kroz rad i animaciju s mladima RS FASHION, OIB 23448525334, Bićanića 16, 10000 Zagreb</derivirana_varijabla>
  </DomainObject.Predmet.ProtustrankaFormatedWithAdressOIB>
  <DomainObject.Predmet.ProtustrankaWithAdress>
    <izvorni_sadrzaj>Modna udruga za promicanje kulture življenja kroz rad i animaciju s mladima RS FASHION Bićanića 16, 10000 Zagreb</izvorni_sadrzaj>
    <derivirana_varijabla naziv="DomainObject.Predmet.ProtustrankaWithAdress_1">Modna udruga za promicanje kulture življenja kroz rad i animaciju s mladima RS FASHION Bićanića 16, 10000 Zagreb</derivirana_varijabla>
  </DomainObject.Predmet.ProtustrankaWithAdress>
  <DomainObject.Predmet.ProtustrankaWithAdressOIB>
    <izvorni_sadrzaj>Modna udruga za promicanje kulture življenja kroz rad i animaciju s mladima RS FASHION, OIB 23448525334, Bićanića 16, 10000 Zagreb</izvorni_sadrzaj>
    <derivirana_varijabla naziv="DomainObject.Predmet.ProtustrankaWithAdressOIB_1">Modna udruga za promicanje kulture življenja kroz rad i animaciju s mladima RS FASHION, OIB 23448525334, Bićanića 16, 10000 Zagreb</derivirana_varijabla>
  </DomainObject.Predmet.ProtustrankaWithAdressOIB>
  <DomainObject.Predmet.ProtustrankaNazivFormated>
    <izvorni_sadrzaj>Modna udruga za promicanje kulture življenja kroz rad i animaciju s mladima RS FASHION</izvorni_sadrzaj>
    <derivirana_varijabla naziv="DomainObject.Predmet.ProtustrankaNazivFormated_1">Modna udruga za promicanje kulture življenja kroz rad i animaciju s mladima RS FASHION</derivirana_varijabla>
  </DomainObject.Predmet.ProtustrankaNazivFormated>
  <DomainObject.Predmet.ProtustrankaNazivFormatedOIB>
    <izvorni_sadrzaj>Modna udruga za promicanje kulture življenja kroz rad i animaciju s mladima RS FASHION, OIB 23448525334</izvorni_sadrzaj>
    <derivirana_varijabla naziv="DomainObject.Predmet.ProtustrankaNazivFormatedOIB_1">Modna udruga za promicanje kulture življenja kroz rad i animaciju s mladima RS FASHION, OIB 23448525334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Rupić</izvorni_sadrzaj>
    <derivirana_varijabla naziv="DomainObject.Predmet.StrankaFormated_1">  FINA Regionalni centar Zagreb; Senka Rupić</derivirana_varijabla>
  </DomainObject.Predmet.StrankaFormated>
  <DomainObject.Predmet.StrankaFormatedOIB>
    <izvorni_sadrzaj>  FINA Regionalni centar Zagreb, OIB 85821130368; Senka Rupić, OIB 44341280189</izvorni_sadrzaj>
    <derivirana_varijabla naziv="DomainObject.Predmet.StrankaFormatedOIB_1">  FINA Regionalni centar Zagreb, OIB 85821130368; Senka Rupić, OIB 44341280189</derivirana_varijabla>
  </DomainObject.Predmet.StrankaFormatedOIB>
  <DomainObject.Predmet.StrankaFormatedWithAdress>
    <izvorni_sadrzaj> FINA Regionalni centar Zagreb, Trg svibanjskih žrtava 1995. 1, 10000 Zagreb; Senka Rupić, Bedema Ljubavi 5b, 10360 Sesvete</izvorni_sadrzaj>
    <derivirana_varijabla naziv="DomainObject.Predmet.StrankaFormatedWithAdress_1"> FINA Regionalni centar Zagreb, Trg svibanjskih žrtava 1995. 1, 10000 Zagreb; Senka Rupić, Bedema Ljubavi 5b, 10360 Sesvete</derivirana_varijabla>
  </DomainObject.Predmet.StrankaFormatedWithAdress>
  <DomainObject.Predmet.StrankaFormatedWithAdressOIB>
    <izvorni_sadrzaj> FINA Regionalni centar Zagreb, OIB 85821130368, Trg svibanjskih žrtava 1995. 1, 10000 Zagreb; Senka Rupić, OIB 44341280189, Bedema Ljubavi 5b, 10360 Sesvete</izvorni_sadrzaj>
    <derivirana_varijabla naziv="DomainObject.Predmet.StrankaFormatedWithAdressOIB_1"> FINA Regionalni centar Zagreb, OIB 85821130368, Trg svibanjskih žrtava 1995. 1, 10000 Zagreb; Senka Rupić, OIB 44341280189, Bedema Ljubavi 5b, 10360 Sesvete</derivirana_varijabla>
  </DomainObject.Predmet.StrankaFormatedWithAdressOIB>
  <DomainObject.Predmet.StrankaWithAdress>
    <izvorni_sadrzaj>FINA Regionalni centar Zagreb Trg svibanjskih žrtava 1995. 1,10000 Zagreb,Senka Rupić Bedema Ljubavi 5b,10360 Sesvete</izvorni_sadrzaj>
    <derivirana_varijabla naziv="DomainObject.Predmet.StrankaWithAdress_1">FINA Regionalni centar Zagreb Trg svibanjskih žrtava 1995. 1,10000 Zagreb,Senka Rupić Bedema Ljubavi 5b,10360 Sesvete</derivirana_varijabla>
  </DomainObject.Predmet.StrankaWithAdress>
  <DomainObject.Predmet.StrankaWithAdressOIB>
    <izvorni_sadrzaj>FINA Regionalni centar Zagreb, OIB 85821130368, Trg svibanjskih žrtava 1995. 1,10000 Zagreb,Senka Rupić, OIB 44341280189, Bedema Ljubavi 5b,10360 Sesvete</izvorni_sadrzaj>
    <derivirana_varijabla naziv="DomainObject.Predmet.StrankaWithAdressOIB_1">FINA Regionalni centar Zagreb, OIB 85821130368, Trg svibanjskih žrtava 1995. 1,10000 Zagreb,Senka Rupić, OIB 44341280189, Bedema Ljubavi 5b,10360 Sesvete</derivirana_varijabla>
  </DomainObject.Predmet.StrankaWithAdressOIB>
  <DomainObject.Predmet.StrankaNazivFormated>
    <izvorni_sadrzaj>FINA Regionalni centar Zagreb,Senka Rupić</izvorni_sadrzaj>
    <derivirana_varijabla naziv="DomainObject.Predmet.StrankaNazivFormated_1">FINA Regionalni centar Zagreb,Senka Rupić</derivirana_varijabla>
  </DomainObject.Predmet.StrankaNazivFormated>
  <DomainObject.Predmet.StrankaNazivFormatedOIB>
    <izvorni_sadrzaj>FINA Regionalni centar Zagreb, OIB 85821130368,Senka Rupić, OIB 44341280189</izvorni_sadrzaj>
    <derivirana_varijabla naziv="DomainObject.Predmet.StrankaNazivFormatedOIB_1">FINA Regionalni centar Zagreb, OIB 85821130368,Senka Rupić, OIB 44341280189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Senka Rupić</item>
    </izvorni_sadrzaj>
    <derivirana_varijabla naziv="DomainObject.Predmet.StrankaListFormated_1">
      <item>FINA Regionalni centar Zagreb</item>
      <item>Senka Rupić</item>
    </derivirana_varijabla>
  </DomainObject.Predmet.StrankaListFormated>
  <DomainObject.Predmet.StrankaListFormatedOIB>
    <izvorni_sadrzaj>
      <item>FINA Regionalni centar Zagreb, OIB 85821130368</item>
      <item>Senka Rupić, OIB 44341280189</item>
    </izvorni_sadrzaj>
    <derivirana_varijabla naziv="DomainObject.Predmet.StrankaListFormatedOIB_1">
      <item>FINA Regionalni centar Zagreb, OIB 85821130368</item>
      <item>Senka Rupić, OIB 44341280189</item>
    </derivirana_varijabla>
  </DomainObject.Predmet.StrankaListFormatedOIB>
  <DomainObject.Predmet.StrankaListFormatedWithAdress>
    <izvorni_sadrzaj>
      <item>FINA Regionalni centar Zagreb, Trg svibanjskih žrtava 1995. 1, 10000 Zagreb</item>
      <item>Senka Rupić, Bedema Ljubavi 5b, 10360 Sesvete</item>
    </izvorni_sadrzaj>
    <derivirana_varijabla naziv="DomainObject.Predmet.StrankaListFormatedWithAdress_1">
      <item>FINA Regionalni centar Zagreb, Trg svibanjskih žrtava 1995. 1, 10000 Zagreb</item>
      <item>Senka Rupić, Bedema Ljubavi 5b,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Senka Rupić, OIB 44341280189, Bedema Ljubavi 5b, 10360 Sesvete</item>
    </izvorni_sadrzaj>
    <derivirana_varijabla naziv="DomainObject.Predmet.StrankaListFormatedWithAdressOIB_1">
      <item>FINA Regionalni centar Zagreb, OIB 85821130368, Trg svibanjskih žrtava 1995. 1, 10000 Zagreb</item>
      <item>Senka Rupić, OIB 44341280189, Bedema Ljubavi 5b, 10360 Sesvete</item>
    </derivirana_varijabla>
  </DomainObject.Predmet.StrankaListFormatedWithAdressOIB>
  <DomainObject.Predmet.StrankaListNazivFormated>
    <izvorni_sadrzaj>
      <item>FINA Regionalni centar Zagreb</item>
      <item>Senka Rupić</item>
    </izvorni_sadrzaj>
    <derivirana_varijabla naziv="DomainObject.Predmet.StrankaListNazivFormated_1">
      <item>FINA Regionalni centar Zagreb</item>
      <item>Senka Rupić</item>
    </derivirana_varijabla>
  </DomainObject.Predmet.StrankaListNazivFormated>
  <DomainObject.Predmet.StrankaListNazivFormatedOIB>
    <izvorni_sadrzaj>
      <item>FINA Regionalni centar Zagreb, OIB 85821130368</item>
      <item>Senka Rupić, OIB 44341280189</item>
    </izvorni_sadrzaj>
    <derivirana_varijabla naziv="DomainObject.Predmet.StrankaListNazivFormatedOIB_1">
      <item>FINA Regionalni centar Zagreb, OIB 85821130368</item>
      <item>Senka Rupić, OIB 44341280189</item>
    </derivirana_varijabla>
  </DomainObject.Predmet.StrankaListNazivFormatedOIB>
  <DomainObject.Predmet.ProtuStrankaListFormated>
    <izvorni_sadrzaj>
      <item>Modna udruga za promicanje kulture življenja kroz rad i animaciju s mladima RS FASHION</item>
    </izvorni_sadrzaj>
    <derivirana_varijabla naziv="DomainObject.Predmet.ProtuStrankaListFormated_1">
      <item>Modna udruga za promicanje kulture življenja kroz rad i animaciju s mladima RS FASHION</item>
    </derivirana_varijabla>
  </DomainObject.Predmet.ProtuStrankaListFormated>
  <DomainObject.Predmet.ProtuStrankaListFormatedOIB>
    <izvorni_sadrzaj>
      <item>Modna udruga za promicanje kulture življenja kroz rad i animaciju s mladima RS FASHION, OIB 23448525334</item>
    </izvorni_sadrzaj>
    <derivirana_varijabla naziv="DomainObject.Predmet.ProtuStrankaListFormatedOIB_1">
      <item>Modna udruga za promicanje kulture življenja kroz rad i animaciju s mladima RS FASHION, OIB 23448525334</item>
    </derivirana_varijabla>
  </DomainObject.Predmet.ProtuStrankaListFormatedOIB>
  <DomainObject.Predmet.ProtuStrankaListFormatedWithAdress>
    <izvorni_sadrzaj>
      <item>Modna udruga za promicanje kulture življenja kroz rad i animaciju s mladima RS FASHION, Bićanića 16, 10000 Zagreb</item>
    </izvorni_sadrzaj>
    <derivirana_varijabla naziv="DomainObject.Predmet.ProtuStrankaListFormatedWithAdress_1">
      <item>Modna udruga za promicanje kulture življenja kroz rad i animaciju s mladima RS FASHION, Bićanića 16, 10000 Zagreb</item>
    </derivirana_varijabla>
  </DomainObject.Predmet.ProtuStrankaListFormatedWithAdress>
  <DomainObject.Predmet.ProtuStrankaListFormatedWithAdressOIB>
    <izvorni_sadrzaj>
      <item>Modna udruga za promicanje kulture življenja kroz rad i animaciju s mladima RS FASHION, OIB 23448525334, Bićanića 16, 10000 Zagreb</item>
    </izvorni_sadrzaj>
    <derivirana_varijabla naziv="DomainObject.Predmet.ProtuStrankaListFormatedWithAdressOIB_1">
      <item>Modna udruga za promicanje kulture življenja kroz rad i animaciju s mladima RS FASHION, OIB 23448525334, Bićanića 16, 10000 Zagreb</item>
    </derivirana_varijabla>
  </DomainObject.Predmet.ProtuStrankaListFormatedWithAdressOIB>
  <DomainObject.Predmet.ProtuStrankaListNazivFormated>
    <izvorni_sadrzaj>
      <item>Modna udruga za promicanje kulture življenja kroz rad i animaciju s mladima RS FASHION</item>
    </izvorni_sadrzaj>
    <derivirana_varijabla naziv="DomainObject.Predmet.ProtuStrankaListNazivFormated_1">
      <item>Modna udruga za promicanje kulture življenja kroz rad i animaciju s mladima RS FASHION</item>
    </derivirana_varijabla>
  </DomainObject.Predmet.ProtuStrankaListNazivFormated>
  <DomainObject.Predmet.ProtuStrankaListNazivFormatedOIB>
    <izvorni_sadrzaj>
      <item>Modna udruga za promicanje kulture življenja kroz rad i animaciju s mladima RS FASHION, OIB 23448525334</item>
    </izvorni_sadrzaj>
    <derivirana_varijabla naziv="DomainObject.Predmet.ProtuStrankaListNazivFormatedOIB_1">
      <item>Modna udruga za promicanje kulture življenja kroz rad i animaciju s mladima RS FASHION, OIB 23448525334</item>
    </derivirana_varijabla>
  </DomainObject.Predmet.ProtuStrankaListNazivFormatedOIB>
  <DomainObject.Predmet.OstaliListFormated>
    <izvorni_sadrzaj>
      <item>Senka Rupić</item>
    </izvorni_sadrzaj>
    <derivirana_varijabla naziv="DomainObject.Predmet.OstaliListFormated_1">
      <item>Senka Rupić</item>
    </derivirana_varijabla>
  </DomainObject.Predmet.OstaliListFormated>
  <DomainObject.Predmet.OstaliListFormatedOIB>
    <izvorni_sadrzaj>
      <item>Senka Rupić, OIB 44341280189</item>
    </izvorni_sadrzaj>
    <derivirana_varijabla naziv="DomainObject.Predmet.OstaliListFormatedOIB_1">
      <item>Senka Rupić, OIB 44341280189</item>
    </derivirana_varijabla>
  </DomainObject.Predmet.OstaliListFormatedOIB>
  <DomainObject.Predmet.OstaliListFormatedWithAdress>
    <izvorni_sadrzaj>
      <item>Senka Rupić, Ulica Bedema Ljubavi 5 B, 10360 Sesvete</item>
    </izvorni_sadrzaj>
    <derivirana_varijabla naziv="DomainObject.Predmet.OstaliListFormatedWithAdress_1">
      <item>Senka Rupić, Ulica Bedema Ljubavi 5 B, 10360 Sesvete</item>
    </derivirana_varijabla>
  </DomainObject.Predmet.OstaliListFormatedWithAdress>
  <DomainObject.Predmet.OstaliListFormatedWithAdressOIB>
    <izvorni_sadrzaj>
      <item>Senka Rupić, OIB 44341280189, Ulica Bedema Ljubavi 5 B, 10360 Sesvete</item>
    </izvorni_sadrzaj>
    <derivirana_varijabla naziv="DomainObject.Predmet.OstaliListFormatedWithAdressOIB_1">
      <item>Senka Rupić, OIB 44341280189, Ulica Bedema Ljubavi 5 B, 10360 Sesvete</item>
    </derivirana_varijabla>
  </DomainObject.Predmet.OstaliListFormatedWithAdressOIB>
  <DomainObject.Predmet.OstaliListNazivFormated>
    <izvorni_sadrzaj>
      <item>Senka Rupić</item>
    </izvorni_sadrzaj>
    <derivirana_varijabla naziv="DomainObject.Predmet.OstaliListNazivFormated_1">
      <item>Senka Rupić</item>
    </derivirana_varijabla>
  </DomainObject.Predmet.OstaliListNazivFormated>
  <DomainObject.Predmet.OstaliListNazivFormatedOIB>
    <izvorni_sadrzaj>
      <item>Senka Rupić, OIB 44341280189</item>
    </izvorni_sadrzaj>
    <derivirana_varijabla naziv="DomainObject.Predmet.OstaliListNazivFormatedOIB_1">
      <item>Senka Rupić, OIB 44341280189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Modna udruga za promicanje kulture življenja kroz rad i animaciju s mladima RS FASHION</izvorni_sadrzaj>
    <derivirana_varijabla naziv="DomainObject.Predmet.ProtustrankaIDrugi_1">Modna udruga za promicanje kulture življenja kroz rad i animaciju s mladima RS FASHION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Modna udruga za promicanje kulture življenja kroz rad i animaciju s mladima RS FASHION, OIB 23448525334, Bićanića 16, 10000 Zagreb</izvorni_sadrzaj>
    <derivirana_varijabla naziv="DomainObject.Predmet.ProtustrankaIDrugiAdressOIB_1">Modna udruga za promicanje kulture življenja kroz rad i animaciju s mladima RS FASHION, OIB 23448525334, Bićanića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Modna udruga za promicanje kulture življenja kroz rad i animaciju s mladima RS FASHION</item>
      <item>Senka Rupić</item>
      <item>Senka Rupić</item>
    </izvorni_sadrzaj>
    <derivirana_varijabla naziv="DomainObject.Predmet.SudioniciListNaziv_1">
      <item>FINA Regionalni centar Zagreb</item>
      <item>Modna udruga za promicanje kulture življenja kroz rad i animaciju s mladima RS FASHION</item>
      <item>Senka Rupić</item>
      <item>Senka Rupić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Modna udruga za promicanje kulture življenja kroz rad i animaciju s mladima RS FASHION, OIB 23448525334, Bićanića 16,10000 Zagreb</item>
      <item>Senka Rupić, OIB 44341280189, Ulica Bedema Ljubavi 5 B,10360 Sesvete</item>
      <item>Senka Rupić, OIB 44341280189, Bedema Ljubavi 5b,10360 Sesvete</item>
    </izvorni_sadrzaj>
    <derivirana_varijabla naziv="DomainObject.Predmet.SudioniciListAdressOIB_1">
      <item>FINA Regionalni centar Zagreb, OIB 85821130368, Trg svibanjskih žrtava 1995. 1,10000 Zagreb</item>
      <item>Modna udruga za promicanje kulture življenja kroz rad i animaciju s mladima RS FASHION, OIB 23448525334, Bićanića 16,10000 Zagreb</item>
      <item>Senka Rupić, OIB 44341280189, Ulica Bedema Ljubavi 5 B,10360 Sesvete</item>
      <item>Senka Rupić, OIB 44341280189, Bedema Ljubavi 5b,10360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23448525334</item>
      <item>, OIB 44341280189</item>
      <item>, OIB 44341280189</item>
    </izvorni_sadrzaj>
    <derivirana_varijabla naziv="DomainObject.Predmet.SudioniciListNazivOIB_1">
      <item>, OIB 85821130368</item>
      <item>, OIB 23448525334</item>
      <item>, OIB 44341280189</item>
      <item>, OIB 44341280189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B4065-06DA-4F6C-A1AF-323DD9D19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919</properties:Words>
  <properties:Characters>5089</properties:Characters>
  <properties:Lines>108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2017-10-19T10:08:00Z</dcterms:created>
  <dc:creator>gzubak</dc:creator>
  <cp:lastModifiedBy>Mirjana Gašparić</cp:lastModifiedBy>
  <cp:lastPrinted>2017-10-20T08:58:00Z</cp:lastPrinted>
  <dcterms:modified xmlns:xsi="http://www.w3.org/2001/XMLSchema-instance" xsi:type="dcterms:W3CDTF">2017-10-20T09:02:00Z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