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8e4c" w14:paraId="3258e4c" w:rsidRDefault="00281BC7" w:rsidP="00EF7C9A" w:rsidR="00281BC7" w:rsidRPr="00F00B4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F00B44">
      <w:pPr>
        <w:rPr>
          <w:b/>
        </w:rPr>
      </w:pPr>
    </w:p>
    <w:p w:rsidRDefault="00281BC7" w:rsidP="00281BC7" w:rsidR="00281BC7" w:rsidRPr="00F00B44">
      <w:pPr>
        <w:rPr>
          <w:b/>
        </w:rPr>
      </w:pPr>
    </w:p>
    <w:p w:rsidRDefault="00E022E9" w:rsidP="00281BC7" w:rsidR="00E022E9" w:rsidRPr="00F00B44">
      <w:pPr>
        <w:rPr>
          <w:b/>
          <w:bCs/>
        </w:rPr>
      </w:pPr>
    </w:p>
    <w:p w:rsidRDefault="00281BC7" w:rsidP="00281BC7" w:rsidR="00281BC7" w:rsidRPr="00F00B44">
      <w:pPr>
        <w:rPr>
          <w:b/>
          <w:bCs/>
        </w:rPr>
      </w:pPr>
      <w:r w:rsidRPr="00F00B44">
        <w:rPr>
          <w:b/>
          <w:bCs/>
        </w:rPr>
        <w:t>REPUBLIKA HRVATSKA</w:t>
      </w:r>
    </w:p>
    <w:p w:rsidRDefault="00281BC7" w:rsidP="00281BC7" w:rsidR="00E022E9" w:rsidRPr="00F00B44">
      <w:pPr>
        <w:rPr>
          <w:b/>
          <w:bCs/>
        </w:rPr>
      </w:pPr>
      <w:r w:rsidRPr="00F00B44">
        <w:rPr>
          <w:b/>
          <w:bCs/>
        </w:rPr>
        <w:t>TRGOVAČKI SUD U ZADRU</w:t>
      </w:r>
    </w:p>
    <w:p w:rsidRDefault="00E022E9" w:rsidP="004E7E9B" w:rsidR="00EF7C9A" w:rsidRPr="00817F0A">
      <w:r w:rsidRPr="00817F0A">
        <w:t>Dr. Franje Tuđmana 35</w:t>
      </w:r>
      <w:r w:rsidR="00281BC7" w:rsidRPr="00817F0A">
        <w:tab/>
      </w:r>
    </w:p>
    <w:p w:rsidRDefault="00E022E9" w:rsidP="00281BC7" w:rsidR="00E022E9" w:rsidRPr="00F00B44">
      <w:pPr>
        <w:rPr>
          <w:b/>
          <w:bCs/>
        </w:rPr>
      </w:pPr>
    </w:p>
    <w:p w:rsidRDefault="00EF7C9A" w:rsidP="00EF7C9A" w:rsidR="00EF7C9A" w:rsidRPr="00F00B44">
      <w:pPr>
        <w:jc w:val="center"/>
        <w:rPr>
          <w:b/>
          <w:bCs/>
        </w:rPr>
      </w:pPr>
      <w:r w:rsidRPr="00F00B44">
        <w:rPr>
          <w:b/>
          <w:bCs/>
        </w:rPr>
        <w:t>R E P U B L I K A   H R V A T S K A</w:t>
      </w:r>
    </w:p>
    <w:p w:rsidRDefault="00281BC7" w:rsidP="00281BC7" w:rsidR="00281BC7" w:rsidRPr="00F00B44">
      <w:pPr>
        <w:rPr>
          <w:b/>
          <w:bCs/>
        </w:rPr>
      </w:pPr>
      <w:r w:rsidRPr="00F00B44">
        <w:rPr>
          <w:b/>
          <w:bCs/>
        </w:rPr>
        <w:tab/>
      </w:r>
      <w:r w:rsidRPr="00F00B44">
        <w:rPr>
          <w:b/>
          <w:bCs/>
        </w:rPr>
        <w:tab/>
      </w:r>
      <w:r w:rsidRPr="00F00B44">
        <w:rPr>
          <w:b/>
          <w:bCs/>
        </w:rPr>
        <w:tab/>
      </w:r>
      <w:r w:rsidRPr="00F00B44">
        <w:rPr>
          <w:b/>
          <w:bCs/>
        </w:rPr>
        <w:tab/>
      </w:r>
      <w:r w:rsidRPr="00F00B44">
        <w:rPr>
          <w:b/>
          <w:bCs/>
        </w:rPr>
        <w:tab/>
      </w:r>
    </w:p>
    <w:p w:rsidRDefault="00C04252" w:rsidP="00281BC7" w:rsidR="00C04252" w:rsidRPr="00F00B44">
      <w:pPr>
        <w:jc w:val="center"/>
        <w:rPr>
          <w:b/>
        </w:rPr>
      </w:pPr>
      <w:r w:rsidRPr="00F00B44">
        <w:rPr>
          <w:b/>
        </w:rPr>
        <w:t>Z A K L J U Č A K</w:t>
      </w:r>
    </w:p>
    <w:p w:rsidRDefault="00C04252" w:rsidP="00281BC7" w:rsidR="00281BC7" w:rsidRPr="00F00B44">
      <w:pPr>
        <w:jc w:val="center"/>
        <w:rPr>
          <w:b/>
        </w:rPr>
      </w:pPr>
      <w:r w:rsidRPr="00F00B44">
        <w:rPr>
          <w:b/>
        </w:rPr>
        <w:t xml:space="preserve"> </w:t>
      </w:r>
    </w:p>
    <w:p w:rsidRDefault="008858A3" w:rsidP="009D7950" w:rsidR="00C04252">
      <w:pPr>
        <w:pStyle w:val="Tijeloteksta"/>
        <w:ind w:firstLine="708"/>
        <w:rPr>
          <w:szCs w:val="24"/>
        </w:rPr>
      </w:pPr>
      <w:r w:rsidRPr="007E744A">
        <w:rPr>
          <w:szCs w:val="24"/>
        </w:rPr>
        <w:t xml:space="preserve">Trgovački sud u </w:t>
      </w:r>
      <w:r>
        <w:rPr>
          <w:szCs w:val="24"/>
        </w:rPr>
        <w:t>Zadru OIB:</w:t>
      </w:r>
      <w:r w:rsidRPr="007E744A">
        <w:rPr>
          <w:szCs w:val="24"/>
        </w:rPr>
        <w:t>39670464653, po sutkinji Ani Markač, povodom prijedloga za otvaranje stečajnog postupka nad dužnikom HIGH FIVE d.o.o., OIB: 65983255260</w:t>
      </w:r>
      <w:r>
        <w:rPr>
          <w:szCs w:val="24"/>
        </w:rPr>
        <w:t xml:space="preserve">, Kolan, </w:t>
      </w:r>
      <w:proofErr w:type="spellStart"/>
      <w:r w:rsidRPr="007E744A">
        <w:rPr>
          <w:szCs w:val="24"/>
        </w:rPr>
        <w:t>Zubovićevi</w:t>
      </w:r>
      <w:proofErr w:type="spellEnd"/>
      <w:r w:rsidRPr="007E744A">
        <w:rPr>
          <w:szCs w:val="24"/>
        </w:rPr>
        <w:t xml:space="preserve"> Dvori</w:t>
      </w:r>
      <w:r>
        <w:rPr>
          <w:szCs w:val="24"/>
        </w:rPr>
        <w:t xml:space="preserve"> 4, dana 11. svibnja 2017.,</w:t>
      </w:r>
    </w:p>
    <w:p w:rsidRDefault="008858A3" w:rsidP="009D7950" w:rsidR="008858A3" w:rsidRPr="00F00B44">
      <w:pPr>
        <w:pStyle w:val="Tijeloteksta"/>
        <w:ind w:firstLine="708"/>
        <w:rPr>
          <w:b/>
          <w:szCs w:val="24"/>
        </w:rPr>
      </w:pPr>
    </w:p>
    <w:p w:rsidRDefault="00C04252" w:rsidP="00C04252" w:rsidR="00C04252" w:rsidRPr="00F00B44">
      <w:pPr>
        <w:pStyle w:val="Tijeloteksta"/>
        <w:ind w:firstLine="708"/>
        <w:jc w:val="center"/>
        <w:rPr>
          <w:b/>
          <w:szCs w:val="24"/>
        </w:rPr>
      </w:pPr>
      <w:r w:rsidRPr="00F00B44">
        <w:rPr>
          <w:b/>
          <w:szCs w:val="24"/>
        </w:rPr>
        <w:t xml:space="preserve">z a k l j u č i o   j e </w:t>
      </w:r>
    </w:p>
    <w:p w:rsidRDefault="00C04252" w:rsidP="00C04252" w:rsidR="00C04252" w:rsidRPr="00F00B44">
      <w:pPr>
        <w:pStyle w:val="Tijeloteksta"/>
        <w:ind w:firstLine="708"/>
        <w:jc w:val="center"/>
        <w:rPr>
          <w:b/>
          <w:szCs w:val="24"/>
        </w:rPr>
      </w:pPr>
    </w:p>
    <w:p w:rsidRDefault="00EA3143" w:rsidP="00F00B44" w:rsidR="00EA3143" w:rsidRPr="00F00B44">
      <w:pPr>
        <w:ind w:firstLine="540"/>
        <w:jc w:val="both"/>
      </w:pPr>
      <w:r w:rsidRPr="00F00B44">
        <w:t xml:space="preserve">Privremenom stečajnom upravitelju </w:t>
      </w:r>
      <w:proofErr w:type="spellStart"/>
      <w:r w:rsidR="008858A3">
        <w:t>Frani</w:t>
      </w:r>
      <w:proofErr w:type="spellEnd"/>
      <w:r w:rsidR="008858A3">
        <w:t xml:space="preserve"> Zvonimiru Negro iz Zadra, </w:t>
      </w:r>
      <w:r w:rsidR="00281BC7" w:rsidRPr="00F00B44">
        <w:t>p</w:t>
      </w:r>
      <w:r w:rsidRPr="00F00B44">
        <w:t xml:space="preserve">roduljuje se rok za dostavu izvješća za daljnjih 15 </w:t>
      </w:r>
      <w:r w:rsidR="00E235B4" w:rsidRPr="00F00B44">
        <w:t xml:space="preserve">(petnaest) </w:t>
      </w:r>
      <w:r w:rsidRPr="00F00B44">
        <w:t xml:space="preserve">dana. </w:t>
      </w:r>
    </w:p>
    <w:p w:rsidRDefault="00EB3FAB" w:rsidP="00E235B4" w:rsidR="00EB3FAB" w:rsidRPr="00F00B44"/>
    <w:p w:rsidRDefault="00281BC7" w:rsidP="00C30170" w:rsidR="00281BC7" w:rsidRPr="00F00B44">
      <w:pPr>
        <w:jc w:val="center"/>
      </w:pPr>
      <w:r w:rsidRPr="00F00B44">
        <w:t>Obrazloženje</w:t>
      </w:r>
      <w:r w:rsidRPr="00F00B44">
        <w:tab/>
      </w:r>
    </w:p>
    <w:p w:rsidRDefault="00766A92" w:rsidP="009D7950" w:rsidR="00766A92" w:rsidRPr="00F00B44">
      <w:pPr>
        <w:ind w:firstLine="708"/>
        <w:jc w:val="both"/>
      </w:pPr>
    </w:p>
    <w:p w:rsidRDefault="00EA3143" w:rsidP="00817F0A" w:rsidR="00EA3143" w:rsidRPr="00F00B44">
      <w:pPr>
        <w:ind w:firstLine="540"/>
        <w:jc w:val="both"/>
      </w:pPr>
      <w:r w:rsidRPr="00F00B44">
        <w:t xml:space="preserve">Rješenjem Suda </w:t>
      </w:r>
      <w:proofErr w:type="spellStart"/>
      <w:r w:rsidRPr="00F00B44">
        <w:t>posl</w:t>
      </w:r>
      <w:proofErr w:type="spellEnd"/>
      <w:r w:rsidRPr="00F00B44">
        <w:t>. br. St-</w:t>
      </w:r>
      <w:r w:rsidR="008858A3">
        <w:t xml:space="preserve">1065/16-14 od </w:t>
      </w:r>
      <w:r w:rsidR="00351274">
        <w:t xml:space="preserve">5. travnja 2017. </w:t>
      </w:r>
      <w:proofErr w:type="spellStart"/>
      <w:r w:rsidR="00351274">
        <w:t>Frane</w:t>
      </w:r>
      <w:proofErr w:type="spellEnd"/>
      <w:r w:rsidR="00351274">
        <w:t xml:space="preserve"> Zvonimir Negro</w:t>
      </w:r>
      <w:r w:rsidR="00F00B44">
        <w:t xml:space="preserve"> </w:t>
      </w:r>
      <w:r w:rsidRPr="00F00B44">
        <w:t>iz Zadra postavljen je za privremenog stečajnog upravitelju nad trgovačkim društvom</w:t>
      </w:r>
      <w:r w:rsidR="00351274" w:rsidRPr="00351274">
        <w:t xml:space="preserve"> </w:t>
      </w:r>
      <w:r w:rsidR="00351274">
        <w:t>HIGH FIVE d.o.o., OIB:</w:t>
      </w:r>
      <w:r w:rsidR="00351274" w:rsidRPr="007E744A">
        <w:t>65983255260</w:t>
      </w:r>
      <w:r w:rsidR="00351274">
        <w:t xml:space="preserve">, Kolan, </w:t>
      </w:r>
      <w:proofErr w:type="spellStart"/>
      <w:r w:rsidR="00351274" w:rsidRPr="007E744A">
        <w:t>Zubovićevi</w:t>
      </w:r>
      <w:proofErr w:type="spellEnd"/>
      <w:r w:rsidR="00351274" w:rsidRPr="007E744A">
        <w:t xml:space="preserve"> Dvori</w:t>
      </w:r>
      <w:r w:rsidR="00351274">
        <w:t xml:space="preserve"> 4, </w:t>
      </w:r>
      <w:r w:rsidRPr="00F00B44">
        <w:t>a sve kako bi isti utvrdio postojanje pretpostavke za otvaranje stečajnog postupka u smislu čl. 119. st. 3. Stečajnog zakona (N</w:t>
      </w:r>
      <w:r w:rsidR="00817F0A">
        <w:t xml:space="preserve">arodne novine broj </w:t>
      </w:r>
      <w:r w:rsidRPr="00F00B44">
        <w:t>71/15) u odnosu na predmetnog dužnika, te da ispita ima li stečajni dužnik imovine kojom bi se mogli pokr</w:t>
      </w:r>
      <w:r w:rsidR="00351274">
        <w:t xml:space="preserve">iti troškovi postupka i </w:t>
      </w:r>
      <w:r w:rsidRPr="00F00B44">
        <w:t>vjerovnici.</w:t>
      </w:r>
    </w:p>
    <w:p w:rsidRDefault="00EA3143" w:rsidP="00F00B44" w:rsidR="00E235B4" w:rsidRPr="00F00B44">
      <w:pPr>
        <w:ind w:firstLine="540"/>
        <w:jc w:val="both"/>
      </w:pPr>
      <w:r w:rsidRPr="00F00B44">
        <w:t xml:space="preserve">Podneskom od </w:t>
      </w:r>
      <w:r w:rsidR="00351274">
        <w:t xml:space="preserve">2. svibnja 2017. </w:t>
      </w:r>
      <w:r w:rsidRPr="00F00B44">
        <w:t>privremeni stečajni upravitelj zatražio je produlj</w:t>
      </w:r>
      <w:r w:rsidR="00C04252" w:rsidRPr="00F00B44">
        <w:t>enje roka za dostavu izvješća,</w:t>
      </w:r>
      <w:r w:rsidRPr="00F00B44">
        <w:t xml:space="preserve"> </w:t>
      </w:r>
      <w:r w:rsidR="008B67F7">
        <w:t xml:space="preserve">jer da od </w:t>
      </w:r>
      <w:r w:rsidR="00351274">
        <w:t>zastupnika dužnika po zakonu još nije dobio svu potrebitu dokumentaciju</w:t>
      </w:r>
      <w:r w:rsidR="008B67F7">
        <w:t xml:space="preserve"> (ažurirana poslovna izvješća te drugu dokumentaciju na temelju koje da bi mogao napraviti izvješće)</w:t>
      </w:r>
      <w:r w:rsidR="00351274">
        <w:t xml:space="preserve">. </w:t>
      </w:r>
    </w:p>
    <w:p w:rsidRDefault="00E235B4" w:rsidP="00C04252" w:rsidR="00EA3143">
      <w:pPr>
        <w:ind w:firstLine="540"/>
        <w:jc w:val="both"/>
      </w:pPr>
      <w:r w:rsidRPr="00F00B44">
        <w:t xml:space="preserve">Slijedom naprijed navedenog, a uzimajući u obzir opravdanost zahtjeva privremenog stečajnog upravitelja odlučeno je kao u izreci.  </w:t>
      </w:r>
    </w:p>
    <w:p w:rsidRDefault="00E731B7" w:rsidP="00E731B7" w:rsidR="00E731B7">
      <w:pPr>
        <w:ind w:firstLine="708"/>
        <w:jc w:val="both"/>
      </w:pPr>
      <w:r>
        <w:t>Nadalje, upućuje se privremeni stečajni upravitelj da izvor podataka, a u odnosu na imovinu dužnika nije nužno sam zastupnik dužnika</w:t>
      </w:r>
      <w:r w:rsidRPr="00E731B7">
        <w:t xml:space="preserve"> </w:t>
      </w:r>
      <w:r>
        <w:t xml:space="preserve">po zakonu, kao i da se njegovi eventualni navodi trebaju provjeriti upravo iz podataka koje je stečajni upravitelj dužan pribaviti i to podatke od registra brodova o eventualnom vlasništvu na brodovima, podatke iz zemljišnih knjiga o eventualnom vlasništvu nad nekretninama ili ne postojanju takvog vlasništva, podatke Policijske uprave o eventualnom vlasništvu nad vozilima ili nepostojanju takvog vlasništva, podatke o sudskim postupcima koje ovaj stečajni dužnik vodi. </w:t>
      </w:r>
    </w:p>
    <w:p w:rsidRDefault="008F3AD6" w:rsidP="008F3AD6" w:rsidR="008F3AD6" w:rsidRPr="00F00B44"/>
    <w:p w:rsidRDefault="008F3AD6" w:rsidP="00153B03" w:rsidR="008B67F7">
      <w:pPr>
        <w:jc w:val="center"/>
      </w:pPr>
      <w:r w:rsidRPr="00F00B44">
        <w:t>U Zadru</w:t>
      </w:r>
      <w:r w:rsidR="006E5E65" w:rsidRPr="00F00B44">
        <w:t xml:space="preserve"> </w:t>
      </w:r>
      <w:r w:rsidR="00351274">
        <w:t>11. svibnja 2017.</w:t>
      </w:r>
    </w:p>
    <w:p w:rsidRDefault="008B67F7" w:rsidP="008B67F7" w:rsidR="004E7E9B" w:rsidRPr="00F00B44"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153B03">
        <w:tab/>
      </w:r>
      <w:r w:rsidR="00153B03">
        <w:tab/>
      </w:r>
      <w:r w:rsidR="00153B03">
        <w:tab/>
      </w:r>
      <w:r w:rsidR="00153B03">
        <w:tab/>
        <w:t xml:space="preserve">    </w:t>
      </w:r>
      <w:r w:rsidR="00153B03">
        <w:tab/>
      </w:r>
      <w:r w:rsidR="00E235B4" w:rsidRPr="00F00B44">
        <w:t xml:space="preserve"> </w:t>
      </w:r>
      <w:r w:rsidR="00153B03">
        <w:t xml:space="preserve">      </w:t>
      </w:r>
      <w:r w:rsidR="004E7E9B" w:rsidRPr="00F00B44">
        <w:t>Sutkinja</w:t>
      </w:r>
    </w:p>
    <w:p w:rsidRDefault="006E5E65" w:rsidP="008F03DE" w:rsidR="008B67F7">
      <w:r w:rsidRPr="00F00B44">
        <w:tab/>
      </w:r>
      <w:r w:rsidRPr="00F00B44">
        <w:tab/>
      </w:r>
      <w:r w:rsidRPr="00F00B44">
        <w:tab/>
      </w:r>
      <w:r w:rsidRPr="00F00B44">
        <w:tab/>
      </w:r>
      <w:r w:rsidRPr="00F00B44">
        <w:tab/>
      </w:r>
      <w:r w:rsidRPr="00F00B44">
        <w:tab/>
      </w:r>
      <w:r w:rsidR="00E235B4" w:rsidRPr="00F00B44">
        <w:t xml:space="preserve"> </w:t>
      </w:r>
      <w:r w:rsidR="009D3A11" w:rsidRPr="00F00B44">
        <w:t xml:space="preserve">            </w:t>
      </w:r>
      <w:r w:rsidR="00E235B4" w:rsidRPr="00F00B44">
        <w:t xml:space="preserve">    </w:t>
      </w:r>
      <w:r w:rsidR="008B67F7">
        <w:t xml:space="preserve">           </w:t>
      </w:r>
      <w:r w:rsidR="00153B03">
        <w:tab/>
      </w:r>
      <w:r w:rsidR="00153B03">
        <w:tab/>
      </w:r>
      <w:r w:rsidR="00153B03">
        <w:tab/>
        <w:t xml:space="preserve"> </w:t>
      </w:r>
      <w:r w:rsidR="004E7E9B" w:rsidRPr="00F00B44">
        <w:t>Ana Markač</w:t>
      </w:r>
    </w:p>
    <w:p w:rsidRDefault="008F3AD6" w:rsidP="008F03DE" w:rsidR="008F3AD6" w:rsidRPr="00F00B44">
      <w:r w:rsidRPr="00F00B44">
        <w:t>POUKA O PRAVNOM LIJEKU</w:t>
      </w:r>
    </w:p>
    <w:p w:rsidRDefault="008F3AD6" w:rsidP="008F3AD6" w:rsidR="008B67F7" w:rsidRPr="00F00B44">
      <w:r w:rsidRPr="00F00B44">
        <w:t xml:space="preserve">Protiv ovog </w:t>
      </w:r>
      <w:r w:rsidR="00C04252" w:rsidRPr="00F00B44">
        <w:t xml:space="preserve">zaključka </w:t>
      </w:r>
      <w:r w:rsidR="00E235B4" w:rsidRPr="00F00B44">
        <w:t>žalba nije dopuštena.</w:t>
      </w:r>
    </w:p>
    <w:p w:rsidRDefault="00153B03" w:rsidP="008F3AD6" w:rsidR="00153B03"/>
    <w:p w:rsidRDefault="008F3AD6" w:rsidP="008F3AD6" w:rsidR="008F3AD6" w:rsidRPr="00F00B44">
      <w:r w:rsidRPr="00F00B44">
        <w:t xml:space="preserve"> Dostaviti : </w:t>
      </w:r>
    </w:p>
    <w:p w:rsidRDefault="00351274" w:rsidP="00C04252" w:rsidR="00F00B44">
      <w:pPr>
        <w:numPr>
          <w:ilvl w:val="0"/>
          <w:numId w:val="1"/>
        </w:numPr>
      </w:pPr>
      <w:r>
        <w:t>p</w:t>
      </w:r>
      <w:r w:rsidR="008F3AD6" w:rsidRPr="00F00B44">
        <w:t xml:space="preserve">rivremenom stečajnom upravitelju </w:t>
      </w:r>
    </w:p>
    <w:p w:rsidRDefault="00351274" w:rsidP="00C04252" w:rsidR="00C04252" w:rsidRPr="00F00B44">
      <w:pPr>
        <w:numPr>
          <w:ilvl w:val="0"/>
          <w:numId w:val="1"/>
        </w:numPr>
      </w:pPr>
      <w:r>
        <w:t>e-O</w:t>
      </w:r>
      <w:r w:rsidR="00C04252" w:rsidRPr="00F00B44">
        <w:t>glasna ploča</w:t>
      </w:r>
      <w:r>
        <w:t xml:space="preserve"> sudova</w:t>
      </w:r>
    </w:p>
    <w:p w:rsidRDefault="008F3AD6" w:rsidP="009068CC" w:rsidR="00842CEB" w:rsidRPr="00F00B44">
      <w:pPr>
        <w:numPr>
          <w:ilvl w:val="0"/>
          <w:numId w:val="1"/>
        </w:numPr>
      </w:pPr>
      <w:r w:rsidRPr="00F00B44">
        <w:t xml:space="preserve">u spis      </w:t>
      </w:r>
    </w:p>
    <w:sectPr w:rsidSect="009C0FF2" w:rsidR="00842CEB" w:rsidRPr="00F00B44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8B67F7" w:rsidR="008B67F7">
        <w:pPr>
          <w:pStyle w:val="Zaglavlje"/>
          <w:jc w:val="right"/>
        </w:pPr>
        <w:r>
          <w:tab/>
        </w:r>
        <w:r>
          <w:tab/>
        </w:r>
        <w:r w:rsidR="006E5E65">
          <w:t>Poslovni broj: 2 St-</w:t>
        </w:r>
        <w:r w:rsidR="008B67F7">
          <w:t>1065/16-20</w:t>
        </w:r>
      </w:p>
      <w:p w:rsidRDefault="00E27294" w:rsidP="008B67F7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8858A3">
      <w:t>1065</w:t>
    </w:r>
    <w:r w:rsidR="001E2D44">
      <w:t>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53B03"/>
    <w:rsid w:val="001840A0"/>
    <w:rsid w:val="001A363B"/>
    <w:rsid w:val="001C347E"/>
    <w:rsid w:val="001E2D44"/>
    <w:rsid w:val="0020672D"/>
    <w:rsid w:val="00243782"/>
    <w:rsid w:val="00281BC7"/>
    <w:rsid w:val="003024D4"/>
    <w:rsid w:val="00323F63"/>
    <w:rsid w:val="00342BE6"/>
    <w:rsid w:val="00351274"/>
    <w:rsid w:val="003C6DA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6E5E65"/>
    <w:rsid w:val="007002A2"/>
    <w:rsid w:val="0074396A"/>
    <w:rsid w:val="00766A92"/>
    <w:rsid w:val="007B6657"/>
    <w:rsid w:val="007C75BF"/>
    <w:rsid w:val="007F26FC"/>
    <w:rsid w:val="00817F0A"/>
    <w:rsid w:val="00842CEB"/>
    <w:rsid w:val="008858A3"/>
    <w:rsid w:val="008B67F7"/>
    <w:rsid w:val="008D5D1E"/>
    <w:rsid w:val="008F03DE"/>
    <w:rsid w:val="008F3AD6"/>
    <w:rsid w:val="009068CC"/>
    <w:rsid w:val="009B4456"/>
    <w:rsid w:val="009C0FF2"/>
    <w:rsid w:val="009D3A11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27294"/>
    <w:rsid w:val="00E731B7"/>
    <w:rsid w:val="00E93667"/>
    <w:rsid w:val="00EA3143"/>
    <w:rsid w:val="00EB3FAB"/>
    <w:rsid w:val="00EF7C9A"/>
    <w:rsid w:val="00F00B44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3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B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B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B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B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3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B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B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B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B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produljenje roka steč. uprav.</izvorni_sadrzaj>
    <derivirana_varijabla naziv="DomainObject.Primjedba_1">produljenje roka steč. uprav.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HIGH FIVE d.o.o. za ugostiteljstvo i usluge zastupanog po punomoćniku Tihomir Megrle</izvorni_sadrzaj>
    <derivirana_varijabla naziv="DomainObject.Predmet.ProtustrankaFormated_1">  HIGH FIVE d.o.o. za ugostiteljstvo i usluge zastupanog po punomoćniku Tihomir Megrle</derivirana_varijabla>
  </DomainObject.Predmet.ProtustrankaFormated>
  <DomainObject.Predmet.ProtustrankaFormatedOIB>
    <izvorni_sadrzaj>  HIGH FIVE d.o.o. za ugostiteljstvo i usluge, OIB 65983255260 zastupanog po punomoćniku Tihomir Megrle</izvorni_sadrzaj>
    <derivirana_varijabla naziv="DomainObject.Predmet.ProtustrankaFormatedOIB_1">  HIGH FIVE d.o.o. za ugostiteljstvo i usluge, OIB 65983255260 zastupanog po punomoćniku Tihomir Megrle</derivirana_varijabla>
  </DomainObject.Predmet.ProtustrankaFormatedOIB>
  <DomainObject.Predmet.ProtustrankaFormatedWithAdress>
    <izvorni_sadrzaj> HIGH FIVE d.o.o. za ugostiteljstvo i usluge, Zubovićevi Dvori 4, 23250 Kolan zastupanog po punomoćniku Tihomir Megrle</izvorni_sadrzaj>
    <derivirana_varijabla naziv="DomainObject.Predmet.ProtustrankaFormatedWithAdress_1"> HIGH FIVE d.o.o. za ugostiteljstvo i usluge, Zubovićevi Dvori 4, 23250 Kolan zastupanog po punomoćniku Tihomir Megrle</derivirana_varijabla>
  </DomainObject.Predmet.ProtustrankaFormatedWithAdress>
  <DomainObject.Predmet.ProtustrankaFormatedWithAdressOIB>
    <izvorni_sadrzaj> HIGH FIVE d.o.o. za ugostiteljstvo i usluge, OIB 65983255260, Zubovićevi Dvori 4, 23250 Kolan zastupanog po punomoćniku Tihomir Megrle</izvorni_sadrzaj>
    <derivirana_varijabla naziv="DomainObject.Predmet.ProtustrankaFormatedWithAdressOIB_1"> HIGH FIVE d.o.o. za ugostiteljstvo i usluge, OIB 65983255260, Zubovićevi Dvori 4, 23250 Kolan zastupanog po punomoćniku Tihomir Megrle</derivirana_varijabla>
  </DomainObject.Predmet.ProtustrankaFormatedWithAdressOIB>
  <DomainObject.Predmet.ProtustrankaWithAdress>
    <izvorni_sadrzaj>HIGH FIVE d.o.o. za ugostiteljstvo i usluge Zubovićevi Dvori 4, 23250 Kolan</izvorni_sadrzaj>
    <derivirana_varijabla naziv="DomainObject.Predmet.ProtustrankaWithAdress_1">HIGH FIVE d.o.o. za ugostiteljstvo i usluge Zubovićevi Dvori 4, 23250 Kolan</derivirana_varijabla>
  </DomainObject.Predmet.ProtustrankaWithAdress>
  <DomainObject.Predmet.ProtustrankaWithAdressOIB>
    <izvorni_sadrzaj>HIGH FIVE d.o.o. za ugostiteljstvo i usluge, OIB 65983255260, Zubovićevi Dvori 4, 23250 Kolan</izvorni_sadrzaj>
    <derivirana_varijabla naziv="DomainObject.Predmet.ProtustrankaWithAdressOIB_1">HIGH FIVE d.o.o. za ugostiteljstvo i usluge, OIB 65983255260, Zubovićevi Dvori 4, 23250 Kolan</derivirana_varijabla>
  </DomainObject.Predmet.ProtustrankaWithAdressOIB>
  <DomainObject.Predmet.ProtustrankaNazivFormated>
    <izvorni_sadrzaj>HIGH FIVE d.o.o. za ugostiteljstvo i usluge</izvorni_sadrzaj>
    <derivirana_varijabla naziv="DomainObject.Predmet.ProtustrankaNazivFormated_1">HIGH FIVE d.o.o. za ugostiteljstvo i usluge</derivirana_varijabla>
  </DomainObject.Predmet.ProtustrankaNazivFormated>
  <DomainObject.Predmet.ProtustrankaNazivFormatedOIB>
    <izvorni_sadrzaj>HIGH FIVE d.o.o. za ugostiteljstvo i usluge, OIB 65983255260</izvorni_sadrzaj>
    <derivirana_varijabla naziv="DomainObject.Predmet.ProtustrankaNazivFormatedOIB_1">HIGH FIVE d.o.o. za ugostiteljstvo i usluge, OIB 65983255260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HIGH FIVE d.o.o. za ugostiteljstvo i usluge zastupanog po punomoćniku Tihomir Megrle</item>
    </izvorni_sadrzaj>
    <derivirana_varijabla naziv="DomainObject.Predmet.ProtuStrankaListFormated_1">
      <item>HIGH FIVE d.o.o. za ugostiteljstvo i usluge zastupanog po punomoćniku Tihomir Megrle</item>
    </derivirana_varijabla>
  </DomainObject.Predmet.ProtuStrankaListFormated>
  <DomainObject.Predmet.ProtuStrankaListFormatedOIB>
    <izvorni_sadrzaj>
      <item>HIGH FIVE d.o.o. za ugostiteljstvo i usluge, OIB 65983255260 zastupanog po punomoćniku Tihomir Megrle</item>
    </izvorni_sadrzaj>
    <derivirana_varijabla naziv="DomainObject.Predmet.ProtuStrankaListFormatedOIB_1">
      <item>HIGH FIVE d.o.o. za ugostiteljstvo i usluge, OIB 65983255260 zastupanog po punomoćniku Tihomir Megrle</item>
    </derivirana_varijabla>
  </DomainObject.Predmet.ProtuStrankaListFormatedOIB>
  <DomainObject.Predmet.ProtuStrankaListFormatedWithAdress>
    <izvorni_sadrzaj>
      <item>HIGH FIVE d.o.o. za ugostiteljstvo i usluge, Zubovićevi Dvori 4, 23250 Kolan zastupanog po punomoćniku Tihomir Megrle</item>
    </izvorni_sadrzaj>
    <derivirana_varijabla naziv="DomainObject.Predmet.ProtuStrankaListFormatedWithAdress_1">
      <item>HIGH FIVE d.o.o. za ugostiteljstvo i usluge, Zubovićevi Dvori 4, 23250 Kolan zastupanog po punomoćniku Tihomir Megrle</item>
    </derivirana_varijabla>
  </DomainObject.Predmet.ProtuStrankaListFormatedWithAdress>
  <DomainObject.Predmet.ProtuStrankaListFormatedWithAdressOIB>
    <izvorni_sadrzaj>
      <item>HIGH FIVE d.o.o. za ugostiteljstvo i usluge, OIB 65983255260, Zubovićevi Dvori 4, 23250 Kolan zastupanog po punomoćniku Tihomir Megrle</item>
    </izvorni_sadrzaj>
    <derivirana_varijabla naziv="DomainObject.Predmet.ProtuStrankaListFormatedWithAdressOIB_1">
      <item>HIGH FIVE d.o.o. za ugostiteljstvo i usluge, OIB 65983255260, Zubovićevi Dvori 4, 23250 Kolan zastupanog po punomoćniku Tihomir Megrle</item>
    </derivirana_varijabla>
  </DomainObject.Predmet.ProtuStrankaListFormatedWithAdressOIB>
  <DomainObject.Predmet.ProtuStrankaListNazivFormated>
    <izvorni_sadrzaj>
      <item>HIGH FIVE d.o.o. za ugostiteljstvo i usluge</item>
    </izvorni_sadrzaj>
    <derivirana_varijabla naziv="DomainObject.Predmet.ProtuStrankaListNazivFormated_1">
      <item>HIGH FIVE d.o.o. za ugostiteljstvo i usluge</item>
    </derivirana_varijabla>
  </DomainObject.Predmet.ProtuStrankaListNazivFormated>
  <DomainObject.Predmet.ProtuStrankaListNazivFormatedOIB>
    <izvorni_sadrzaj>
      <item>HIGH FIVE d.o.o. za ugostiteljstvo i usluge, OIB 65983255260</item>
    </izvorni_sadrzaj>
    <derivirana_varijabla naziv="DomainObject.Predmet.ProtuStrankaListNazivFormatedOIB_1">
      <item>HIGH FIVE d.o.o. za ugostiteljstvo i usluge, OIB 65983255260</item>
    </derivirana_varijabla>
  </DomainObject.Predmet.ProtuStrankaListNazivFormatedOIB>
  <DomainObject.Predmet.OstaliListFormated>
    <izvorni_sadrzaj>
      <item>Tihomir Megrle punomoćnik sudionika u postupku HIGH FIVE d.o.o. za ugostiteljstvo i usluge</item>
    </izvorni_sadrzaj>
    <derivirana_varijabla naziv="DomainObject.Predmet.OstaliListFormated_1">
      <item>Tihomir Megrle punomoćnik sudionika u postupku HIGH FIVE d.o.o. za ugostiteljstvo i usluge</item>
    </derivirana_varijabla>
  </DomainObject.Predmet.OstaliListFormated>
  <DomainObject.Predmet.OstaliListFormatedOIB>
    <izvorni_sadrzaj>
      <item>Tihomir Megrle punomoćnik sudionika u postupku HIGH FIVE d.o.o. za ugostiteljstvo i usluge</item>
    </izvorni_sadrzaj>
    <derivirana_varijabla naziv="DomainObject.Predmet.OstaliListFormatedOIB_1">
      <item>Tihomir Megrle punomoćnik sudionika u postupku HIGH FIVE d.o.o. za ugostiteljstvo i usluge</item>
    </derivirana_varijabla>
  </DomainObject.Predmet.OstaliListFormatedOIB>
  <DomainObject.Predmet.OstaliListFormatedWithAdress>
    <izvorni_sadrzaj>
      <item>Tihomir Megrle, Petra Zrinskog 10, 43000 Bjelovar punomoćnik sudionika u postupku HIGH FIVE d.o.o. za ugostiteljstvo i usluge</item>
    </izvorni_sadrzaj>
    <derivirana_varijabla naziv="DomainObject.Predmet.OstaliListFormatedWithAdress_1">
      <item>Tihomir Megrle, Petra Zrinskog 10, 43000 Bjelovar punomoćnik sudionika u postupku HIGH FIVE d.o.o. za ugostiteljstvo i usluge</item>
    </derivirana_varijabla>
  </DomainObject.Predmet.OstaliListFormatedWithAdress>
  <DomainObject.Predmet.OstaliListFormatedWithAdressOIB>
    <izvorni_sadrzaj>
      <item>Tihomir Megrle, Petra Zrinskog 10, 43000 Bjelovar punomoćnik sudionika u postupku HIGH FIVE d.o.o. za ugostiteljstvo i usluge</item>
    </izvorni_sadrzaj>
    <derivirana_varijabla naziv="DomainObject.Predmet.OstaliListFormatedWithAdressOIB_1">
      <item>Tihomir Megrle, Petra Zrinskog 10, 43000 Bjelovar punomoćnik sudionika u postupku HIGH FIVE d.o.o. za ugostiteljstvo i usluge</item>
    </derivirana_varijabla>
  </DomainObject.Predmet.OstaliListFormatedWithAdressOIB>
  <DomainObject.Predmet.OstaliListNazivFormated>
    <izvorni_sadrzaj>
      <item>Tihomir Megrle</item>
    </izvorni_sadrzaj>
    <derivirana_varijabla naziv="DomainObject.Predmet.OstaliListNazivFormated_1">
      <item>Tihomir Megrle</item>
    </derivirana_varijabla>
  </DomainObject.Predmet.OstaliListNazivFormated>
  <DomainObject.Predmet.OstaliListNazivFormatedOIB>
    <izvorni_sadrzaj>
      <item>Tihomir Megrle</item>
    </izvorni_sadrzaj>
    <derivirana_varijabla naziv="DomainObject.Predmet.OstaliListNazivFormatedOIB_1">
      <item>Tihomir Megrle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HIGH FIVE d.o.o. za ugostiteljstvo i usluge</izvorni_sadrzaj>
    <derivirana_varijabla naziv="DomainObject.Predmet.ProtustrankaIDrugi_1">HIGH FIVE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HIGH FIVE d.o.o. za ugostiteljstvo i usluge, OIB 65983255260, Zubovićevi Dvori 4, 23250 Kolan</izvorni_sadrzaj>
    <derivirana_varijabla naziv="DomainObject.Predmet.ProtustrankaIDrugiAdressOIB_1">HIGH FIVE d.o.o. za ugostiteljstvo i usluge, OIB 65983255260, Zubovićevi Dvori 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HIGH FIVE d.o.o. za ugostiteljstvo i usluge</item>
      <item>Tihomir Megrle</item>
    </izvorni_sadrzaj>
    <derivirana_varijabla naziv="DomainObject.Predmet.SudioniciListNaziv_1">
      <item>FINA</item>
      <item>HIGH FIVE d.o.o. za ugostiteljstvo i usluge</item>
      <item>Tihomir Megrle</item>
    </derivirana_varijabla>
  </DomainObject.Predmet.SudioniciListNaziv>
  <DomainObject.Predmet.SudioniciListAdressOIB>
    <izvorni_sadrzaj>
      <item>FINA, OIB 85821130368</item>
      <item>HIGH FIVE d.o.o. za ugostiteljstvo i usluge, OIB 65983255260, Zubovićevi Dvori 4,23250 Kolan</item>
      <item>Tihomir Megrle, Petra Zrinskog 10,43000 Bjelovar</item>
    </izvorni_sadrzaj>
    <derivirana_varijabla naziv="DomainObject.Predmet.SudioniciListAdressOIB_1">
      <item>FINA, OIB 85821130368</item>
      <item>HIGH FIVE d.o.o. za ugostiteljstvo i usluge, OIB 65983255260, Zubovićevi Dvori 4,23250 Kolan</item>
      <item>Tihomir Megrle, Petra Zrinskog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65983255260</item>
      <item>, OIB null</item>
    </izvorni_sadrzaj>
    <derivirana_varijabla naziv="DomainObject.Predmet.SudioniciListNazivOIB_1">
      <item>, OIB 85821130368</item>
      <item>, OIB 65983255260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E86B9-8221-4A59-90F2-77A4F412B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350</properties:Words>
  <properties:Characters>1887</properties:Characters>
  <properties:Lines>53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2017-05-11T11:26:00Z</dcterms:created>
  <dc:creator>Ardena Bajlo</dc:creator>
  <cp:lastModifiedBy>Marijana Žuža</cp:lastModifiedBy>
  <cp:lastPrinted>2017-05-11T11:37:00Z</cp:lastPrinted>
  <dcterms:modified xmlns:xsi="http://www.w3.org/2001/XMLSchema-instance" xsi:type="dcterms:W3CDTF">2017-05-11T13:12:00Z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