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64e6" w14:paraId="73264e6" w:rsidRDefault="003B6BA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6BAD" w:rsidP="003B6BAD" w:rsidR="003B6BAD">
      <w:pPr>
        <w:pStyle w:val="Bezproreda"/>
      </w:pPr>
      <w:r>
        <w:t xml:space="preserve">   </w:t>
      </w:r>
    </w:p>
    <w:p w:rsidRDefault="003B6BAD" w:rsidP="003B6BAD" w:rsidR="003B6BAD">
      <w:pPr>
        <w:pStyle w:val="Bezproreda"/>
      </w:pPr>
    </w:p>
    <w:p w:rsidRDefault="003B6BAD" w:rsidP="003B6BAD" w:rsidR="00AE649C">
      <w:pPr>
        <w:pStyle w:val="Bezproreda"/>
      </w:pPr>
      <w:r>
        <w:t xml:space="preserve">      Republika Hrvatska</w:t>
      </w:r>
    </w:p>
    <w:p w:rsidRDefault="003B6BAD" w:rsidP="003B6BAD" w:rsidR="003B6BAD">
      <w:pPr>
        <w:pStyle w:val="Bezproreda"/>
      </w:pPr>
      <w:r>
        <w:t xml:space="preserve">Trgovački sud u </w:t>
      </w:r>
      <w:proofErr w:type="spellStart"/>
      <w:r>
        <w:t>Bjeloavru</w:t>
      </w:r>
      <w:proofErr w:type="spellEnd"/>
    </w:p>
    <w:p w:rsidRDefault="003B6BAD" w:rsidP="003B6BAD" w:rsidR="003B6BA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B6BAD" w:rsidP="003B6BAD" w:rsidR="003B6BAD">
      <w:pPr>
        <w:pStyle w:val="Bezproreda"/>
      </w:pPr>
    </w:p>
    <w:p w:rsidRDefault="003B6BAD" w:rsidP="003B6BAD" w:rsidR="003B6BA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St-396/2019-2</w:t>
      </w:r>
    </w:p>
    <w:p w:rsidRDefault="003B6BAD" w:rsidP="003B6BAD" w:rsidR="003B6BA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B6BAD" w:rsidP="003B6BAD" w:rsidR="003B6BA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B6BAD" w:rsidP="003B6BAD" w:rsidR="003B6BA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B6BAD" w:rsidP="003B6BAD" w:rsidR="003B6BAD">
      <w:pPr>
        <w:pStyle w:val="Bezproreda"/>
        <w:jc w:val="center"/>
        <w:rPr>
          <w:noProof/>
        </w:rPr>
      </w:pPr>
    </w:p>
    <w:p w:rsidRDefault="003B6BAD" w:rsidP="003B6BAD" w:rsidR="003B6BA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B6BAD" w:rsidP="003B6BAD" w:rsidR="003B6BAD">
      <w:pPr>
        <w:pStyle w:val="Bezproreda"/>
        <w:jc w:val="center"/>
        <w:rPr>
          <w:b/>
          <w:noProof/>
        </w:rPr>
      </w:pPr>
    </w:p>
    <w:p w:rsidRDefault="003B6BAD" w:rsidP="003B6BAD" w:rsidR="003B6BAD">
      <w:pPr>
        <w:pStyle w:val="Bezproreda"/>
        <w:jc w:val="both"/>
        <w:rPr>
          <w:b/>
          <w:noProof/>
        </w:rPr>
      </w:pPr>
    </w:p>
    <w:p w:rsidRDefault="003B6BAD" w:rsidP="003B6BAD" w:rsidR="003B6BA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SPRAJA-PROM d.o.o. za proizvodnju, trgovinu i usluge Ogulin, Sabljak selo 6, OIB: 80863256121,  30. travnja  </w:t>
      </w:r>
      <w:r>
        <w:rPr>
          <w:noProof/>
        </w:rPr>
        <w:t xml:space="preserve">2019. </w:t>
      </w:r>
    </w:p>
    <w:p w:rsidRDefault="003B6BAD" w:rsidP="003B6BAD" w:rsidR="003B6BAD">
      <w:pPr>
        <w:pStyle w:val="Bezproreda"/>
        <w:jc w:val="both"/>
        <w:rPr>
          <w:noProof/>
        </w:rPr>
      </w:pPr>
    </w:p>
    <w:p w:rsidRDefault="003B6BAD" w:rsidP="003B6BAD" w:rsidR="003B6BA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B6BAD" w:rsidP="003B6BAD" w:rsidR="003B6BAD">
      <w:pPr>
        <w:pStyle w:val="Bezproreda"/>
        <w:jc w:val="both"/>
        <w:rPr>
          <w:b/>
          <w:noProof/>
        </w:rPr>
      </w:pPr>
    </w:p>
    <w:p w:rsidRDefault="003B6BAD" w:rsidP="003B6BAD" w:rsidR="003B6BAD">
      <w:pPr>
        <w:pStyle w:val="Bezproreda"/>
        <w:ind w:firstLine="708"/>
        <w:jc w:val="both"/>
      </w:pPr>
      <w:r>
        <w:t>1.Pokreće se postupak radi očitovanja na prijedlog za otvaranje stečajnog postupka  nad dužnikom SPRAJA-PROM d.o.o. za proizvodnju, trgovinu i usluge Ogulin, Sabljak selo 6, OIB: 80863256121.</w:t>
      </w:r>
    </w:p>
    <w:p w:rsidRDefault="003B6BAD" w:rsidP="003B6BAD" w:rsidR="003B6BAD">
      <w:pPr>
        <w:pStyle w:val="Bezproreda"/>
        <w:ind w:firstLine="708"/>
        <w:jc w:val="both"/>
      </w:pPr>
    </w:p>
    <w:p w:rsidRDefault="003B6BAD" w:rsidP="003B6BAD" w:rsidR="003B6BA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3B6BAD" w:rsidP="003B6BAD" w:rsidR="003B6BAD">
      <w:pPr>
        <w:pStyle w:val="Bezproreda"/>
        <w:jc w:val="both"/>
      </w:pPr>
    </w:p>
    <w:p w:rsidRDefault="003B6BAD" w:rsidP="003B6BAD" w:rsidR="003B6BAD">
      <w:pPr>
        <w:pStyle w:val="Bezproreda"/>
        <w:jc w:val="center"/>
      </w:pPr>
      <w:r>
        <w:t>28. svibnja 2019. u 9,15 sati</w:t>
      </w:r>
    </w:p>
    <w:p w:rsidRDefault="003B6BAD" w:rsidP="003B6BAD" w:rsidR="003B6BAD">
      <w:pPr>
        <w:pStyle w:val="Bezproreda"/>
        <w:jc w:val="both"/>
        <w:rPr>
          <w:b/>
        </w:rPr>
      </w:pPr>
    </w:p>
    <w:p w:rsidRDefault="003B6BAD" w:rsidP="003B6BAD" w:rsidR="003B6BAD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3B6BAD" w:rsidP="003B6BAD" w:rsidR="003B6BAD">
      <w:pPr>
        <w:pStyle w:val="Bezproreda"/>
        <w:jc w:val="both"/>
      </w:pPr>
    </w:p>
    <w:p w:rsidRDefault="003B6BAD" w:rsidP="003B6BAD" w:rsidR="003B6BAD">
      <w:pPr>
        <w:pStyle w:val="Bezproreda"/>
        <w:jc w:val="both"/>
      </w:pPr>
      <w:r>
        <w:t xml:space="preserve">- Financijska agencija </w:t>
      </w:r>
    </w:p>
    <w:p w:rsidRDefault="003B6BAD" w:rsidP="003B6BAD" w:rsidR="003B6BAD">
      <w:pPr>
        <w:pStyle w:val="Bezproreda"/>
        <w:jc w:val="both"/>
      </w:pPr>
      <w:r>
        <w:t>- zakonski zastupnik dužnika Josip Sabljak.</w:t>
      </w:r>
    </w:p>
    <w:p w:rsidRDefault="003B6BAD" w:rsidP="003B6BAD" w:rsidR="003B6BAD">
      <w:pPr>
        <w:pStyle w:val="Bezproreda"/>
        <w:jc w:val="both"/>
      </w:pPr>
    </w:p>
    <w:p w:rsidRDefault="003B6BAD" w:rsidP="003B6BAD" w:rsidR="003B6BAD">
      <w:pPr>
        <w:pStyle w:val="Bezproreda"/>
        <w:jc w:val="both"/>
      </w:pPr>
      <w:r>
        <w:t xml:space="preserve">3. Nalaže se zakonskom zastupniku dužnika Josipa Sabljak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B6BAD" w:rsidP="003B6BAD" w:rsidR="003B6BAD">
      <w:pPr>
        <w:pStyle w:val="Bezproreda"/>
        <w:jc w:val="both"/>
      </w:pPr>
    </w:p>
    <w:p w:rsidRDefault="003B6BAD" w:rsidP="003B6BAD" w:rsidR="003B6BAD">
      <w:pPr>
        <w:pStyle w:val="Bezproreda"/>
        <w:jc w:val="both"/>
      </w:pPr>
    </w:p>
    <w:p w:rsidRDefault="003B6BAD" w:rsidP="003B6BAD" w:rsidR="003B6BAD">
      <w:pPr>
        <w:pStyle w:val="Bezproreda"/>
        <w:jc w:val="center"/>
      </w:pPr>
      <w:r>
        <w:t>Obrazloženje</w:t>
      </w:r>
    </w:p>
    <w:p w:rsidRDefault="003B6BAD" w:rsidP="003B6BAD" w:rsidR="003B6BAD">
      <w:pPr>
        <w:pStyle w:val="Bezproreda"/>
        <w:jc w:val="center"/>
      </w:pPr>
    </w:p>
    <w:p w:rsidRDefault="003B6BAD" w:rsidP="003B6BAD" w:rsidR="003B6BA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10. listopada 2018.  podnijela prijedlog za otvaranje stečajnog postupka nad dužnikom </w:t>
      </w:r>
      <w:r>
        <w:t xml:space="preserve">SPRAJA-PROM d.o.o. za proizvodnju, trgovinu i usluge Ogulin, Sabljak selo 6, OIB: 80863256121. </w:t>
      </w:r>
      <w:r>
        <w:rPr>
          <w:noProof/>
        </w:rPr>
        <w:t>U</w:t>
      </w:r>
      <w:r>
        <w:t xml:space="preserve"> prijedlogu navodi da na dan 2. listopada 2018. dužnik u Očevidniku </w:t>
      </w:r>
      <w:r>
        <w:lastRenderedPageBreak/>
        <w:t xml:space="preserve">redoslijeda osnova za plaćanje ima evidentirane neizvršene osnove za plaćanje u neprekinutom razdoblju od 120 dana, u ukupnom iznosu od 41.118,02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3 zaposlenih.</w:t>
      </w:r>
    </w:p>
    <w:p w:rsidRDefault="003B6BAD" w:rsidP="003B6BAD" w:rsidR="003B6BAD">
      <w:pPr>
        <w:pStyle w:val="Bezproreda"/>
        <w:jc w:val="both"/>
      </w:pPr>
      <w:r>
        <w:tab/>
      </w:r>
      <w:r>
        <w:tab/>
      </w:r>
    </w:p>
    <w:p w:rsidRDefault="003B6BAD" w:rsidP="003B6BAD" w:rsidR="003B6BA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2. listopada 2018. godine ima evidentirane neizvršene osnove za plaćanje u neprekinutom razdoblju od 120 dana i 3 zaposlenih.</w:t>
      </w:r>
    </w:p>
    <w:p w:rsidRDefault="003B6BAD" w:rsidP="003B6BAD" w:rsidR="003B6BAD">
      <w:pPr>
        <w:pStyle w:val="Bezproreda"/>
        <w:jc w:val="both"/>
      </w:pPr>
    </w:p>
    <w:p w:rsidRDefault="003B6BAD" w:rsidP="003B6BAD" w:rsidR="003B6BA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B6BAD" w:rsidP="003B6BAD" w:rsidR="003B6BAD">
      <w:pPr>
        <w:pStyle w:val="Bezproreda"/>
        <w:jc w:val="both"/>
      </w:pPr>
    </w:p>
    <w:p w:rsidRDefault="003B6BAD" w:rsidP="003B6BAD" w:rsidR="003B6BA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3B6BAD" w:rsidP="003B6BAD" w:rsidR="003B6BAD">
      <w:pPr>
        <w:pStyle w:val="Bezproreda"/>
        <w:jc w:val="both"/>
        <w:rPr>
          <w:i/>
          <w:u w:val="single"/>
        </w:rPr>
      </w:pPr>
    </w:p>
    <w:p w:rsidRDefault="003B6BAD" w:rsidP="003B6BAD" w:rsidR="003B6BA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B6BAD" w:rsidP="003B6BAD" w:rsidR="003B6BAD">
      <w:pPr>
        <w:pStyle w:val="Bezproreda"/>
        <w:jc w:val="both"/>
      </w:pPr>
    </w:p>
    <w:p w:rsidRDefault="003B6BAD" w:rsidP="003B6BAD" w:rsidR="003B6BAD">
      <w:pPr>
        <w:pStyle w:val="Bezproreda"/>
        <w:ind w:firstLine="708"/>
        <w:jc w:val="both"/>
        <w:rPr>
          <w:noProof/>
        </w:rPr>
      </w:pPr>
      <w:r>
        <w:t xml:space="preserve">U Bjelovaru 30.  travnja </w:t>
      </w:r>
      <w:r>
        <w:rPr>
          <w:noProof/>
        </w:rPr>
        <w:t>2019.</w:t>
      </w:r>
    </w:p>
    <w:p w:rsidRDefault="003B6BAD" w:rsidP="003B6BAD" w:rsidR="003B6BAD">
      <w:pPr>
        <w:pStyle w:val="Bezproreda"/>
        <w:jc w:val="both"/>
        <w:rPr>
          <w:noProof/>
        </w:rPr>
      </w:pPr>
    </w:p>
    <w:p w:rsidRDefault="003B6BAD" w:rsidP="003B6BAD" w:rsidR="003B6BAD">
      <w:pPr>
        <w:pStyle w:val="Bezproreda"/>
        <w:jc w:val="center"/>
      </w:pPr>
      <w:r>
        <w:t>S u d a c</w:t>
      </w:r>
    </w:p>
    <w:p w:rsidRDefault="003B6BAD" w:rsidP="003B6BAD" w:rsidR="003B6BAD">
      <w:pPr>
        <w:pStyle w:val="Bezproreda"/>
        <w:jc w:val="center"/>
      </w:pPr>
    </w:p>
    <w:p w:rsidRDefault="003B6BAD" w:rsidP="003B6BAD" w:rsidR="003B6BAD">
      <w:pPr>
        <w:pStyle w:val="Bezproreda"/>
        <w:jc w:val="center"/>
      </w:pPr>
      <w:r>
        <w:t xml:space="preserve">Branka Pleskalt </w:t>
      </w:r>
      <w:r>
        <w:t>v.r.</w:t>
      </w:r>
    </w:p>
    <w:p w:rsidRDefault="003B6BAD" w:rsidP="003B6BAD" w:rsidR="003B6BAD">
      <w:pPr>
        <w:pStyle w:val="Bezproreda"/>
        <w:jc w:val="center"/>
      </w:pPr>
    </w:p>
    <w:p w:rsidRDefault="003B6BAD" w:rsidP="003B6BAD" w:rsidR="003B6BA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B6BAD" w:rsidP="003B6BAD" w:rsidR="003B6BAD">
      <w:pPr>
        <w:pStyle w:val="Bezproreda"/>
        <w:jc w:val="center"/>
      </w:pPr>
      <w:r>
        <w:t>Vesna Dragišić</w:t>
      </w:r>
      <w:bookmarkStart w:name="_GoBack" w:id="0"/>
      <w:bookmarkEnd w:id="0"/>
    </w:p>
    <w:p w:rsidRDefault="003B6BAD" w:rsidP="003B6BAD" w:rsidR="003B6BAD">
      <w:pPr>
        <w:pStyle w:val="Bezproreda"/>
        <w:jc w:val="center"/>
      </w:pPr>
    </w:p>
    <w:p w:rsidRDefault="003B6BAD" w:rsidP="003B6BAD" w:rsidR="003B6BAD">
      <w:pPr>
        <w:pStyle w:val="Bezproreda"/>
        <w:jc w:val="center"/>
      </w:pPr>
    </w:p>
    <w:p w:rsidRDefault="003B6BAD" w:rsidP="003B6BAD" w:rsidR="003B6BAD">
      <w:pPr>
        <w:pStyle w:val="Bezproreda"/>
        <w:jc w:val="center"/>
      </w:pPr>
    </w:p>
    <w:p w:rsidRDefault="003B6BAD" w:rsidP="003B6BAD" w:rsidR="003B6BAD">
      <w:pPr>
        <w:pStyle w:val="Bezproreda"/>
        <w:jc w:val="both"/>
      </w:pPr>
      <w:r>
        <w:t xml:space="preserve">  </w:t>
      </w:r>
    </w:p>
    <w:p w:rsidRDefault="003B6BAD" w:rsidP="003B6BAD" w:rsidR="003B6BA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B6BAD" w:rsidP="003B6BAD" w:rsidR="003B6BA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B6BA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948168"/>
      <w:docPartObj>
        <w:docPartGallery w:val="Page Numbers (Top of Page)"/>
        <w:docPartUnique/>
      </w:docPartObj>
    </w:sdtPr>
    <w:sdtContent>
      <w:p w:rsidRDefault="003B6BAD" w:rsidR="003B6B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B6BAD" w:rsidR="008333A9">
    <w:pPr>
      <w:pStyle w:val="Zaglavlje"/>
    </w:pPr>
    <w:r>
      <w:t>Poslovni broj: 1 St-396/2019-2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AD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B6BA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B6BA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34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St-396/2019-2</izvorni_sadrzaj>
    <derivirana_varijabla naziv="DomainObject.Oznaka_1">St-396/2019-2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St-396/2019</izvorni_sadrzaj>
    <derivirana_varijabla naziv="DomainObject.Predmet.OznakaBroj_1">St-396/2019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SPRAJA-PROM društvo s ograničenom odgovornošću za proizvodnju, trgovinu i usluge</izvorni_sadrzaj>
    <derivirana_varijabla naziv="DomainObject.Predmet.ProtustrankaFormated_1">  SPRAJA-PROM društvo s ograničenom odgovornošću za proizvodnju, trgovinu i usluge</derivirana_varijabla>
  </DomainObject.Predmet.ProtustrankaFormated>
  <DomainObject.Predmet.ProtustrankaFormatedOIB>
    <izvorni_sadrzaj>  SPRAJA-PROM društvo s ograničenom odgovornošću za proizvodnju, trgovinu i usluge, OIB 80863256121</izvorni_sadrzaj>
    <derivirana_varijabla naziv="DomainObject.Predmet.ProtustrankaFormatedOIB_1">  SPRAJA-PROM društvo s ograničenom odgovornošću za proizvodnju, trgovinu i usluge, OIB 80863256121</derivirana_varijabla>
  </DomainObject.Predmet.ProtustrankaFormatedOIB>
  <DomainObject.Predmet.ProtustrankaFormatedWithAdress>
    <izvorni_sadrzaj> SPRAJA-PROM društvo s ograničenom odgovornošću za proizvodnju, trgovinu i usluge, Sabljak selo 6, 47300 Ogulin</izvorni_sadrzaj>
    <derivirana_varijabla naziv="DomainObject.Predmet.ProtustrankaFormatedWithAdress_1"> SPRAJA-PROM društvo s ograničenom odgovornošću za proizvodnju, trgovinu i usluge, Sabljak selo 6, 47300 Ogulin</derivirana_varijabla>
  </DomainObject.Predmet.ProtustrankaFormatedWithAdress>
  <DomainObject.Predmet.ProtustrankaFormatedWithAdressOIB>
    <izvorni_sadrzaj> SPRAJA-PROM društvo s ograničenom odgovornošću za proizvodnju, trgovinu i usluge, OIB 80863256121, Sabljak selo 6, 47300 Ogulin</izvorni_sadrzaj>
    <derivirana_varijabla naziv="DomainObject.Predmet.ProtustrankaFormatedWithAdressOIB_1"> SPRAJA-PROM društvo s ograničenom odgovornošću za proizvodnju, trgovinu i usluge, OIB 80863256121, Sabljak selo 6, 47300 Ogulin</derivirana_varijabla>
  </DomainObject.Predmet.ProtustrankaFormatedWithAdressOIB>
  <DomainObject.Predmet.ProtustrankaWithAdress>
    <izvorni_sadrzaj>SPRAJA-PROM društvo s ograničenom odgovornošću za proizvodnju, trgovinu i usluge Sabljak selo 6, 47300 Ogulin</izvorni_sadrzaj>
    <derivirana_varijabla naziv="DomainObject.Predmet.ProtustrankaWithAdress_1">SPRAJA-PROM društvo s ograničenom odgovornošću za proizvodnju, trgovinu i usluge Sabljak selo 6, 47300 Ogulin</derivirana_varijabla>
  </DomainObject.Predmet.ProtustrankaWithAdress>
  <DomainObject.Predmet.ProtustrankaWithAdressOIB>
    <izvorni_sadrzaj>SPRAJA-PROM društvo s ograničenom odgovornošću za proizvodnju, trgovinu i usluge, OIB 80863256121, Sabljak selo 6, 47300 Ogulin</izvorni_sadrzaj>
    <derivirana_varijabla naziv="DomainObject.Predmet.ProtustrankaWithAdressOIB_1">SPRAJA-PROM društvo s ograničenom odgovornošću za proizvodnju, trgovinu i usluge, OIB 80863256121, Sabljak selo 6, 47300 Ogulin</derivirana_varijabla>
  </DomainObject.Predmet.ProtustrankaWithAdressOIB>
  <DomainObject.Predmet.ProtustrankaNazivFormated>
    <izvorni_sadrzaj>SPRAJA-PROM društvo s ograničenom odgovornošću za proizvodnju, trgovinu i usluge</izvorni_sadrzaj>
    <derivirana_varijabla naziv="DomainObject.Predmet.ProtustrankaNazivFormated_1">SPRAJA-PROM društvo s ograničenom odgovornošću za proizvodnju, trgovinu i usluge</derivirana_varijabla>
  </DomainObject.Predmet.ProtustrankaNazivFormated>
  <DomainObject.Predmet.ProtustrankaNazivFormatedOIB>
    <izvorni_sadrzaj>SPRAJA-PROM društvo s ograničenom odgovornošću za proizvodnju, trgovinu i usluge, OIB 80863256121</izvorni_sadrzaj>
    <derivirana_varijabla naziv="DomainObject.Predmet.ProtustrankaNazivFormatedOIB_1">SPRAJA-PROM društvo s ograničenom odgovornošću za proizvodnju, trgovinu i usluge, OIB 80863256121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SPRAJA-PROM društvo s ograničenom odgovornošću za proizvodnju, trgovinu i usluge</item>
    </izvorni_sadrzaj>
    <derivirana_varijabla naziv="DomainObject.Predmet.ProtuStrankaListFormated_1">
      <item>SPRAJA-PROM društvo s ograničenom odgovornošću za proizvodnju, trgovinu i usluge</item>
    </derivirana_varijabla>
  </DomainObject.Predmet.ProtuStrankaListFormated>
  <DomainObject.Predmet.ProtuStrankaListFormatedOIB>
    <izvorni_sadrzaj>
      <item>SPRAJA-PROM društvo s ograničenom odgovornošću za proizvodnju, trgovinu i usluge, OIB 80863256121</item>
    </izvorni_sadrzaj>
    <derivirana_varijabla naziv="DomainObject.Predmet.ProtuStrankaListFormatedOIB_1">
      <item>SPRAJA-PROM društvo s ograničenom odgovornošću za proizvodnju, trgovinu i usluge, OIB 80863256121</item>
    </derivirana_varijabla>
  </DomainObject.Predmet.ProtuStrankaListFormatedOIB>
  <DomainObject.Predmet.ProtuStrankaListFormatedWithAdress>
    <izvorni_sadrzaj>
      <item>SPRAJA-PROM društvo s ograničenom odgovornošću za proizvodnju, trgovinu i usluge, Sabljak selo 6, 47300 Ogulin</item>
    </izvorni_sadrzaj>
    <derivirana_varijabla naziv="DomainObject.Predmet.ProtuStrankaListFormatedWithAdress_1">
      <item>SPRAJA-PROM društvo s ograničenom odgovornošću za proizvodnju, trgovinu i usluge, Sabljak selo 6, 47300 Ogulin</item>
    </derivirana_varijabla>
  </DomainObject.Predmet.ProtuStrankaListFormatedWithAdress>
  <DomainObject.Predmet.ProtuStrankaListFormatedWithAdressOIB>
    <izvorni_sadrzaj>
      <item>SPRAJA-PROM društvo s ograničenom odgovornošću za proizvodnju, trgovinu i usluge, OIB 80863256121, Sabljak selo 6, 47300 Ogulin</item>
    </izvorni_sadrzaj>
    <derivirana_varijabla naziv="DomainObject.Predmet.ProtuStrankaListFormatedWithAdressOIB_1">
      <item>SPRAJA-PROM društvo s ograničenom odgovornošću za proizvodnju, trgovinu i usluge, OIB 80863256121, Sabljak selo 6, 47300 Ogulin</item>
    </derivirana_varijabla>
  </DomainObject.Predmet.ProtuStrankaListFormatedWithAdressOIB>
  <DomainObject.Predmet.ProtuStrankaListNazivFormated>
    <izvorni_sadrzaj>
      <item>SPRAJA-PROM društvo s ograničenom odgovornošću za proizvodnju, trgovinu i usluge</item>
    </izvorni_sadrzaj>
    <derivirana_varijabla naziv="DomainObject.Predmet.ProtuStrankaListNazivFormated_1">
      <item>SPRAJA-PROM društvo s ograničenom odgovornošću za proizvodnju, trgovinu i usluge</item>
    </derivirana_varijabla>
  </DomainObject.Predmet.ProtuStrankaListNazivFormated>
  <DomainObject.Predmet.ProtuStrankaListNazivFormatedOIB>
    <izvorni_sadrzaj>
      <item>SPRAJA-PROM društvo s ograničenom odgovornošću za proizvodnju, trgovinu i usluge, OIB 80863256121</item>
    </izvorni_sadrzaj>
    <derivirana_varijabla naziv="DomainObject.Predmet.ProtuStrankaListNazivFormatedOIB_1">
      <item>SPRAJA-PROM društvo s ograničenom odgovornošću za proizvodnju, trgovinu i usluge, OIB 80863256121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St-396/2019-2</izvorni_sadrzaj>
    <derivirana_varijabla naziv="DomainObject.PoslovniBrojDokumenta_1">St-396/2019-2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SPRAJA-PROM društvo s ograničenom odgovornošću za proizvodnju, trgovinu i usluge</izvorni_sadrzaj>
    <derivirana_varijabla naziv="DomainObject.Predmet.ProtustrankaIDrugi_1">SPRAJA-PROM društvo s ograničenom odgovornošću za proizvodnju, trgovinu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SPRAJA-PROM društvo s ograničenom odgovornošću za proizvodnju, trgovinu i usluge, OIB 80863256121, Sabljak selo 6, 47300 Ogulin</izvorni_sadrzaj>
    <derivirana_varijabla naziv="DomainObject.Predmet.ProtustrankaIDrugiAdressOIB_1">SPRAJA-PROM društvo s ograničenom odgovornošću za proizvodnju, trgovinu i usluge, OIB 80863256121, Sabljak selo 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SPRAJA-PROM društvo s ograničenom odgovornošću za proizvodnju, trgovinu i usluge</item>
      <item>FINA regionalni centar Zagreb, podružnica Karlovac</item>
    </izvorni_sadrzaj>
    <derivirana_varijabla naziv="DomainObject.Predmet.SudioniciListNaziv_1">
      <item>SPRAJA-PROM društvo s ograničenom odgovornošću za proizvodnju, trgovinu i usluge</item>
      <item>FINA regionalni centar Zagreb, podružnica Karlovac</item>
    </derivirana_varijabla>
  </DomainObject.Predmet.SudioniciListNaziv>
  <DomainObject.Predmet.SudioniciListAdressOIB>
    <izvorni_sadrzaj>
      <item>SPRAJA-PROM društvo s ograničenom odgovornošću za proizvodnju, trgovinu i usluge, OIB 80863256121, Sabljak selo 6,47300 Ogulin</item>
      <item>FINA regionalni centar Zagreb, podružnica Karlovac, OIB 85821130368, Vitezovićeva 1,47000 Karlovac</item>
    </izvorni_sadrzaj>
    <derivirana_varijabla naziv="DomainObject.Predmet.SudioniciListAdressOIB_1">
      <item>SPRAJA-PROM društvo s ograničenom odgovornošću za proizvodnju, trgovinu i usluge, OIB 80863256121, Sabljak selo 6,47300 Ogulin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DAFB0-FEE1-4318-9015-1CDFA8EEC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2964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2019-04-30T09:20:00Z</cp:lastPrinted>
  <dcterms:modified xmlns:xsi="http://www.w3.org/2001/XMLSchema-instance" xsi:type="dcterms:W3CDTF">2019-04-30T09:20:00Z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St-396/2019-2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