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8e43" w14:paraId="c6e8e4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4D07A7">
        <w:rPr>
          <w:lang w:val="hr-HR"/>
        </w:rPr>
        <w:t>97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5E536D">
        <w:rPr>
          <w:lang w:val="hr-HR"/>
        </w:rPr>
        <w:t xml:space="preserve"> ŠTENGL GRADNJA društvo s ograničenom odgovornošću za usluge i trgovinu, Virovitica, Trg Franje Tuđmana 5,</w:t>
      </w:r>
      <w:r w:rsidR="001F3BB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5E536D">
        <w:rPr>
          <w:lang w:val="hr-HR"/>
        </w:rPr>
        <w:t>61720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5E536D">
        <w:rPr>
          <w:lang w:val="hr-HR"/>
        </w:rPr>
        <w:t>79075013178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5E536D">
        <w:rPr>
          <w:lang w:val="hr-HR"/>
        </w:rPr>
        <w:t>97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E536D">
        <w:rPr>
          <w:lang w:val="hr-HR"/>
        </w:rPr>
        <w:t>9.798.565,97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5E536D">
        <w:rPr>
          <w:lang w:val="hr-HR"/>
        </w:rPr>
        <w:t xml:space="preserve"> Kristijan </w:t>
      </w:r>
      <w:proofErr w:type="spellStart"/>
      <w:r w:rsidR="005E536D">
        <w:rPr>
          <w:lang w:val="hr-HR"/>
        </w:rPr>
        <w:t>Štengl</w:t>
      </w:r>
      <w:proofErr w:type="spellEnd"/>
      <w:r w:rsidR="005E536D">
        <w:rPr>
          <w:lang w:val="hr-HR"/>
        </w:rPr>
        <w:t xml:space="preserve">, Virovitica, Stjepana Radića 21, </w:t>
      </w:r>
      <w:r w:rsidR="001F3BB5">
        <w:rPr>
          <w:lang w:val="hr-HR"/>
        </w:rPr>
        <w:t xml:space="preserve">OIB: </w:t>
      </w:r>
      <w:r w:rsidR="005E536D">
        <w:rPr>
          <w:lang w:val="hr-HR"/>
        </w:rPr>
        <w:t>64784600322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E91" w:rsidR="008A0E91">
      <w:r>
        <w:separator/>
      </w:r>
    </w:p>
  </w:endnote>
  <w:endnote w:id="0" w:type="continuationSeparator">
    <w:p w:rsidRDefault="008A0E91" w:rsidR="008A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E91" w:rsidR="008A0E91">
      <w:r>
        <w:separator/>
      </w:r>
    </w:p>
  </w:footnote>
  <w:footnote w:id="0" w:type="continuationSeparator">
    <w:p w:rsidRDefault="008A0E91" w:rsidR="008A0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D619B"/>
    <w:rsid w:val="001E7E8B"/>
    <w:rsid w:val="001F3BB5"/>
    <w:rsid w:val="00230CD2"/>
    <w:rsid w:val="002609EF"/>
    <w:rsid w:val="0032457F"/>
    <w:rsid w:val="00344BEC"/>
    <w:rsid w:val="00452B5C"/>
    <w:rsid w:val="004629E7"/>
    <w:rsid w:val="004B7E8E"/>
    <w:rsid w:val="004D07A7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0E91"/>
    <w:rsid w:val="008A217A"/>
    <w:rsid w:val="008E3248"/>
    <w:rsid w:val="008E3DB0"/>
    <w:rsid w:val="0097587E"/>
    <w:rsid w:val="00985844"/>
    <w:rsid w:val="009A6133"/>
    <w:rsid w:val="009F1B25"/>
    <w:rsid w:val="00A475FF"/>
    <w:rsid w:val="00AB4255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4147B"/>
    <w:rsid w:val="00E81242"/>
    <w:rsid w:val="00E97333"/>
    <w:rsid w:val="00EC2C0D"/>
    <w:rsid w:val="00F12ADC"/>
    <w:rsid w:val="00F178C7"/>
    <w:rsid w:val="00F7033E"/>
    <w:rsid w:val="00FA3C36"/>
    <w:rsid w:val="00FB7DF5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St-197/2015-2</izvorni_sadrzaj>
    <derivirana_varijabla naziv="DomainObject.Oznaka_1">St-197/2015-2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ŠTENGL GRADNJA društvo s ograničenom odgovornošću za usluge i trgovinu, Virovitica</izvorni_sadrzaj>
    <derivirana_varijabla naziv="DomainObject.Predmet.ProtustrankaFormated_1">  ŠTENGL GRADNJA društvo s ograničenom odgovornošću za usluge i trgovinu, Virovitica</derivirana_varijabla>
  </DomainObject.Predmet.ProtustrankaFormated>
  <DomainObject.Predmet.ProtustrankaFormatedOIB>
    <izvorni_sadrzaj>  ŠTENGL GRADNJA društvo s ograničenom odgovornošću za usluge i trgovinu, Virovitica, OIB 79075013178</izvorni_sadrzaj>
    <derivirana_varijabla naziv="DomainObject.Predmet.ProtustrankaFormatedOIB_1">  ŠTENGL GRADNJA društvo s ograničenom odgovornošću za usluge i trgovinu, Virovitica, OIB 79075013178</derivirana_varijabla>
  </DomainObject.Predmet.ProtustrankaFormatedOIB>
  <DomainObject.Predmet.ProtustrankaFormatedWithAdress>
    <izvorni_sadrzaj> ŠTENGL GRADNJA društvo s ograničenom odgovornošću za usluge i trgovinu, Virovitica, Trg Franje Tuđmana 5, 33000 Virovitica</izvorni_sadrzaj>
    <derivirana_varijabla naziv="DomainObject.Predmet.ProtustrankaFormatedWithAdress_1"> ŠTENGL GRADNJA društvo s ograničenom odgovornošću za usluge i trgovinu, Virovitica, Trg Franje Tuđmana 5, 33000 Virovitica</derivirana_varijabla>
  </DomainObject.Predmet.ProtustrankaFormatedWithAdress>
  <DomainObject.Predmet.ProtustrankaFormatedWithAdressOIB>
    <izvorni_sadrzaj> ŠTENGL GRADNJA društvo s ograničenom odgovornošću za usluge i trgovinu, Virovitica, OIB 79075013178, Trg Franje Tuđmana 5, 33000 Virovitica</izvorni_sadrzaj>
    <derivirana_varijabla naziv="DomainObject.Predmet.ProtustrankaFormatedWithAdressOIB_1"> ŠTENGL GRADNJA društvo s ograničenom odgovornošću za usluge i trgovinu, Virovitica, OIB 79075013178, Trg Franje Tuđmana 5, 33000 Virovitica</derivirana_varijabla>
  </DomainObject.Predmet.ProtustrankaFormatedWithAdressOIB>
  <DomainObject.Predmet.ProtustrankaWithAdress>
    <izvorni_sadrzaj>ŠTENGL GRADNJA društvo s ograničenom odgovornošću za usluge i trgovinu, Virovitica Trg Franje Tuđmana 5, 33000 Virovitica</izvorni_sadrzaj>
    <derivirana_varijabla naziv="DomainObject.Predmet.ProtustrankaWithAdress_1">ŠTENGL GRADNJA društvo s ograničenom odgovornošću za usluge i trgovinu, Virovitica Trg Franje Tuđmana 5, 33000 Virovitica</derivirana_varijabla>
  </DomainObject.Predmet.ProtustrankaWithAdress>
  <DomainObject.Predmet.ProtustrankaWithAdressOIB>
    <izvorni_sadrzaj>ŠTENGL GRADNJA društvo s ograničenom odgovornošću za usluge i trgovinu, Virovitica, OIB 79075013178, Trg Franje Tuđmana 5, 33000 Virovitica</izvorni_sadrzaj>
    <derivirana_varijabla naziv="DomainObject.Predmet.ProtustrankaWithAdressOIB_1">ŠTENGL GRADNJA društvo s ograničenom odgovornošću za usluge i trgovinu, Virovitica, OIB 79075013178, Trg Franje Tuđmana 5, 33000 Virovitica</derivirana_varijabla>
  </DomainObject.Predmet.ProtustrankaWithAdressOIB>
  <DomainObject.Predmet.ProtustrankaNazivFormated>
    <izvorni_sadrzaj>ŠTENGL GRADNJA društvo s ograničenom odgovornošću za usluge i trgovinu, Virovitica</izvorni_sadrzaj>
    <derivirana_varijabla naziv="DomainObject.Predmet.ProtustrankaNazivFormated_1">ŠTENGL GRADNJA društvo s ograničenom odgovornošću za usluge i trgovinu, Virovitica</derivirana_varijabla>
  </DomainObject.Predmet.ProtustrankaNazivFormated>
  <DomainObject.Predmet.ProtustrankaNazivFormatedOIB>
    <izvorni_sadrzaj>ŠTENGL GRADNJA društvo s ograničenom odgovornošću za usluge i trgovinu, Virovitica, OIB 79075013178</izvorni_sadrzaj>
    <derivirana_varijabla naziv="DomainObject.Predmet.ProtustrankaNazivFormatedOIB_1">ŠTENGL GRADNJA društvo s ograničenom odgovornošću za usluge i trgovinu, Virovitica, OIB 79075013178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ŠTENGL GRADNJA društvo s ograničenom odgovornošću za usluge i trgovinu, Virovitica</item>
    </izvorni_sadrzaj>
    <derivirana_varijabla naziv="DomainObject.Predmet.ProtuStrankaListFormated_1">
      <item>ŠTENGL GRADNJA društvo s ograničenom odgovornošću za usluge i trgovinu, Virovitica</item>
    </derivirana_varijabla>
  </DomainObject.Predmet.ProtuStrankaListFormated>
  <DomainObject.Predmet.ProtuStrankaListFormatedOIB>
    <izvorni_sadrzaj>
      <item>ŠTENGL GRADNJA društvo s ograničenom odgovornošću za usluge i trgovinu, Virovitica, OIB 79075013178</item>
    </izvorni_sadrzaj>
    <derivirana_varijabla naziv="DomainObject.Predmet.ProtuStrankaListFormatedOIB_1">
      <item>ŠTENGL GRADNJA društvo s ograničenom odgovornošću za usluge i trgovinu, Virovitica, OIB 79075013178</item>
    </derivirana_varijabla>
  </DomainObject.Predmet.ProtuStrankaListFormatedOIB>
  <DomainObject.Predmet.ProtuStrankaListFormatedWithAdress>
    <izvorni_sadrzaj>
      <item>ŠTENGL GRADNJA društvo s ograničenom odgovornošću za usluge i trgovinu, Virovitica, Trg Franje Tuđmana 5, 33000 Virovitica</item>
    </izvorni_sadrzaj>
    <derivirana_varijabla naziv="DomainObject.Predmet.ProtuStrankaListFormatedWithAdress_1">
      <item>ŠTENGL GRADNJA društvo s ograničenom odgovornošću za usluge i trgovinu, Virovitica, Trg Franje Tuđmana 5, 33000 Virovitica</item>
    </derivirana_varijabla>
  </DomainObject.Predmet.ProtuStrankaListFormatedWithAdress>
  <DomainObject.Predmet.ProtuStrankaListFormatedWithAdressOIB>
    <izvorni_sadrzaj>
      <item>ŠTENGL GRADNJA društvo s ograničenom odgovornošću za usluge i trgovinu, Virovitica, OIB 79075013178, Trg Franje Tuđmana 5, 33000 Virovitica</item>
    </izvorni_sadrzaj>
    <derivirana_varijabla naziv="DomainObject.Predmet.ProtuStrankaListFormatedWithAdressOIB_1">
      <item>ŠTENGL GRADNJA društvo s ograničenom odgovornošću za usluge i trgovinu, Virovitica, OIB 79075013178, Trg Franje Tuđmana 5, 33000 Virovitica</item>
    </derivirana_varijabla>
  </DomainObject.Predmet.ProtuStrankaListFormatedWithAdressOIB>
  <DomainObject.Predmet.ProtuStrankaListNazivFormated>
    <izvorni_sadrzaj>
      <item>ŠTENGL GRADNJA društvo s ograničenom odgovornošću za usluge i trgovinu, Virovitica</item>
    </izvorni_sadrzaj>
    <derivirana_varijabla naziv="DomainObject.Predmet.ProtuStrankaListNazivFormated_1">
      <item>ŠTENGL GRADNJA društvo s ograničenom odgovornošću za usluge i trgovinu, Virovitica</item>
    </derivirana_varijabla>
  </DomainObject.Predmet.ProtuStrankaListNazivFormated>
  <DomainObject.Predmet.ProtuStrankaListNazivFormatedOIB>
    <izvorni_sadrzaj>
      <item>ŠTENGL GRADNJA društvo s ograničenom odgovornošću za usluge i trgovinu, Virovitica, OIB 79075013178</item>
    </izvorni_sadrzaj>
    <derivirana_varijabla naziv="DomainObject.Predmet.ProtuStrankaListNazivFormatedOIB_1">
      <item>ŠTENGL GRADNJA društvo s ograničenom odgovornošću za usluge i trgovinu, Virovitica, OIB 79075013178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St-197/2015-2</izvorni_sadrzaj>
    <derivirana_varijabla naziv="DomainObject.PoslovniBrojDokumenta_1">St-197/2015-2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ŠTENGL GRADNJA društvo s ograničenom odgovornošću za usluge i trgovinu, Virovitica</izvorni_sadrzaj>
    <derivirana_varijabla naziv="DomainObject.Predmet.ProtustrankaIDrugi_1">ŠTENGL GRADNJA društvo s ograničenom odgovornošću za usluge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ŠTENGL GRADNJA društvo s ograničenom odgovornošću za usluge i trgovinu, Virovitica, OIB 79075013178, Trg Franje Tuđmana 5, 33000 Virovitica</izvorni_sadrzaj>
    <derivirana_varijabla naziv="DomainObject.Predmet.ProtustrankaIDrugiAdressOIB_1">ŠTENGL GRADNJA društvo s ograničenom odgovornošću za usluge i trgovinu, Virovitica, OIB 79075013178, Trg Franje Tuđmana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ŠTENGL GRADNJA društvo s ograničenom odgovornošću za usluge i trgovinu, Virovitica</item>
    </izvorni_sadrzaj>
    <derivirana_varijabla naziv="DomainObject.Predmet.SudioniciListNaziv_1">
      <item>FINA, RC ZAGREB, Podružnica Bjelovar</item>
      <item>ŠTENGL GRADNJA društvo s ograničenom odgovornošću za usluge i trgovinu, Virovitica</item>
    </derivirana_varijabla>
  </DomainObject.Predmet.SudioniciListNaziv>
  <DomainObject.Predmet.SudioniciListAdressOIB>
    <izvorni_sadrzaj>
      <item>FINA, RC ZAGREB, Podružnica Bjelovar, OIB 85821130368, F. Supila 4,43000 Bjelovar</item>
      <item>ŠTENGL GRADNJA društvo s ograničenom odgovornošću za usluge i trgovinu, Virovitica, OIB 79075013178, Trg Franje Tuđmana 5,33000 Virovitica</item>
    </izvorni_sadrzaj>
    <derivirana_varijabla naziv="DomainObject.Predmet.SudioniciListAdressOIB_1">
      <item>FINA, RC ZAGREB, Podružnica Bjelovar, OIB 85821130368, F. Supila 4,43000 Bjelovar</item>
      <item>ŠTENGL GRADNJA društvo s ograničenom odgovornošću za usluge i trgovinu, Virovitica, OIB 79075013178, Trg Franje Tuđmana 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79075013178</item>
    </izvorni_sadrzaj>
    <derivirana_varijabla naziv="DomainObject.Predmet.SudioniciListNazivOIB_1">
      <item>, OIB 85821130368</item>
      <item>, OIB 79075013178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1760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2015-11-12T08:38:00Z</dcterms:created>
  <dc:creator>ssabljic</dc:creator>
  <cp:lastModifiedBy>Suzana Sabljić</cp:lastModifiedBy>
  <cp:lastPrinted>2015-11-12T08:38:00Z</cp:lastPrinted>
  <dcterms:modified xmlns:xsi="http://www.w3.org/2001/XMLSchema-instance" xsi:type="dcterms:W3CDTF">2015-11-12T11:23:00Z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