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0b4e" w14:paraId="95f0b4e" w:rsidRDefault="0067428D" w:rsidP="0067428D" w:rsidR="0067428D" w:rsidRPr="00171517">
      <w:pPr>
        <w15:collapsed w:val="false"/>
        <w:rPr>
          <w:b/>
        </w:rPr>
      </w:pPr>
      <w:bookmarkStart w:name="_GoBack" w:id="0"/>
      <w:bookmarkEnd w:id="0"/>
    </w:p>
    <w:p w:rsidRDefault="00267A80" w:rsidP="00E779E3" w:rsidR="00E779E3" w:rsidRPr="00171517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9E3" w:rsidP="00E779E3" w:rsidR="00E779E3" w:rsidRPr="00171517">
      <w:r w:rsidRPr="00171517">
        <w:t>REPUBLIKA HRVATSKA</w:t>
      </w:r>
    </w:p>
    <w:p w:rsidRDefault="00E779E3" w:rsidP="00E779E3" w:rsidR="00E779E3" w:rsidRPr="00171517">
      <w:r w:rsidRPr="00171517">
        <w:t>TRGOVAČKI SUD U ZAGREBU</w:t>
      </w:r>
    </w:p>
    <w:p w:rsidRDefault="00E779E3" w:rsidP="00E779E3" w:rsidR="00E779E3" w:rsidRPr="00171517">
      <w:r w:rsidRPr="00171517">
        <w:t xml:space="preserve">Zagreb, Amruševa 2/II     </w:t>
      </w:r>
      <w:r w:rsidRPr="00171517">
        <w:tab/>
      </w:r>
      <w:r w:rsidRPr="00171517">
        <w:tab/>
      </w:r>
      <w:r w:rsidRPr="00171517">
        <w:tab/>
      </w:r>
      <w:r w:rsidRPr="00171517">
        <w:tab/>
      </w:r>
      <w:r w:rsidRPr="00171517">
        <w:tab/>
      </w:r>
      <w:r w:rsidRPr="00171517">
        <w:tab/>
      </w:r>
    </w:p>
    <w:p w:rsidRDefault="00E779E3" w:rsidP="00E779E3" w:rsidR="00E779E3" w:rsidRPr="00171517"/>
    <w:p w:rsidRDefault="00E779E3" w:rsidP="00E779E3" w:rsidR="00E779E3" w:rsidRPr="00171517">
      <w:pPr>
        <w:jc w:val="center"/>
      </w:pPr>
      <w:r w:rsidRPr="00171517">
        <w:t>R E P U B L I K A   H R V A T S K A</w:t>
      </w:r>
    </w:p>
    <w:p w:rsidRDefault="00E779E3" w:rsidP="00E779E3" w:rsidR="00E779E3" w:rsidRPr="00171517">
      <w:pPr>
        <w:pStyle w:val="Bezproreda"/>
        <w:jc w:val="center"/>
      </w:pPr>
      <w:r w:rsidRPr="00171517">
        <w:t>R J E Š E NJ E</w:t>
      </w:r>
    </w:p>
    <w:p w:rsidRDefault="00E779E3" w:rsidP="00E779E3" w:rsidR="00E779E3" w:rsidRPr="00171517">
      <w:pPr>
        <w:pStyle w:val="Bezproreda"/>
        <w:jc w:val="center"/>
      </w:pPr>
    </w:p>
    <w:p w:rsidRDefault="00E779E3" w:rsidP="00E779E3" w:rsidR="00E779E3" w:rsidRPr="00171517">
      <w:pPr>
        <w:jc w:val="both"/>
      </w:pPr>
      <w:r w:rsidRPr="00171517">
        <w:t xml:space="preserve">Trgovački sud u Zagrebu, po sucu Nikoli Ribarić, u predstečajnom postupku </w:t>
      </w:r>
      <w:r w:rsidR="00E008FE" w:rsidRPr="00171517">
        <w:t>nad dužnikom</w:t>
      </w:r>
      <w:r w:rsidRPr="00171517">
        <w:t xml:space="preserve"> TEHNIKA d.d., Zagreb (Grad Zagreb), Ulica grada Vukovara 274, OIB: 73037001250</w:t>
      </w:r>
      <w:r w:rsidR="00CB1754">
        <w:t xml:space="preserve">, </w:t>
      </w:r>
      <w:r w:rsidRPr="00171517">
        <w:t>dana 18. ožujka 2019. godine,</w:t>
      </w:r>
    </w:p>
    <w:p w:rsidRDefault="0067428D" w:rsidP="0067428D" w:rsidR="0067428D" w:rsidRPr="00171517"/>
    <w:p w:rsidRDefault="0067428D" w:rsidP="0067428D" w:rsidR="0067428D" w:rsidRPr="00CB1754">
      <w:pPr>
        <w:jc w:val="center"/>
      </w:pPr>
      <w:r w:rsidRPr="00CB1754">
        <w:t>r i j e š i o    j e</w:t>
      </w:r>
    </w:p>
    <w:p w:rsidRDefault="0067428D" w:rsidP="0067428D" w:rsidR="0067428D" w:rsidRPr="00171517"/>
    <w:p w:rsidRDefault="003C5718" w:rsidP="00F92615" w:rsidR="00E779E3" w:rsidRPr="00171517">
      <w:pPr>
        <w:jc w:val="both"/>
      </w:pPr>
      <w:r w:rsidRPr="00171517">
        <w:t xml:space="preserve">Određuje se brisanje zabilježbe otvaranja </w:t>
      </w:r>
      <w:r w:rsidR="00E779E3" w:rsidRPr="00171517">
        <w:t xml:space="preserve">predstečajnog postupaka nad dužnikom TEHNIKA d.d., Zagreb (Grad Zagreb), Ulica grada Vukovara 274, OIB: 73037001250, u </w:t>
      </w:r>
      <w:r w:rsidR="006B3DCA" w:rsidRPr="00171517">
        <w:t>evidenciji vozila Ministarstva unutarnjih poslova na vozil</w:t>
      </w:r>
      <w:r w:rsidR="00F92615" w:rsidRPr="00171517">
        <w:t>ima</w:t>
      </w:r>
      <w:r w:rsidR="006B3DCA" w:rsidRPr="00171517">
        <w:t xml:space="preserve"> na kojima je dužnik TEHNIKA d.d., Zagreb (Grad Zagreb), Ulica grada Vukovara 274, OIB: 73037001250, upisan kao vlasnik, odnosno korisnik</w:t>
      </w:r>
      <w:r w:rsidR="00F92615" w:rsidRPr="00171517">
        <w:t xml:space="preserve"> i to</w:t>
      </w:r>
      <w:r w:rsidR="006B3DCA" w:rsidRPr="00171517">
        <w:t>:</w:t>
      </w:r>
    </w:p>
    <w:p w:rsidRDefault="006B3DCA" w:rsidP="00E779E3" w:rsidR="006B3DCA" w:rsidRPr="00171517">
      <w:pPr>
        <w:ind w:left="360"/>
        <w:jc w:val="both"/>
      </w:pPr>
    </w:p>
    <w:p w:rsidRDefault="0089064A" w:rsidP="006B3DCA" w:rsidR="0089064A" w:rsidRPr="00171517">
      <w:pPr>
        <w:ind w:firstLine="360"/>
        <w:jc w:val="both"/>
      </w:pPr>
      <w:r w:rsidRPr="00171517">
        <w:t>- N3, marke MAN TGA C-135115 26.360, godina proizvodnje 2004, broj šasije</w:t>
      </w:r>
    </w:p>
    <w:p w:rsidRDefault="0089064A" w:rsidP="006B3DCA" w:rsidR="0089064A" w:rsidRPr="00171517">
      <w:pPr>
        <w:ind w:firstLine="360"/>
        <w:jc w:val="both"/>
      </w:pPr>
      <w:r w:rsidRPr="00171517">
        <w:t xml:space="preserve">WMAH28ZZ05M409940, reg. oznaka ZG2856BC. </w:t>
      </w:r>
    </w:p>
    <w:p w:rsidRDefault="0089064A" w:rsidP="0089064A" w:rsidR="0089064A" w:rsidRPr="00171517">
      <w:pPr>
        <w:jc w:val="both"/>
      </w:pPr>
    </w:p>
    <w:p w:rsidRDefault="006B3DCA" w:rsidP="006B3DCA" w:rsidR="00E779E3" w:rsidRPr="00171517">
      <w:pPr>
        <w:ind w:left="360"/>
        <w:jc w:val="both"/>
      </w:pPr>
      <w:r w:rsidRPr="00171517">
        <w:t>- N3, marke MAN 26.413 FD-TM/6X4TG-A C-125830, godina proizvodnje 2003, broj šasije WMAH252Zf'.4M377348, reg. oznaka ZG6113DJ.</w:t>
      </w:r>
    </w:p>
    <w:p w:rsidRDefault="0089064A" w:rsidP="00E779E3" w:rsidR="0089064A" w:rsidRPr="00171517">
      <w:pPr>
        <w:ind w:left="360"/>
        <w:jc w:val="both"/>
      </w:pPr>
    </w:p>
    <w:p w:rsidRDefault="0067428D" w:rsidP="0067428D" w:rsidR="0067428D" w:rsidRPr="00171517">
      <w:pPr>
        <w:ind w:firstLine="708" w:left="4248"/>
      </w:pPr>
      <w:r w:rsidRPr="00171517">
        <w:t xml:space="preserve">          </w:t>
      </w:r>
      <w:r w:rsidRPr="00171517">
        <w:tab/>
      </w:r>
      <w:r w:rsidRPr="00171517">
        <w:tab/>
      </w:r>
      <w:r w:rsidRPr="00171517">
        <w:tab/>
      </w:r>
      <w:r w:rsidRPr="00171517">
        <w:tab/>
      </w:r>
      <w:r w:rsidRPr="00171517">
        <w:tab/>
      </w:r>
      <w:r w:rsidRPr="00171517">
        <w:tab/>
        <w:t xml:space="preserve">  </w:t>
      </w:r>
    </w:p>
    <w:p w:rsidRDefault="0067428D" w:rsidP="0067428D" w:rsidR="0067428D" w:rsidRPr="00171517">
      <w:pPr>
        <w:jc w:val="center"/>
      </w:pPr>
      <w:r w:rsidRPr="00171517">
        <w:t>O b r a z l o ž e n j e</w:t>
      </w:r>
    </w:p>
    <w:p w:rsidRDefault="0067428D" w:rsidP="0067428D" w:rsidR="0067428D" w:rsidRPr="00171517"/>
    <w:p w:rsidRDefault="00F92615" w:rsidP="00F92615" w:rsidR="00F92615" w:rsidRPr="00171517">
      <w:pPr>
        <w:ind w:firstLine="708"/>
        <w:jc w:val="both"/>
      </w:pPr>
      <w:r w:rsidRPr="00171517">
        <w:t>Rješenjem od dana 9. studenoga 2018. otvoren je predstečajni postupak nad dužnikom TEHNIKA d.d., Zagreb (Grad Zagreb), Ulica grada Vukovara 274, OIB: 73037001250.</w:t>
      </w:r>
    </w:p>
    <w:p w:rsidRDefault="00F92615" w:rsidP="0067428D" w:rsidR="00F92615" w:rsidRPr="00171517">
      <w:pPr>
        <w:ind w:firstLine="708"/>
        <w:jc w:val="both"/>
      </w:pPr>
    </w:p>
    <w:p w:rsidRDefault="00E726FB" w:rsidP="0067428D" w:rsidR="00E726FB" w:rsidRPr="00171517">
      <w:pPr>
        <w:ind w:firstLine="708"/>
        <w:jc w:val="both"/>
      </w:pPr>
      <w:r w:rsidRPr="00171517">
        <w:t>Podneskom od 8.3.2019. godine dužnik je zatražio brisanje zabilježbe otvaranja predstečajnog postupka za vozila:</w:t>
      </w:r>
    </w:p>
    <w:p w:rsidRDefault="00E726FB" w:rsidP="0067428D" w:rsidR="00E726FB" w:rsidRPr="00171517">
      <w:pPr>
        <w:ind w:firstLine="708"/>
        <w:jc w:val="both"/>
      </w:pPr>
    </w:p>
    <w:p w:rsidRDefault="00E726FB" w:rsidP="00E726FB" w:rsidR="00E726FB" w:rsidRPr="00171517">
      <w:pPr>
        <w:ind w:firstLine="360"/>
        <w:jc w:val="both"/>
      </w:pPr>
      <w:r w:rsidRPr="00171517">
        <w:t>- N3, marke MAN TGA C-135115 26.360, godina proizvodnje 2004, broj šasije</w:t>
      </w:r>
    </w:p>
    <w:p w:rsidRDefault="00E726FB" w:rsidP="00E726FB" w:rsidR="00E726FB" w:rsidRPr="00171517">
      <w:pPr>
        <w:ind w:firstLine="360"/>
        <w:jc w:val="both"/>
      </w:pPr>
      <w:r w:rsidRPr="00171517">
        <w:t xml:space="preserve">WMAH28ZZ05M409940, reg. oznaka ZG2856BC. </w:t>
      </w:r>
    </w:p>
    <w:p w:rsidRDefault="00E726FB" w:rsidP="00E726FB" w:rsidR="00E726FB" w:rsidRPr="00171517">
      <w:pPr>
        <w:jc w:val="both"/>
      </w:pPr>
    </w:p>
    <w:p w:rsidRDefault="00E726FB" w:rsidP="00E726FB" w:rsidR="00E726FB" w:rsidRPr="00171517">
      <w:pPr>
        <w:ind w:left="360"/>
        <w:jc w:val="both"/>
      </w:pPr>
      <w:r w:rsidRPr="00171517">
        <w:t>- N3, marke MAN 26.413 FD-TM/6X4TG-A C-125830, godina proizvodnje 2003, broj šasije WMAH252Zf'.4M377348, reg. oznaka ZG6113DJ.</w:t>
      </w:r>
    </w:p>
    <w:p w:rsidRDefault="006A1108" w:rsidP="00E726FB" w:rsidR="006A1108" w:rsidRPr="00171517">
      <w:pPr>
        <w:ind w:left="360"/>
        <w:jc w:val="both"/>
      </w:pPr>
    </w:p>
    <w:p w:rsidRDefault="006A1108" w:rsidP="00E726FB" w:rsidR="006A1108" w:rsidRPr="00171517">
      <w:pPr>
        <w:ind w:left="360"/>
        <w:jc w:val="both"/>
      </w:pPr>
      <w:r w:rsidRPr="00171517">
        <w:t>Dužnik u podnesku od 8.3.2019. godine navodi kako su predmetna vozila uz suglasnost povjerenika prodana. Stoga se predlaže brisanje zabilježbe kako bi kupac mogao vozila nesmetano prenijeti na sebe.</w:t>
      </w:r>
    </w:p>
    <w:p w:rsidRDefault="00E726FB" w:rsidP="00E726FB" w:rsidR="00E726FB" w:rsidRPr="00171517">
      <w:pPr>
        <w:ind w:left="360"/>
        <w:jc w:val="both"/>
      </w:pPr>
    </w:p>
    <w:p w:rsidRDefault="00F92615" w:rsidP="008234ED" w:rsidR="00E726FB" w:rsidRPr="00171517">
      <w:pPr>
        <w:jc w:val="both"/>
      </w:pPr>
      <w:r w:rsidRPr="00171517">
        <w:t xml:space="preserve">Točkom </w:t>
      </w:r>
      <w:r w:rsidR="00E726FB" w:rsidRPr="00171517">
        <w:t>XIV.</w:t>
      </w:r>
      <w:r w:rsidR="00E726FB" w:rsidRPr="00171517">
        <w:tab/>
        <w:t xml:space="preserve">Rješenja o otvaranju predstečajnoga postupka od 9. studenoga 2018. godine određeno je kako će se upisati otvaranje predstečajnog postupka u evidenciji vozila Ministarstva unutarnjih poslova u odnosu na sva motorna vozila na kojima je dužnik TEHNIKA d.d., Zagreb </w:t>
      </w:r>
      <w:r w:rsidR="00E726FB" w:rsidRPr="00171517">
        <w:lastRenderedPageBreak/>
        <w:t>(Grad Zagreb), Ulica grada Vukovara 274, OIB: 73037001250, upisan kao vlasnik, odnosno korisnik, upisati.</w:t>
      </w:r>
    </w:p>
    <w:p w:rsidRDefault="00E726FB" w:rsidP="0067428D" w:rsidR="00E726FB" w:rsidRPr="00171517">
      <w:pPr>
        <w:ind w:firstLine="708"/>
        <w:jc w:val="both"/>
      </w:pPr>
    </w:p>
    <w:p w:rsidRDefault="00E726FB" w:rsidP="0067428D" w:rsidR="0027452D" w:rsidRPr="00171517">
      <w:pPr>
        <w:ind w:firstLine="708"/>
        <w:jc w:val="both"/>
      </w:pPr>
      <w:r w:rsidRPr="00171517">
        <w:t>Među ostalim vozilima, otvaranje predstečajnog postupka upisano je i za vo</w:t>
      </w:r>
      <w:r w:rsidR="0027452D" w:rsidRPr="00171517">
        <w:t xml:space="preserve">zila navedena u izreci Rješenja, a u skladu s odredbom članka 34 </w:t>
      </w:r>
      <w:r w:rsidR="00D42F28" w:rsidRPr="00171517">
        <w:t xml:space="preserve">stavak 3. </w:t>
      </w:r>
      <w:r w:rsidR="0027452D" w:rsidRPr="00171517">
        <w:t>S</w:t>
      </w:r>
      <w:r w:rsidR="00D42F28" w:rsidRPr="00171517">
        <w:t>tečajnog zakona (Narodne novine 71/2015, 104/2017; dalje SZ).</w:t>
      </w:r>
    </w:p>
    <w:p w:rsidRDefault="00D42F28" w:rsidP="0067428D" w:rsidR="00D42F28" w:rsidRPr="00171517">
      <w:pPr>
        <w:ind w:firstLine="708"/>
        <w:jc w:val="both"/>
      </w:pPr>
    </w:p>
    <w:p w:rsidRDefault="0027452D" w:rsidP="0067428D" w:rsidR="0027452D" w:rsidRPr="00171517">
      <w:pPr>
        <w:ind w:firstLine="708"/>
        <w:jc w:val="both"/>
      </w:pPr>
      <w:r w:rsidRPr="00171517">
        <w:t xml:space="preserve">S obzirom da je povjerenik odobrio radnju dužnika to je u skladu s odredbom članka 29. i 67. SZ-a odlučeno kao u izreci. </w:t>
      </w:r>
    </w:p>
    <w:p w:rsidRDefault="00E726FB" w:rsidP="0067428D" w:rsidR="00E726FB" w:rsidRPr="00171517">
      <w:pPr>
        <w:ind w:firstLine="708"/>
        <w:jc w:val="both"/>
      </w:pPr>
    </w:p>
    <w:p w:rsidRDefault="00E726FB" w:rsidP="0067428D" w:rsidR="00E726FB" w:rsidRPr="00171517">
      <w:pPr>
        <w:ind w:firstLine="708"/>
        <w:jc w:val="both"/>
      </w:pPr>
    </w:p>
    <w:p w:rsidRDefault="0067428D" w:rsidP="0067428D" w:rsidR="0067428D" w:rsidRPr="0017151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71517">
        <w:t>Slijedom navedenog, sud je riješio kao u izreci ovog rješenja.</w:t>
      </w:r>
    </w:p>
    <w:p w:rsidRDefault="0067428D" w:rsidP="0067428D" w:rsidR="0067428D" w:rsidRPr="00171517">
      <w:pPr>
        <w:ind w:firstLine="708"/>
        <w:jc w:val="both"/>
      </w:pPr>
    </w:p>
    <w:p w:rsidRDefault="0067428D" w:rsidP="0067428D" w:rsidR="0067428D" w:rsidRPr="00171517">
      <w:pPr>
        <w:jc w:val="center"/>
      </w:pPr>
      <w:r w:rsidRPr="00171517">
        <w:t xml:space="preserve">U Zagrebu </w:t>
      </w:r>
      <w:r w:rsidR="00F14BDB" w:rsidRPr="00171517">
        <w:t>1</w:t>
      </w:r>
      <w:r w:rsidR="00D42F28" w:rsidRPr="00171517">
        <w:t>8</w:t>
      </w:r>
      <w:r w:rsidRPr="00171517">
        <w:t>.</w:t>
      </w:r>
      <w:r w:rsidR="00F14BDB" w:rsidRPr="00171517">
        <w:t xml:space="preserve"> ožujka</w:t>
      </w:r>
      <w:r w:rsidRPr="00171517">
        <w:t xml:space="preserve"> 201</w:t>
      </w:r>
      <w:r w:rsidR="00D42F28" w:rsidRPr="00171517">
        <w:t>9</w:t>
      </w:r>
      <w:r w:rsidRPr="00171517">
        <w:t>.</w:t>
      </w:r>
      <w:r w:rsidR="009D0A92" w:rsidRPr="00171517">
        <w:t xml:space="preserve"> godine</w:t>
      </w:r>
    </w:p>
    <w:p w:rsidRDefault="00CB1754" w:rsidP="00CB1754" w:rsidR="00CB1754">
      <w:pPr>
        <w:rPr>
          <w:b/>
        </w:rPr>
      </w:pPr>
    </w:p>
    <w:p w:rsidRDefault="0067428D" w:rsidP="00CB1754" w:rsidR="00CB1754">
      <w:pPr>
        <w:rPr>
          <w:b/>
        </w:rPr>
      </w:pPr>
      <w:r w:rsidRPr="00171517">
        <w:rPr>
          <w:b/>
        </w:rPr>
        <w:tab/>
      </w:r>
      <w:r w:rsidRPr="00171517">
        <w:rPr>
          <w:b/>
        </w:rPr>
        <w:tab/>
      </w:r>
      <w:r w:rsidRPr="00171517">
        <w:rPr>
          <w:b/>
        </w:rPr>
        <w:tab/>
      </w:r>
      <w:r w:rsidRPr="00171517">
        <w:rPr>
          <w:b/>
        </w:rPr>
        <w:tab/>
      </w:r>
      <w:r w:rsidRPr="00171517">
        <w:rPr>
          <w:b/>
        </w:rPr>
        <w:tab/>
      </w:r>
      <w:r w:rsidRPr="00171517">
        <w:rPr>
          <w:b/>
        </w:rPr>
        <w:tab/>
      </w:r>
      <w:r w:rsidRPr="00171517">
        <w:rPr>
          <w:b/>
        </w:rPr>
        <w:tab/>
      </w:r>
      <w:r w:rsidRPr="00171517">
        <w:rPr>
          <w:b/>
        </w:rPr>
        <w:tab/>
      </w:r>
    </w:p>
    <w:p w:rsidRDefault="00DB05AC" w:rsidP="00DB05AC" w:rsidR="0067428D" w:rsidRPr="00171517">
      <w:pPr>
        <w:ind w:firstLine="708" w:left="6372"/>
      </w:pPr>
      <w:r>
        <w:t xml:space="preserve">      </w:t>
      </w:r>
      <w:r w:rsidR="0067428D" w:rsidRPr="00171517">
        <w:t>Stečajni sudac:</w:t>
      </w:r>
    </w:p>
    <w:p w:rsidRDefault="0067428D" w:rsidP="0067428D" w:rsidR="0067428D">
      <w:pPr>
        <w:jc w:val="center"/>
      </w:pPr>
      <w:r w:rsidRPr="00171517">
        <w:tab/>
      </w:r>
      <w:r w:rsidRPr="00171517">
        <w:tab/>
      </w:r>
      <w:r w:rsidRPr="00171517">
        <w:tab/>
      </w:r>
      <w:r w:rsidRPr="00171517">
        <w:tab/>
      </w:r>
      <w:r w:rsidRPr="00171517">
        <w:tab/>
      </w:r>
      <w:r w:rsidRPr="00171517">
        <w:tab/>
      </w:r>
      <w:r w:rsidRPr="00171517">
        <w:tab/>
      </w:r>
      <w:r w:rsidRPr="00171517">
        <w:tab/>
      </w:r>
      <w:r w:rsidR="00CB1754">
        <w:tab/>
      </w:r>
      <w:r w:rsidR="00CB1754">
        <w:tab/>
      </w:r>
      <w:r w:rsidRPr="00171517">
        <w:t>Nikola Ribarić</w:t>
      </w:r>
      <w:r w:rsidR="00DB05AC">
        <w:t>, v.r.</w:t>
      </w:r>
    </w:p>
    <w:p w:rsidRDefault="00DB05AC" w:rsidP="0067428D" w:rsidR="00DB05AC">
      <w:pPr>
        <w:jc w:val="center"/>
      </w:pPr>
    </w:p>
    <w:p w:rsidRDefault="00DB05AC" w:rsidP="00DB05AC" w:rsidR="00DB05AC">
      <w:pPr>
        <w:ind w:firstLine="708" w:left="4248"/>
        <w:jc w:val="center"/>
      </w:pPr>
      <w:r>
        <w:t xml:space="preserve">           Za točnost otpravka – ovlašteni službenik</w:t>
      </w:r>
    </w:p>
    <w:p w:rsidRDefault="00DB05AC" w:rsidP="00DB05AC" w:rsidR="00DB05AC" w:rsidRPr="00171517">
      <w:pPr>
        <w:ind w:firstLine="708" w:left="4956"/>
        <w:jc w:val="center"/>
      </w:pPr>
      <w:r>
        <w:t xml:space="preserve">              Maja Hajtek</w:t>
      </w:r>
    </w:p>
    <w:p w:rsidRDefault="0067428D" w:rsidP="0067428D" w:rsidR="0067428D" w:rsidRPr="00171517">
      <w:pPr>
        <w:rPr>
          <w:b/>
        </w:rPr>
      </w:pPr>
    </w:p>
    <w:p w:rsidRDefault="0067428D" w:rsidP="0067428D" w:rsidR="0067428D" w:rsidRPr="00171517">
      <w:pPr>
        <w:rPr>
          <w:b/>
        </w:rPr>
      </w:pPr>
    </w:p>
    <w:p w:rsidRDefault="00CB1754" w:rsidP="0067428D" w:rsidR="00CB1754"/>
    <w:p w:rsidRDefault="00CB1754" w:rsidP="0067428D" w:rsidR="00CB1754"/>
    <w:p w:rsidRDefault="00DB05AC" w:rsidP="0067428D" w:rsidR="00DB05AC"/>
    <w:p w:rsidRDefault="0067428D" w:rsidP="0067428D" w:rsidR="0067428D" w:rsidRPr="00CB1754">
      <w:r w:rsidRPr="00CB1754">
        <w:t>POUKA O PRAVNOM LIJEKU:</w:t>
      </w:r>
    </w:p>
    <w:p w:rsidRDefault="0067428D" w:rsidP="00DB05AC" w:rsidR="0067428D" w:rsidRPr="00171517">
      <w:pPr>
        <w:jc w:val="both"/>
      </w:pPr>
      <w:r w:rsidRPr="00171517">
        <w:t xml:space="preserve">Protiv ovog rješenja nezadovoljna stranka može uložiti žalbu Visokom trgovačkom sudu RH u roku od 8 dana od </w:t>
      </w:r>
      <w:r w:rsidR="001A4ECF" w:rsidRPr="00171517">
        <w:t xml:space="preserve">dostave </w:t>
      </w:r>
      <w:r w:rsidRPr="00171517">
        <w:t>rješenja, a ulaže se putem ovog Suda u 2 primjerka za Sud i po 1 za svaku protivnu stranu.</w:t>
      </w:r>
      <w:r w:rsidR="001A4ECF" w:rsidRPr="00171517">
        <w:t xml:space="preserve"> Dostava se smatra obavljenom istekom osmoga dana od dana objave pismena na mrežnoj stranici e-Oglasna ploča sudova (čl. 12. SZ-a).</w:t>
      </w:r>
    </w:p>
    <w:p w:rsidRDefault="0067428D" w:rsidP="0067428D" w:rsidR="0067428D" w:rsidRPr="00171517"/>
    <w:p w:rsidRDefault="003E1BB4" w:rsidP="0067428D" w:rsidR="003E1BB4" w:rsidRPr="00171517"/>
    <w:p w:rsidRDefault="00D42F28" w:rsidP="0067428D" w:rsidR="00D42F28" w:rsidRPr="00171517"/>
    <w:p w:rsidRDefault="00D42F28" w:rsidP="0067428D" w:rsidR="00D42F28" w:rsidRPr="00171517"/>
    <w:sectPr w:rsidSect="00E779E3" w:rsidR="00D42F28" w:rsidRPr="00171517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3D5" w:rsidP="003C5718" w:rsidR="007603D5">
      <w:r>
        <w:separator/>
      </w:r>
    </w:p>
  </w:endnote>
  <w:endnote w:id="0" w:type="continuationSeparator">
    <w:p w:rsidRDefault="007603D5" w:rsidP="003C5718" w:rsidR="00760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3D5" w:rsidP="003C5718" w:rsidR="007603D5">
      <w:r>
        <w:separator/>
      </w:r>
    </w:p>
  </w:footnote>
  <w:footnote w:id="0" w:type="continuationSeparator">
    <w:p w:rsidRDefault="007603D5" w:rsidP="003C5718" w:rsidR="00760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718" w:rsidR="003C571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B05AC">
      <w:rPr>
        <w:noProof/>
      </w:rPr>
      <w:t>1</w:t>
    </w:r>
    <w:r>
      <w:fldChar w:fldCharType="end"/>
    </w:r>
  </w:p>
  <w:p w:rsidRDefault="003C5718" w:rsidP="00171517" w:rsidR="003C5718" w:rsidRPr="00171517">
    <w:pPr>
      <w:pStyle w:val="Zaglavlje"/>
      <w:tabs>
        <w:tab w:pos="9072" w:val="clear"/>
        <w:tab w:pos="9781" w:val="right"/>
      </w:tabs>
      <w:jc w:val="center"/>
    </w:pPr>
    <w:r>
      <w:rPr>
        <w:b/>
      </w:rPr>
      <w:tab/>
    </w:r>
    <w:r>
      <w:rPr>
        <w:b/>
      </w:rPr>
      <w:tab/>
    </w:r>
    <w:r w:rsidR="00171517">
      <w:rPr>
        <w:b/>
      </w:rPr>
      <w:t xml:space="preserve">   </w:t>
    </w:r>
    <w:r w:rsidR="00171517" w:rsidRPr="00171517">
      <w:t>72. St-2481/2018</w:t>
    </w:r>
    <w:r w:rsidR="00171517">
      <w:t>-100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7F5"/>
    <w:multiLevelType w:val="hybridMultilevel"/>
    <w:tmpl w:val="B650AA78"/>
    <w:lvl w:tplc="2BB42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A72173"/>
    <w:multiLevelType w:val="hybridMultilevel"/>
    <w:tmpl w:val="B58C6D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28D"/>
    <w:rsid w:val="000D0AC6"/>
    <w:rsid w:val="0011608F"/>
    <w:rsid w:val="00171517"/>
    <w:rsid w:val="001A23CB"/>
    <w:rsid w:val="001A4ECF"/>
    <w:rsid w:val="00267A80"/>
    <w:rsid w:val="0027452D"/>
    <w:rsid w:val="003C5718"/>
    <w:rsid w:val="003E1BB4"/>
    <w:rsid w:val="00630F10"/>
    <w:rsid w:val="0067428D"/>
    <w:rsid w:val="006A1108"/>
    <w:rsid w:val="006B3DCA"/>
    <w:rsid w:val="00726761"/>
    <w:rsid w:val="007603D5"/>
    <w:rsid w:val="008234ED"/>
    <w:rsid w:val="0089064A"/>
    <w:rsid w:val="008B400D"/>
    <w:rsid w:val="008C510A"/>
    <w:rsid w:val="00931C37"/>
    <w:rsid w:val="009A2DF0"/>
    <w:rsid w:val="009D0A92"/>
    <w:rsid w:val="00A35F2F"/>
    <w:rsid w:val="00CB1754"/>
    <w:rsid w:val="00D42F28"/>
    <w:rsid w:val="00DB05AC"/>
    <w:rsid w:val="00DD1282"/>
    <w:rsid w:val="00E008FE"/>
    <w:rsid w:val="00E63A6B"/>
    <w:rsid w:val="00E726FB"/>
    <w:rsid w:val="00E779E3"/>
    <w:rsid w:val="00E81EE4"/>
    <w:rsid w:val="00F04EE7"/>
    <w:rsid w:val="00F14BDB"/>
    <w:rsid w:val="00F91F94"/>
    <w:rsid w:val="00F9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742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57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C5718"/>
    <w:rPr>
      <w:sz w:val="24"/>
      <w:szCs w:val="24"/>
    </w:rPr>
  </w:style>
  <w:style w:styleId="Podnoje" w:type="paragraph">
    <w:name w:val="footer"/>
    <w:basedOn w:val="Normal"/>
    <w:link w:val="PodnojeChar"/>
    <w:rsid w:val="003C57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C5718"/>
    <w:rPr>
      <w:sz w:val="24"/>
      <w:szCs w:val="24"/>
    </w:rPr>
  </w:style>
  <w:style w:styleId="Bezproreda" w:type="paragraph">
    <w:name w:val="No Spacing"/>
    <w:uiPriority w:val="1"/>
    <w:qFormat/>
    <w:rsid w:val="00E779E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008F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E008FE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B0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5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5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5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5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742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57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C5718"/>
    <w:rPr>
      <w:sz w:val="24"/>
      <w:szCs w:val="24"/>
    </w:rPr>
  </w:style>
  <w:style w:styleId="Podnoje" w:type="paragraph">
    <w:name w:val="footer"/>
    <w:basedOn w:val="Normal"/>
    <w:link w:val="PodnojeChar"/>
    <w:rsid w:val="003C57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C5718"/>
    <w:rPr>
      <w:sz w:val="24"/>
      <w:szCs w:val="24"/>
    </w:rPr>
  </w:style>
  <w:style w:styleId="Bezproreda" w:type="paragraph">
    <w:name w:val="No Spacing"/>
    <w:uiPriority w:val="1"/>
    <w:qFormat/>
    <w:rsid w:val="00E779E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008F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E008FE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B0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5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5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5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5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</izvorni_sadrzaj>
    <derivirana_varijabla naziv="DomainObject.Primjedba_1">Brisanje zabilježbe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St-2481/2018-45</izvorni_sadrzaj>
    <derivirana_varijabla naziv="DomainObject.PredzadnjaOdlukaIzPredmeta.Oznaka_1">St-2481/2018-45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2478</properties:Characters>
  <properties:Lines>82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2019-03-18T09:44:00Z</dcterms:created>
  <dc:creator>nribaric</dc:creator>
  <cp:lastModifiedBy>Maja Hajtek</cp:lastModifiedBy>
  <cp:lastPrinted>2019-03-18T09:45:00Z</cp:lastPrinted>
  <dcterms:modified xmlns:xsi="http://www.w3.org/2001/XMLSchema-instance" xsi:type="dcterms:W3CDTF">2019-03-18T09:45:00Z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brisanje zabilježbe otvaranja predstečajnog postupka za vozila 18.3.2019.docx)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