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8c87" w14:paraId="8338c8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D3ECF">
        <w:t>244</w:t>
      </w:r>
      <w:r w:rsidR="00E94D82">
        <w:t>/1</w:t>
      </w:r>
      <w:r w:rsidR="009D3ECF">
        <w:t>5</w:t>
      </w:r>
      <w:r w:rsidR="00E94D82">
        <w:t>-11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9D3ECF" w:rsidRPr="009D3ECF">
        <w:t>CASUS j.d.o.o. za ugostiteljstvo, Višnjevac, bana Josipa Jelačića 1/a, MBS 030141540, OIB 90797591707</w:t>
      </w:r>
      <w:r w:rsidRPr="005F32B9">
        <w:t xml:space="preserve">, </w:t>
      </w:r>
      <w:r w:rsidR="008D6901" w:rsidRPr="005D1548">
        <w:t>dana</w:t>
      </w:r>
      <w:r w:rsidR="00E94D82">
        <w:t xml:space="preserve"> 1</w:t>
      </w:r>
      <w:r w:rsidR="009D3ECF">
        <w:t>4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9D3ECF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8D6901">
        <w:t>D</w:t>
      </w:r>
      <w:r w:rsidR="009D3ECF">
        <w:t>ragutinu</w:t>
      </w:r>
      <w:r w:rsidR="008D6901">
        <w:t xml:space="preserve"> </w:t>
      </w:r>
      <w:r w:rsidR="009D3ECF">
        <w:t>Romić</w:t>
      </w:r>
      <w:r w:rsidR="008D6901">
        <w:t xml:space="preserve"> iz </w:t>
      </w:r>
      <w:r w:rsidR="009D3ECF">
        <w:t>Čepina</w:t>
      </w:r>
      <w:r>
        <w:t>,</w:t>
      </w:r>
      <w:r w:rsidR="009D3ECF">
        <w:t xml:space="preserve"> Papuka 38</w:t>
      </w:r>
      <w:r>
        <w:t>, OIB 0</w:t>
      </w:r>
      <w:r w:rsidR="009D3ECF">
        <w:t>7423571519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9D3ECF" w:rsidRPr="009D3ECF">
        <w:t>CASUS j.d.o.o. za ugostiteljstvo, Višnjevac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9D3ECF">
        <w:t>Dragutina Romić iz Osijek</w:t>
      </w:r>
      <w:r w:rsidR="00747DCE">
        <w:t>, IBAN : HR</w:t>
      </w:r>
      <w:r w:rsidR="009D3ECF">
        <w:t>5125000093120130727</w:t>
      </w:r>
      <w:r w:rsidR="00747DCE">
        <w:t xml:space="preserve">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9D3ECF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D3ECF">
        <w:rPr>
          <w:bCs/>
        </w:rPr>
        <w:t>244</w:t>
      </w:r>
      <w:r>
        <w:rPr>
          <w:bCs/>
        </w:rPr>
        <w:t>/1</w:t>
      </w:r>
      <w:r w:rsidR="009D3ECF">
        <w:rPr>
          <w:bCs/>
        </w:rPr>
        <w:t>5</w:t>
      </w:r>
      <w:r>
        <w:rPr>
          <w:bCs/>
        </w:rPr>
        <w:t xml:space="preserve">-3 od 1. </w:t>
      </w:r>
      <w:r w:rsidR="009D3ECF">
        <w:rPr>
          <w:bCs/>
        </w:rPr>
        <w:t>veljače</w:t>
      </w:r>
      <w:r>
        <w:rPr>
          <w:bCs/>
        </w:rPr>
        <w:t xml:space="preserve"> 2016. godine pokrenut je prethodni postupak nad dužnikom </w:t>
      </w:r>
      <w:r w:rsidR="009D3ECF" w:rsidRPr="009D3ECF">
        <w:t>CASUS j.d.o.o. za ugostiteljstvo, Višnjevac</w:t>
      </w:r>
      <w:r>
        <w:rPr>
          <w:bCs/>
        </w:rPr>
        <w:t xml:space="preserve">. Istim rješenjem imenovan je privremeni stečajni upravitelj </w:t>
      </w:r>
      <w:r w:rsidR="009D3ECF">
        <w:rPr>
          <w:bCs/>
        </w:rPr>
        <w:t>Dragutin Romić iz Čepina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9D3ECF" w:rsidP="00916CB5" w:rsidR="009D3ECF">
      <w:pPr>
        <w:pStyle w:val="Tijeloteksta"/>
        <w:ind w:firstLine="708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BF1A8F" w:rsidP="00BF1A8F" w:rsidR="00BF1A8F">
      <w:pPr>
        <w:jc w:val="right"/>
      </w:pPr>
      <w:r>
        <w:lastRenderedPageBreak/>
        <w:t>13 St-</w:t>
      </w:r>
      <w:r w:rsidR="009D3ECF">
        <w:t>244</w:t>
      </w:r>
      <w:r>
        <w:t>/1</w:t>
      </w:r>
      <w:r w:rsidR="009D3ECF">
        <w:t>5</w:t>
      </w:r>
      <w:r>
        <w:t>-11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9D3ECF">
        <w:rPr>
          <w:bCs/>
        </w:rPr>
        <w:t>3</w:t>
      </w:r>
      <w:r>
        <w:rPr>
          <w:bCs/>
        </w:rPr>
        <w:t xml:space="preserve">. </w:t>
      </w:r>
      <w:r w:rsidR="009D3ECF">
        <w:rPr>
          <w:bCs/>
        </w:rPr>
        <w:t>ožujka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>Dana 2</w:t>
      </w:r>
      <w:r w:rsidR="009D3ECF">
        <w:rPr>
          <w:bCs/>
        </w:rPr>
        <w:t>5</w:t>
      </w:r>
      <w:r>
        <w:rPr>
          <w:bCs/>
        </w:rPr>
        <w:t xml:space="preserve">. svibnja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 11.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D3ECF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9D3ECF">
        <w:t>Dragutin Romić iz Čepina, Papuka 38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20 dana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550" w:rsidR="00800550">
      <w:r>
        <w:separator/>
      </w:r>
    </w:p>
  </w:endnote>
  <w:endnote w:id="0" w:type="continuationSeparator">
    <w:p w:rsidRDefault="00800550" w:rsidR="00800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550" w:rsidR="00800550">
      <w:r>
        <w:separator/>
      </w:r>
    </w:p>
  </w:footnote>
  <w:footnote w:id="0" w:type="continuationSeparator">
    <w:p w:rsidRDefault="00800550" w:rsidR="00800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4398B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0550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3ECF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0FB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0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0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St-244/2015</izvorni_sadrzaj>
    <derivirana_varijabla naziv="DomainObject.Predmet.OznakaBroj_1">St-244/2015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CASUS j.d.o.o. za ugostiteljstvo</izvorni_sadrzaj>
    <derivirana_varijabla naziv="DomainObject.Predmet.ProtustrankaFormated_1">  CASUS j.d.o.o. za ugostiteljstvo</derivirana_varijabla>
  </DomainObject.Predmet.ProtustrankaFormated>
  <DomainObject.Predmet.ProtustrankaFormatedOIB>
    <izvorni_sadrzaj>  CASUS j.d.o.o. za ugostiteljstvo, OIB 90797591707</izvorni_sadrzaj>
    <derivirana_varijabla naziv="DomainObject.Predmet.ProtustrankaFormatedOIB_1">  CASUS j.d.o.o. za ugostiteljstvo, OIB 90797591707</derivirana_varijabla>
  </DomainObject.Predmet.ProtustrankaFormatedOIB>
  <DomainObject.Predmet.ProtustrankaFormatedWithAdress>
    <izvorni_sadrzaj> CASUS j.d.o.o. za ugostiteljstvo, Bana Josipa Jelačića 1/A, 31220 Višnjevac</izvorni_sadrzaj>
    <derivirana_varijabla naziv="DomainObject.Predmet.ProtustrankaFormatedWithAdress_1"> CASUS j.d.o.o. za ugostiteljstvo, Bana Josipa Jelačića 1/A, 31220 Višnjevac</derivirana_varijabla>
  </DomainObject.Predmet.ProtustrankaFormatedWithAdress>
  <DomainObject.Predmet.ProtustrankaFormatedWithAdressOIB>
    <izvorni_sadrzaj> CASUS j.d.o.o. za ugostiteljstvo, OIB 90797591707, Bana Josipa Jelačića 1/A, 31220 Višnjevac</izvorni_sadrzaj>
    <derivirana_varijabla naziv="DomainObject.Predmet.ProtustrankaFormatedWithAdressOIB_1"> CASUS j.d.o.o. za ugostiteljstvo, OIB 90797591707, Bana Josipa Jelačića 1/A, 31220 Višnjevac</derivirana_varijabla>
  </DomainObject.Predmet.ProtustrankaFormatedWithAdressOIB>
  <DomainObject.Predmet.ProtustrankaWithAdress>
    <izvorni_sadrzaj>CASUS j.d.o.o. za ugostiteljstvo Bana Josipa Jelačića 1/A, 31220 Višnjevac</izvorni_sadrzaj>
    <derivirana_varijabla naziv="DomainObject.Predmet.ProtustrankaWithAdress_1">CASUS j.d.o.o. za ugostiteljstvo Bana Josipa Jelačića 1/A, 31220 Višnjevac</derivirana_varijabla>
  </DomainObject.Predmet.ProtustrankaWithAdress>
  <DomainObject.Predmet.ProtustrankaWithAdressOIB>
    <izvorni_sadrzaj>CASUS j.d.o.o. za ugostiteljstvo, OIB 90797591707, Bana Josipa Jelačića 1/A, 31220 Višnjevac</izvorni_sadrzaj>
    <derivirana_varijabla naziv="DomainObject.Predmet.ProtustrankaWithAdressOIB_1">CASUS j.d.o.o. za ugostiteljstvo, OIB 90797591707, Bana Josipa Jelačića 1/A, 31220 Višnjevac</derivirana_varijabla>
  </DomainObject.Predmet.ProtustrankaWithAdressOIB>
  <DomainObject.Predmet.ProtustrankaNazivFormated>
    <izvorni_sadrzaj>CASUS j.d.o.o. za ugostiteljstvo</izvorni_sadrzaj>
    <derivirana_varijabla naziv="DomainObject.Predmet.ProtustrankaNazivFormated_1">CASUS j.d.o.o. za ugostiteljstvo</derivirana_varijabla>
  </DomainObject.Predmet.ProtustrankaNazivFormated>
  <DomainObject.Predmet.ProtustrankaNazivFormatedOIB>
    <izvorni_sadrzaj>CASUS j.d.o.o. za ugostiteljstvo, OIB 90797591707</izvorni_sadrzaj>
    <derivirana_varijabla naziv="DomainObject.Predmet.ProtustrankaNazivFormatedOIB_1">CASUS j.d.o.o. za ugostiteljstvo, OIB 90797591707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CASUS j.d.o.o. za ugostiteljstvo</item>
    </izvorni_sadrzaj>
    <derivirana_varijabla naziv="DomainObject.Predmet.ProtuStrankaListFormated_1">
      <item>CASUS j.d.o.o. za ugostiteljstvo</item>
    </derivirana_varijabla>
  </DomainObject.Predmet.ProtuStrankaListFormated>
  <DomainObject.Predmet.ProtuStrankaListFormatedOIB>
    <izvorni_sadrzaj>
      <item>CASUS j.d.o.o. za ugostiteljstvo, OIB 90797591707</item>
    </izvorni_sadrzaj>
    <derivirana_varijabla naziv="DomainObject.Predmet.ProtuStrankaListFormatedOIB_1">
      <item>CASUS j.d.o.o. za ugostiteljstvo, OIB 90797591707</item>
    </derivirana_varijabla>
  </DomainObject.Predmet.ProtuStrankaListFormatedOIB>
  <DomainObject.Predmet.ProtuStrankaListFormatedWithAdress>
    <izvorni_sadrzaj>
      <item>CASUS j.d.o.o. za ugostiteljstvo, Bana Josipa Jelačića 1/A, 31220 Višnjevac</item>
    </izvorni_sadrzaj>
    <derivirana_varijabla naziv="DomainObject.Predmet.ProtuStrankaListFormatedWithAdress_1">
      <item>CASUS j.d.o.o. za ugostiteljstvo, Bana Josipa Jelačića 1/A, 31220 Višnjevac</item>
    </derivirana_varijabla>
  </DomainObject.Predmet.ProtuStrankaListFormatedWithAdress>
  <DomainObject.Predmet.ProtuStrankaListFormatedWithAdressOIB>
    <izvorni_sadrzaj>
      <item>CASUS j.d.o.o. za ugostiteljstvo, OIB 90797591707, Bana Josipa Jelačića 1/A, 31220 Višnjevac</item>
    </izvorni_sadrzaj>
    <derivirana_varijabla naziv="DomainObject.Predmet.ProtuStrankaListFormatedWithAdressOIB_1">
      <item>CASUS j.d.o.o. za ugostiteljstvo, OIB 90797591707, Bana Josipa Jelačića 1/A, 31220 Višnjevac</item>
    </derivirana_varijabla>
  </DomainObject.Predmet.ProtuStrankaListFormatedWithAdressOIB>
  <DomainObject.Predmet.ProtuStrankaListNazivFormated>
    <izvorni_sadrzaj>
      <item>CASUS j.d.o.o. za ugostiteljstvo</item>
    </izvorni_sadrzaj>
    <derivirana_varijabla naziv="DomainObject.Predmet.ProtuStrankaListNazivFormated_1">
      <item>CASUS j.d.o.o. za ugostiteljstvo</item>
    </derivirana_varijabla>
  </DomainObject.Predmet.ProtuStrankaListNazivFormated>
  <DomainObject.Predmet.ProtuStrankaListNazivFormatedOIB>
    <izvorni_sadrzaj>
      <item>CASUS j.d.o.o. za ugostiteljstvo, OIB 90797591707</item>
    </izvorni_sadrzaj>
    <derivirana_varijabla naziv="DomainObject.Predmet.ProtuStrankaListNazivFormatedOIB_1">
      <item>CASUS j.d.o.o. za ugostiteljstvo, OIB 90797591707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CASUS j.d.o.o. za ugostiteljstvo</izvorni_sadrzaj>
    <derivirana_varijabla naziv="DomainObject.Predmet.ProtustrankaIDrugi_1">CASUS j.d.o.o. za ugostiteljstvo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CASUS j.d.o.o. za ugostiteljstvo, OIB 90797591707, Bana Josipa Jelačića 1/A, 31220 Višnjevac</izvorni_sadrzaj>
    <derivirana_varijabla naziv="DomainObject.Predmet.ProtustrankaIDrugiAdressOIB_1">CASUS j.d.o.o. za ugostiteljstvo, OIB 90797591707, Bana Josipa Jelačića 1/A,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>15. travnja 2016.</izvorni_sadrzaj>
    <derivirana_varijabla naziv="DomainObject.Predmet.OdlukaRjesenje.DatumPravomocnosti_1">15. travnja 2016.</derivirana_varijabla>
  </DomainObject.Predmet.OdlukaRjesenje.DatumPravomocnosti>
  <DomainObject.Predmet.OdlukaRjesenje.Oznaka>
    <izvorni_sadrzaj>St-244/2015-7</izvorni_sadrzaj>
    <derivirana_varijabla naziv="DomainObject.Predmet.OdlukaRjesenje.Oznaka_1">St-244/2015-7</derivirana_varijabla>
  </DomainObject.Predmet.OdlukaRjesenje.Oznaka>
  <DomainObject.Predmet.SudioniciListNaziv>
    <izvorni_sadrzaj>
      <item>FINA Regionalni centar Osijek</item>
      <item>CASUS j.d.o.o. za ugostiteljstvo</item>
    </izvorni_sadrzaj>
    <derivirana_varijabla naziv="DomainObject.Predmet.SudioniciListNaziv_1">
      <item>FINA Regionalni centar Osijek</item>
      <item>CASUS j.d.o.o. za ugostiteljstvo</item>
    </derivirana_varijabla>
  </DomainObject.Predmet.SudioniciListNaziv>
  <DomainObject.Predmet.SudioniciListAdressOIB>
    <izvorni_sadrzaj>
      <item>FINA Regionalni centar Osijek, OIB 85821130368</item>
      <item>CASUS j.d.o.o. za ugostiteljstvo, OIB 90797591707, Bana Josipa Jelačića 1/A,31220 Višnjevac</item>
    </izvorni_sadrzaj>
    <derivirana_varijabla naziv="DomainObject.Predmet.SudioniciListAdressOIB_1">
      <item>FINA Regionalni centar Osijek, OIB 85821130368</item>
      <item>CASUS j.d.o.o. za ugostiteljstvo, OIB 90797591707, Bana Josipa Jelačića 1/A,31220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90797591707</item>
    </izvorni_sadrzaj>
    <derivirana_varijabla naziv="DomainObject.Predmet.SudioniciListNazivOIB_1">
      <item>, OIB 85821130368</item>
      <item>, OIB 90797591707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  <item>Dragutin Romić, OIB 07423571519, Ulica Papuka 28 Čepin</item>
    </izvorni_sadrzaj>
    <derivirana_varijabla naziv="DomainObject.Predmet.StecajniUpraviteljiListAddressOIB_1">
      <item>Dragutin Romić, OIB 07423571519, Ulica Papuka 28 Čepin</item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3E7A5-8279-403A-A2FD-3FFA3DB0C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2313</properties:Characters>
  <properties:Lines>88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2016-07-11T07:37:00Z</dcterms:created>
  <dc:creator>hermanj</dc:creator>
  <cp:lastModifiedBy>Vesna Štajduhar</cp:lastModifiedBy>
  <cp:lastPrinted>2016-07-11T07:36:00Z</cp:lastPrinted>
  <dcterms:modified xmlns:xsi="http://www.w3.org/2001/XMLSchema-instance" xsi:type="dcterms:W3CDTF">2016-07-14T08:43:00Z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