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bce9" w14:paraId="662bce9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0D23F2">
        <w:t>1122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D23F2">
        <w:t xml:space="preserve">RENT PRO AUTO j.d.o.o. za trgovinu i usluge, Samobor, Ulica Kardinala Franje Kuharića 12, MBS: 081011637, OIB: 53825893452,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D23F2">
        <w:t>RENT PRO AUTO j.d.o.o. za trgovinu i usluge, Samobor, Ulica Kardinala Franje Kuharića 12, MBS: 081011637, OIB: 53825893452.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0D23F2" w:rsidR="000D23F2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0D23F2">
        <w:t>Mirjana Viduka Varenina, Osijek, Dubrovačka 107, OIB: 98866841784</w:t>
      </w:r>
    </w:p>
    <w:p w:rsidRDefault="001416CB" w:rsidP="000D23F2" w:rsidR="001416CB" w:rsidRPr="000D23F2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D23F2">
        <w:t>RENT PRO AUTO j.d.o.o. za trgovinu i usluge, Samobor, Ulica Kardinala Franje Kuharića 12, MBS: 081011637, OIB: 53825893452.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94CEE">
        <w:rPr>
          <w:bCs/>
        </w:rPr>
        <w:t>11</w:t>
      </w:r>
      <w:r w:rsidRPr="00F877AB">
        <w:rPr>
          <w:bCs/>
        </w:rPr>
        <w:t xml:space="preserve">. </w:t>
      </w:r>
      <w:r w:rsidR="001B2F83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0D23F2">
        <w:rPr>
          <w:bCs/>
        </w:rPr>
        <w:t>2562</w:t>
      </w:r>
      <w:r w:rsidRPr="00F877AB">
        <w:rPr>
          <w:bCs/>
        </w:rPr>
        <w:t xml:space="preserve"> od </w:t>
      </w:r>
      <w:r w:rsidR="000D23F2">
        <w:rPr>
          <w:bCs/>
        </w:rPr>
        <w:t>09</w:t>
      </w:r>
      <w:r w:rsidR="001416CB">
        <w:rPr>
          <w:bCs/>
        </w:rPr>
        <w:t xml:space="preserve">. </w:t>
      </w:r>
      <w:r w:rsidR="001B2F83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0D23F2">
        <w:t>RENT PRO AUTO j.d.o.o. za trgovinu i usluge, Samobor, Ulica Kardinala Franje Kuharića 12, MBS: 081011637, OIB: 53825893452.</w:t>
      </w:r>
      <w:r w:rsidR="00DD252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094CEE">
        <w:rPr>
          <w:bCs/>
        </w:rPr>
        <w:t>11</w:t>
      </w:r>
      <w:r w:rsidR="000D23F2">
        <w:rPr>
          <w:bCs/>
        </w:rPr>
        <w:t>22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B2F83">
        <w:t>31</w:t>
      </w:r>
      <w:r w:rsidR="006704D6">
        <w:t xml:space="preserve">. </w:t>
      </w:r>
      <w:r w:rsidR="001B2F83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94CEE">
        <w:t>11</w:t>
      </w:r>
      <w:r w:rsidR="000D23F2">
        <w:t>22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D1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D13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D23F2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60E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St-1122/2017</izvorni_sadrzaj>
    <derivirana_varijabla naziv="DomainObject.Predmet.OznakaBroj_1">St-1122/2017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RENT PRO AUTO j.d.o.o.</izvorni_sadrzaj>
    <derivirana_varijabla naziv="DomainObject.Predmet.ProtustrankaFormated_1">  RENT PRO AUTO j.d.o.o.</derivirana_varijabla>
  </DomainObject.Predmet.ProtustrankaFormated>
  <DomainObject.Predmet.ProtustrankaFormatedOIB>
    <izvorni_sadrzaj>  RENT PRO AUTO j.d.o.o., OIB 53825893452</izvorni_sadrzaj>
    <derivirana_varijabla naziv="DomainObject.Predmet.ProtustrankaFormatedOIB_1">  RENT PRO AUTO j.d.o.o., OIB 53825893452</derivirana_varijabla>
  </DomainObject.Predmet.ProtustrankaFormatedOIB>
  <DomainObject.Predmet.ProtustrankaFormatedWithAdress>
    <izvorni_sadrzaj> RENT PRO AUTO j.d.o.o., Ulica Kardinala Franje Kuharića 12, 10430 Samobor</izvorni_sadrzaj>
    <derivirana_varijabla naziv="DomainObject.Predmet.ProtustrankaFormatedWithAdress_1"> RENT PRO AUTO j.d.o.o., Ulica Kardinala Franje Kuharića 12, 10430 Samobor</derivirana_varijabla>
  </DomainObject.Predmet.ProtustrankaFormatedWithAdress>
  <DomainObject.Predmet.ProtustrankaFormatedWithAdressOIB>
    <izvorni_sadrzaj> RENT PRO AUTO j.d.o.o., OIB 53825893452, Ulica Kardinala Franje Kuharića 12, 10430 Samobor</izvorni_sadrzaj>
    <derivirana_varijabla naziv="DomainObject.Predmet.ProtustrankaFormatedWithAdressOIB_1"> RENT PRO AUTO j.d.o.o., OIB 53825893452, Ulica Kardinala Franje Kuharića 12, 10430 Samobor</derivirana_varijabla>
  </DomainObject.Predmet.ProtustrankaFormatedWithAdressOIB>
  <DomainObject.Predmet.ProtustrankaWithAdress>
    <izvorni_sadrzaj>RENT PRO AUTO j.d.o.o. Ulica Kardinala Franje Kuharića 12, 10430 Samobor</izvorni_sadrzaj>
    <derivirana_varijabla naziv="DomainObject.Predmet.ProtustrankaWithAdress_1">RENT PRO AUTO j.d.o.o. Ulica Kardinala Franje Kuharića 12, 10430 Samobor</derivirana_varijabla>
  </DomainObject.Predmet.ProtustrankaWithAdress>
  <DomainObject.Predmet.ProtustrankaWithAdressOIB>
    <izvorni_sadrzaj>RENT PRO AUTO j.d.o.o., OIB 53825893452, Ulica Kardinala Franje Kuharića 12, 10430 Samobor</izvorni_sadrzaj>
    <derivirana_varijabla naziv="DomainObject.Predmet.ProtustrankaWithAdressOIB_1">RENT PRO AUTO j.d.o.o., OIB 53825893452, Ulica Kardinala Franje Kuharića 12, 10430 Samobor</derivirana_varijabla>
  </DomainObject.Predmet.ProtustrankaWithAdressOIB>
  <DomainObject.Predmet.ProtustrankaNazivFormated>
    <izvorni_sadrzaj>RENT PRO AUTO j.d.o.o.</izvorni_sadrzaj>
    <derivirana_varijabla naziv="DomainObject.Predmet.ProtustrankaNazivFormated_1">RENT PRO AUTO j.d.o.o.</derivirana_varijabla>
  </DomainObject.Predmet.ProtustrankaNazivFormated>
  <DomainObject.Predmet.ProtustrankaNazivFormatedOIB>
    <izvorni_sadrzaj>RENT PRO AUTO j.d.o.o., OIB 53825893452</izvorni_sadrzaj>
    <derivirana_varijabla naziv="DomainObject.Predmet.ProtustrankaNazivFormatedOIB_1">RENT PRO AUTO j.d.o.o., OIB 53825893452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 PRO AUTO j.d.o.o.</item>
    </izvorni_sadrzaj>
    <derivirana_varijabla naziv="DomainObject.Predmet.ProtuStrankaListFormated_1">
      <item>RENT PRO AUTO j.d.o.o.</item>
    </derivirana_varijabla>
  </DomainObject.Predmet.ProtuStrankaListFormated>
  <DomainObject.Predmet.ProtuStrankaListFormatedOIB>
    <izvorni_sadrzaj>
      <item>RENT PRO AUTO j.d.o.o., OIB 53825893452</item>
    </izvorni_sadrzaj>
    <derivirana_varijabla naziv="DomainObject.Predmet.ProtuStrankaListFormatedOIB_1">
      <item>RENT PRO AUTO j.d.o.o., OIB 53825893452</item>
    </derivirana_varijabla>
  </DomainObject.Predmet.ProtuStrankaListFormatedOIB>
  <DomainObject.Predmet.ProtuStrankaListFormatedWithAdress>
    <izvorni_sadrzaj>
      <item>RENT PRO AUTO j.d.o.o., Ulica Kardinala Franje Kuharića 12, 10430 Samobor</item>
    </izvorni_sadrzaj>
    <derivirana_varijabla naziv="DomainObject.Predmet.ProtuStrankaListFormatedWithAdress_1">
      <item>RENT PRO AUTO j.d.o.o., Ulica Kardinala Franje Kuharića 12, 10430 Samobor</item>
    </derivirana_varijabla>
  </DomainObject.Predmet.ProtuStrankaListFormatedWithAdress>
  <DomainObject.Predmet.ProtuStrankaListFormatedWithAdressOIB>
    <izvorni_sadrzaj>
      <item>RENT PRO AUTO j.d.o.o., OIB 53825893452, Ulica Kardinala Franje Kuharića 12, 10430 Samobor</item>
    </izvorni_sadrzaj>
    <derivirana_varijabla naziv="DomainObject.Predmet.ProtuStrankaListFormatedWithAdressOIB_1">
      <item>RENT PRO AUTO j.d.o.o., OIB 53825893452, Ulica Kardinala Franje Kuharića 12, 10430 Samobor</item>
    </derivirana_varijabla>
  </DomainObject.Predmet.ProtuStrankaListFormatedWithAdressOIB>
  <DomainObject.Predmet.ProtuStrankaListNazivFormated>
    <izvorni_sadrzaj>
      <item>RENT PRO AUTO j.d.o.o.</item>
    </izvorni_sadrzaj>
    <derivirana_varijabla naziv="DomainObject.Predmet.ProtuStrankaListNazivFormated_1">
      <item>RENT PRO AUTO j.d.o.o.</item>
    </derivirana_varijabla>
  </DomainObject.Predmet.ProtuStrankaListNazivFormated>
  <DomainObject.Predmet.ProtuStrankaListNazivFormatedOIB>
    <izvorni_sadrzaj>
      <item>RENT PRO AUTO j.d.o.o., OIB 53825893452</item>
    </izvorni_sadrzaj>
    <derivirana_varijabla naziv="DomainObject.Predmet.ProtuStrankaListNazivFormatedOIB_1">
      <item>RENT PRO AUTO j.d.o.o., OIB 53825893452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 PRO AUTO j.d.o.o.</izvorni_sadrzaj>
    <derivirana_varijabla naziv="DomainObject.Predmet.ProtustrankaIDrugi_1">RENT PRO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 PRO AUTO j.d.o.o., OIB 53825893452, Ulica Kardinala Franje Kuharića 12, 10430 Samobor</izvorni_sadrzaj>
    <derivirana_varijabla naziv="DomainObject.Predmet.ProtustrankaIDrugiAdressOIB_1">RENT PRO AUTO j.d.o.o., OIB 53825893452, Ulica Kardinala Franje Kuharića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 PRO AUTO j.d.o.o.</item>
      <item>FINA Regionalni centar Zagreb</item>
    </izvorni_sadrzaj>
    <derivirana_varijabla naziv="DomainObject.Predmet.SudioniciListNaziv_1">
      <item>RENT PRO AUTO j.d.o.o.</item>
      <item>FINA Regionalni centar Zagreb</item>
    </derivirana_varijabla>
  </DomainObject.Predmet.SudioniciListNaziv>
  <DomainObject.Predmet.SudioniciListAdressOIB>
    <izvorni_sadrzaj>
      <item>RENT PRO AUTO j.d.o.o., OIB 53825893452, Ulica Kardinala Franje Kuharića 12,10430 Samobor</item>
      <item>FINA Regionalni centar Zagreb, OIB 85821130368, Trg svibanjskih žrtava 1995. 1,10000 Zagreb</item>
    </izvorni_sadrzaj>
    <derivirana_varijabla naziv="DomainObject.Predmet.SudioniciListAdressOIB_1">
      <item>RENT PRO AUTO j.d.o.o., OIB 53825893452, Ulica Kardinala Franje Kuharića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53825893452</item>
      <item>, OIB 85821130368</item>
    </izvorni_sadrzaj>
    <derivirana_varijabla naziv="DomainObject.Predmet.SudioniciListNazivOIB_1">
      <item>, OIB 53825893452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156EC-EEA6-448F-9640-510C50FF7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3214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2017-12-01T08:04:00Z</dcterms:created>
  <dc:creator>Korisnik</dc:creator>
  <cp:lastModifiedBy>Gordana Harc</cp:lastModifiedBy>
  <cp:lastPrinted>2017-12-01T08:04:00Z</cp:lastPrinted>
  <dcterms:modified xmlns:xsi="http://www.w3.org/2001/XMLSchema-instance" xsi:type="dcterms:W3CDTF">2017-12-01T08:07:00Z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