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de1db" w14:paraId="c5de1db" w:rsidRDefault="003B0977" w:rsidP="003B0977" w:rsidR="003B0977">
      <w:pPr>
        <w:jc w:val="both"/>
        <w15:collapsed w:val="false"/>
      </w:pPr>
      <w:bookmarkStart w:name="_GoBack" w:id="0"/>
      <w:bookmarkEnd w:id="0"/>
      <w:r w:rsidRPr="007566C5">
        <w:t xml:space="preserve">             </w:t>
      </w:r>
      <w:r>
        <w:t xml:space="preserve">  </w:t>
      </w:r>
      <w:r w:rsidRPr="007566C5">
        <w:t xml:space="preserve">     </w:t>
      </w:r>
      <w:r>
        <w:rPr>
          <w:noProof/>
          <w:lang w:eastAsia="hr-HR"/>
        </w:rPr>
        <w:drawing>
          <wp:inline distR="0" distL="0" distB="0" distT="0">
            <wp:extent cy="702310" cx="556260"/>
            <wp:effectExtent b="2540" r="0" t="0" l="0"/>
            <wp:docPr descr="HR grb"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31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66C5">
        <w:t xml:space="preserve">                                 </w:t>
      </w:r>
      <w:r>
        <w:t xml:space="preserve">                               </w:t>
      </w:r>
    </w:p>
    <w:p w:rsidRDefault="003B0977" w:rsidP="003B0977" w:rsidR="003B0977" w:rsidRPr="007566C5">
      <w:pPr>
        <w:spacing w:after="0"/>
        <w:jc w:val="both"/>
      </w:pPr>
      <w:r w:rsidRPr="007566C5">
        <w:t xml:space="preserve"> </w:t>
      </w:r>
      <w:r>
        <w:t xml:space="preserve">    </w:t>
      </w:r>
      <w:r w:rsidRPr="007566C5">
        <w:t>REPUBLIKA HRVATSKA</w:t>
      </w:r>
    </w:p>
    <w:p w:rsidRDefault="003B0977" w:rsidP="003B0977" w:rsidR="003B0977">
      <w:pPr>
        <w:pStyle w:val="Bezproreda"/>
      </w:pPr>
      <w:r w:rsidRPr="007566C5">
        <w:t xml:space="preserve"> TRGOVAČKI SUD U  PAZINU </w:t>
      </w:r>
      <w:r w:rsidRPr="007566C5">
        <w:tab/>
      </w:r>
      <w:r w:rsidRPr="007566C5">
        <w:tab/>
        <w:t xml:space="preserve">                          </w:t>
      </w:r>
      <w:r>
        <w:tab/>
        <w:t xml:space="preserve">         </w:t>
      </w:r>
      <w:r w:rsidRPr="007566C5">
        <w:t>Posl.br: Pu St-3/15</w:t>
      </w:r>
      <w:r>
        <w:t>-89</w:t>
      </w:r>
    </w:p>
    <w:p w:rsidRDefault="003B0977" w:rsidP="003B0977" w:rsidR="003B0977" w:rsidRPr="00C10B6C">
      <w:pPr>
        <w:pStyle w:val="Bezproreda"/>
      </w:pPr>
      <w:r w:rsidRPr="00C10B6C">
        <w:t xml:space="preserve">    </w:t>
      </w:r>
      <w:r>
        <w:t xml:space="preserve">    52000 </w:t>
      </w:r>
      <w:r w:rsidRPr="00C10B6C">
        <w:t>P</w:t>
      </w:r>
      <w:r>
        <w:t>azin</w:t>
      </w:r>
      <w:r w:rsidRPr="00C10B6C">
        <w:t>, Dršćevka</w:t>
      </w:r>
      <w:r>
        <w:t xml:space="preserve"> </w:t>
      </w:r>
      <w:r w:rsidRPr="00C10B6C">
        <w:t xml:space="preserve">1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D04A2" w:rsidP="007D04A2" w:rsidR="007D04A2" w:rsidRPr="007566C5">
      <w:pPr>
        <w:jc w:val="both"/>
      </w:pPr>
    </w:p>
    <w:p w:rsidRDefault="007D04A2" w:rsidP="007D04A2" w:rsidR="007D04A2" w:rsidRPr="007566C5">
      <w:pPr>
        <w:jc w:val="both"/>
      </w:pPr>
    </w:p>
    <w:p w:rsidRDefault="003B0977" w:rsidP="003B0977" w:rsidR="003B0977" w:rsidRPr="007566C5">
      <w:pPr>
        <w:pStyle w:val="Bezproreda"/>
        <w:jc w:val="both"/>
      </w:pPr>
      <w:r w:rsidRPr="007566C5">
        <w:tab/>
        <w:t>Trgovački sud u Pazinu, po stečajnom sucu Adrijani Labinjan Skok, u postupku prodaje nekretnina u stečajnom postupku nad dužnikom Stečajna masa GIMONT d.o.o</w:t>
      </w:r>
      <w:r>
        <w:t>.</w:t>
      </w:r>
      <w:r w:rsidRPr="007566C5">
        <w:t xml:space="preserve"> u stečaju, Buje, Istarska ulica 22, dana</w:t>
      </w:r>
      <w:r>
        <w:t xml:space="preserve"> 8. rujna </w:t>
      </w:r>
      <w:r w:rsidRPr="007566C5">
        <w:t>201</w:t>
      </w:r>
      <w:r>
        <w:t>7</w:t>
      </w:r>
      <w:r w:rsidRPr="007566C5">
        <w:t>. donio je slijedeći</w:t>
      </w:r>
    </w:p>
    <w:p w:rsidRDefault="007D04A2" w:rsidP="007D04A2" w:rsidR="007D04A2" w:rsidRPr="007566C5">
      <w:pPr>
        <w:jc w:val="both"/>
      </w:pPr>
    </w:p>
    <w:p w:rsidRDefault="007D04A2" w:rsidP="007D04A2" w:rsidR="007D04A2" w:rsidRPr="007566C5">
      <w:pPr>
        <w:jc w:val="center"/>
      </w:pPr>
      <w:r w:rsidRPr="007566C5">
        <w:t>ZAKLJUČAK O PRODAJI</w:t>
      </w:r>
    </w:p>
    <w:p w:rsidRDefault="007D04A2" w:rsidP="007D04A2" w:rsidR="007D04A2" w:rsidRPr="007566C5">
      <w:pPr>
        <w:pStyle w:val="Bezproreda"/>
        <w:jc w:val="both"/>
      </w:pPr>
      <w:r w:rsidRPr="007566C5">
        <w:t>I.</w:t>
      </w:r>
      <w:r w:rsidRPr="007566C5">
        <w:tab/>
        <w:t xml:space="preserve">Vrijednost nekretnina, oznake k.č.br. 349/2 k.o. Kaštel površine </w:t>
      </w:r>
      <w:smartTag w:element="metricconverter" w:uri="urn:schemas-microsoft-com:office:smarttags">
        <w:smartTagPr>
          <w:attr w:val="4.316 m2" w:name="ProductID"/>
        </w:smartTagPr>
        <w:r w:rsidRPr="007566C5">
          <w:t>4.316 m2</w:t>
        </w:r>
      </w:smartTag>
      <w:r w:rsidRPr="007566C5">
        <w:t xml:space="preserve"> i k.č.br. 349/3 k.o. Kaštel površine </w:t>
      </w:r>
      <w:smartTag w:element="metricconverter" w:uri="urn:schemas-microsoft-com:office:smarttags">
        <w:smartTagPr>
          <w:attr w:val="12.286 m2" w:name="ProductID"/>
        </w:smartTagPr>
        <w:r w:rsidRPr="007566C5">
          <w:t>12.286 m2</w:t>
        </w:r>
      </w:smartTag>
      <w:r w:rsidRPr="007566C5">
        <w:t xml:space="preserve">, u naravi upravna zgrada, nedovršena poslovna hala i dvorište, u naselju Plovanija, neposredno uz državnu cestu D-200 Buje – granični prijelaz Plovanija, procijenjena je u iznosu od 7.966.469,00 kn. Prema Prostornom planu uređenja grada Buje, nekretnine se nalaze unutar granica građevinskog područja opće poslovne namjene (K). </w:t>
      </w:r>
    </w:p>
    <w:p w:rsidRDefault="007D04A2" w:rsidP="007D04A2" w:rsidR="007D04A2" w:rsidRPr="007566C5">
      <w:pPr>
        <w:pStyle w:val="Bezproreda"/>
        <w:jc w:val="both"/>
      </w:pPr>
    </w:p>
    <w:p w:rsidRDefault="007D04A2" w:rsidP="007D04A2" w:rsidR="007D04A2" w:rsidRPr="007566C5">
      <w:pPr>
        <w:pStyle w:val="Bezproreda"/>
        <w:jc w:val="both"/>
      </w:pPr>
      <w:r w:rsidRPr="007566C5">
        <w:t>II.</w:t>
      </w:r>
      <w:r w:rsidRPr="007566C5">
        <w:tab/>
        <w:t>Prodaja nekretnina navedenih u točci I. ovog zaključka obavit će se usmenom javnom dražbom na ročištu za prodaju koje će se održati u zgradi Trgovačkog suda u Pazinu, Dršćevka br. 1, Pazin, sudnica br. 5,</w:t>
      </w:r>
    </w:p>
    <w:p w:rsidRDefault="007D04A2" w:rsidP="007D04A2" w:rsidR="007D04A2" w:rsidRPr="007566C5">
      <w:pPr>
        <w:pStyle w:val="Bezproreda"/>
        <w:jc w:val="both"/>
      </w:pPr>
    </w:p>
    <w:p w:rsidRDefault="007D04A2" w:rsidP="007D04A2" w:rsidR="007D04A2" w:rsidRPr="007566C5">
      <w:pPr>
        <w:pStyle w:val="Bezproreda"/>
        <w:jc w:val="center"/>
      </w:pPr>
      <w:r>
        <w:t xml:space="preserve">dana </w:t>
      </w:r>
      <w:r w:rsidR="00FE6900">
        <w:t>16</w:t>
      </w:r>
      <w:r>
        <w:t xml:space="preserve">. </w:t>
      </w:r>
      <w:r w:rsidR="00FE6900">
        <w:t xml:space="preserve">listopada </w:t>
      </w:r>
      <w:r>
        <w:t xml:space="preserve">2017. u </w:t>
      </w:r>
      <w:r w:rsidR="00FE6900">
        <w:t>12:30</w:t>
      </w:r>
      <w:r w:rsidRPr="007566C5">
        <w:t xml:space="preserve"> sati.</w:t>
      </w:r>
    </w:p>
    <w:p w:rsidRDefault="007D04A2" w:rsidP="007D04A2" w:rsidR="007D04A2">
      <w:pPr>
        <w:pStyle w:val="Bezproreda"/>
        <w:jc w:val="both"/>
      </w:pPr>
    </w:p>
    <w:p w:rsidRDefault="007D04A2" w:rsidP="007D04A2" w:rsidR="007D04A2" w:rsidRPr="007566C5">
      <w:pPr>
        <w:pStyle w:val="Bezproreda"/>
        <w:jc w:val="both"/>
      </w:pPr>
      <w:r w:rsidRPr="007566C5">
        <w:t>III.</w:t>
      </w:r>
      <w:r w:rsidRPr="007566C5">
        <w:tab/>
        <w:t xml:space="preserve">Nekretnine iz točke I. ovog zaključka na ročištu za prodaju ne mogu biti prodane za cijenu nižu od </w:t>
      </w:r>
      <w:r w:rsidR="00FE6900">
        <w:t>981</w:t>
      </w:r>
      <w:r>
        <w:t xml:space="preserve">.000,00 </w:t>
      </w:r>
      <w:r w:rsidRPr="007566C5">
        <w:t>kn.</w:t>
      </w:r>
    </w:p>
    <w:p w:rsidRDefault="007D04A2" w:rsidP="007D04A2" w:rsidR="007D04A2" w:rsidRPr="007566C5">
      <w:pPr>
        <w:pStyle w:val="Bezproreda"/>
        <w:jc w:val="both"/>
      </w:pPr>
    </w:p>
    <w:p w:rsidRDefault="007D04A2" w:rsidP="007D04A2" w:rsidR="007D04A2" w:rsidRPr="007566C5">
      <w:pPr>
        <w:pStyle w:val="Bezproreda"/>
        <w:jc w:val="both"/>
      </w:pPr>
      <w:r w:rsidRPr="007566C5">
        <w:t>IV.</w:t>
      </w:r>
      <w:r w:rsidRPr="007566C5">
        <w:tab/>
        <w:t>Na ročištu za javnu dražbu mogu sudjelovati domaće pravne i fizičke osobe uz dokaz identiteta odnosno izvornika ili javnobilježnički ovjerovljene preslike izvoda iz sudskog registra, strane pravne i fizičke osobe uz prilaganje dokaza o ispunjenju zakonom propisanih uvjeta, te dokaza o identitetu odnosno izvornika ili javnobilježnički ovjerovljene preslike izvoda iz sudskog registra a prevedeno po sudskom tumaču. Ukoliko navedene osobe na dražbi zastupa punomoćnik, isti mora predočiti javnobilježnički ovjerenu specijalnu punomoć za zastupanje.</w:t>
      </w:r>
    </w:p>
    <w:p w:rsidRDefault="007D04A2" w:rsidP="007D04A2" w:rsidR="007D04A2" w:rsidRPr="007566C5">
      <w:pPr>
        <w:pStyle w:val="Bezproreda"/>
        <w:jc w:val="both"/>
      </w:pPr>
      <w:r w:rsidRPr="007566C5">
        <w:t xml:space="preserve">Kao kupci na javnoj dražbi mogu sudjelovati samo osobe (pravne i fizičke) koje su najkasnije </w:t>
      </w:r>
      <w:r w:rsidR="00F8657F">
        <w:t>1</w:t>
      </w:r>
      <w:r>
        <w:t xml:space="preserve">1. </w:t>
      </w:r>
      <w:r w:rsidR="00F8657F">
        <w:t xml:space="preserve">listopada </w:t>
      </w:r>
      <w:r>
        <w:t>2017.</w:t>
      </w:r>
      <w:r w:rsidRPr="007566C5">
        <w:t xml:space="preserve"> dale osiguranje uplatom iznosa od </w:t>
      </w:r>
      <w:r w:rsidR="00F8657F">
        <w:t>98.1</w:t>
      </w:r>
      <w:r>
        <w:t xml:space="preserve">00,00 </w:t>
      </w:r>
      <w:r w:rsidRPr="007566C5">
        <w:t>kn, na račun Trgovačkog suda u Pazinu, HR43239</w:t>
      </w:r>
      <w:r>
        <w:t>00011300029763, poziv na broj 06</w:t>
      </w:r>
      <w:r w:rsidRPr="007566C5">
        <w:t>0-3-15.</w:t>
      </w:r>
    </w:p>
    <w:p w:rsidRDefault="007D04A2" w:rsidP="007D04A2" w:rsidR="007D04A2" w:rsidRPr="007566C5">
      <w:pPr>
        <w:pStyle w:val="Bezproreda"/>
        <w:jc w:val="both"/>
      </w:pPr>
      <w:r w:rsidRPr="007566C5">
        <w:t>Kupac je potvrdu o prethodnoj uplati osiguranja (ovjerenu od banke ili FINE) obvezan predočiti sucu prije nego što sudac pristupi dražbi.</w:t>
      </w:r>
    </w:p>
    <w:p w:rsidRDefault="007D04A2" w:rsidP="007D04A2" w:rsidR="007D04A2" w:rsidRPr="007566C5">
      <w:pPr>
        <w:pStyle w:val="Bezproreda"/>
        <w:jc w:val="both"/>
      </w:pPr>
      <w:r w:rsidRPr="007566C5">
        <w:t>Ponuditelju čija ponuda ne bude prihvaćena osiguranje će se vratiti nakon zaključenja javne dražbe.</w:t>
      </w:r>
    </w:p>
    <w:p w:rsidRDefault="007D04A2" w:rsidP="007D04A2" w:rsidR="007D04A2" w:rsidRPr="007566C5">
      <w:pPr>
        <w:pStyle w:val="Bezproreda"/>
        <w:jc w:val="both"/>
      </w:pPr>
    </w:p>
    <w:p w:rsidRDefault="007D04A2" w:rsidP="007D04A2" w:rsidR="007D04A2" w:rsidRPr="007566C5">
      <w:pPr>
        <w:pStyle w:val="Bezproreda"/>
        <w:jc w:val="both"/>
      </w:pPr>
      <w:r w:rsidRPr="007566C5">
        <w:t>V.</w:t>
      </w:r>
      <w:r w:rsidRPr="007566C5">
        <w:tab/>
        <w:t xml:space="preserve">Poreze i prireze u vezi s prodajom snosit će kupac. Kupac je dužan položiti kupovninu u roku od 30 dana od pravomoćnosti rješenja o dosudi nekretnina kupcu. Nekretnine će se dosuditi i kupcima koji su ponudili nižu cijenu u odnosu na najpovoljniju ponudu redom </w:t>
      </w:r>
      <w:r w:rsidRPr="007566C5">
        <w:lastRenderedPageBreak/>
        <w:t xml:space="preserve">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 višu cijenu. </w:t>
      </w:r>
    </w:p>
    <w:p w:rsidRDefault="007D04A2" w:rsidP="007D04A2" w:rsidR="007D04A2" w:rsidRPr="007566C5">
      <w:pPr>
        <w:pStyle w:val="Bezproreda"/>
        <w:jc w:val="both"/>
      </w:pPr>
      <w:r w:rsidRPr="007566C5">
        <w:t>Ako kupac u određenom roku ne položi kupovninu, sud će rješenjem oglasiti prodaju nevažećom i odrediti novu prodaju, uz uvjete određene za prodaju koja je oglašena nevažećom. Iz položene jamčevine namirit će se troškovi nove prodaje i naknaditi razlika između kupovnine  postignute na prijašnjoj i novoj prodaji.</w:t>
      </w:r>
    </w:p>
    <w:p w:rsidRDefault="007D04A2" w:rsidP="007D04A2" w:rsidR="007D04A2" w:rsidRPr="007566C5">
      <w:pPr>
        <w:jc w:val="both"/>
      </w:pPr>
      <w:r w:rsidRPr="007566C5">
        <w:t>Prodaja se obavlja po načelu „viđeno-kupljeno“, što isključuje sve naknadne prigovore kupca.</w:t>
      </w:r>
    </w:p>
    <w:p w:rsidRDefault="007D04A2" w:rsidP="007D04A2" w:rsidR="007D04A2" w:rsidRPr="007566C5">
      <w:pPr>
        <w:pStyle w:val="Bezproreda"/>
        <w:jc w:val="both"/>
      </w:pPr>
      <w:r w:rsidRPr="007566C5">
        <w:t>VI.</w:t>
      </w:r>
      <w:r w:rsidRPr="007566C5">
        <w:tab/>
        <w:t>Sud ovlašćuje Stečajnu masu GIMONT d.o.o</w:t>
      </w:r>
      <w:r>
        <w:t>.</w:t>
      </w:r>
      <w:r w:rsidRPr="007566C5">
        <w:t>, u stečaju, da o svom trošku objavi ovaj zaključak u sredstvima javnog priopćavanja, odnosno da o zaključku obavijesti osobe koje se bave posredovanjem pri prodaji nekretnina.</w:t>
      </w:r>
    </w:p>
    <w:p w:rsidRDefault="007D04A2" w:rsidP="007D04A2" w:rsidR="007D04A2" w:rsidRPr="007566C5">
      <w:pPr>
        <w:pStyle w:val="Bezproreda"/>
        <w:jc w:val="both"/>
      </w:pPr>
    </w:p>
    <w:p w:rsidRDefault="007D04A2" w:rsidP="007D04A2" w:rsidR="007D04A2" w:rsidRPr="007566C5">
      <w:pPr>
        <w:pStyle w:val="Bezproreda"/>
        <w:jc w:val="both"/>
      </w:pPr>
      <w:r w:rsidRPr="007566C5">
        <w:t>VII.</w:t>
      </w:r>
      <w:r w:rsidRPr="007566C5">
        <w:tab/>
        <w:t>Osobe zainteresirane za kupnju nekretnina mogu iste razgledati uz prethodni dogovor sa stečajnim upraviteljem Stečajne mase GIMONT d.o.o</w:t>
      </w:r>
      <w:r>
        <w:t>.</w:t>
      </w:r>
      <w:r w:rsidRPr="007566C5">
        <w:t>, u stečaju, na mob. 098 9023000</w:t>
      </w:r>
      <w:r>
        <w:t xml:space="preserve"> ili tel. 052 432 728.</w:t>
      </w:r>
      <w:r w:rsidRPr="007566C5">
        <w:t xml:space="preserve"> </w:t>
      </w:r>
    </w:p>
    <w:p w:rsidRDefault="007D04A2" w:rsidP="007D04A2" w:rsidR="007D04A2" w:rsidRPr="007566C5">
      <w:pPr>
        <w:pStyle w:val="Bezproreda"/>
        <w:jc w:val="both"/>
      </w:pPr>
    </w:p>
    <w:p w:rsidRDefault="007D04A2" w:rsidP="007D04A2" w:rsidR="007D04A2" w:rsidRPr="007566C5">
      <w:pPr>
        <w:jc w:val="both"/>
      </w:pPr>
    </w:p>
    <w:p w:rsidRDefault="003B0977" w:rsidP="007D04A2" w:rsidR="007D04A2" w:rsidRPr="007566C5">
      <w:pPr>
        <w:jc w:val="center"/>
      </w:pPr>
      <w:r>
        <w:t>U Pazinu</w:t>
      </w:r>
      <w:r w:rsidR="007D04A2" w:rsidRPr="007566C5">
        <w:t xml:space="preserve"> </w:t>
      </w:r>
      <w:r>
        <w:t>8.</w:t>
      </w:r>
      <w:r w:rsidR="00F8657F">
        <w:t xml:space="preserve"> rujna </w:t>
      </w:r>
      <w:r w:rsidR="007D04A2">
        <w:t>2017</w:t>
      </w:r>
      <w:r w:rsidR="007D04A2" w:rsidRPr="007566C5">
        <w:t>.</w:t>
      </w:r>
    </w:p>
    <w:p w:rsidRDefault="007D04A2" w:rsidP="007D04A2" w:rsidR="007D04A2">
      <w:pPr>
        <w:jc w:val="both"/>
      </w:pPr>
    </w:p>
    <w:p w:rsidRDefault="007D04A2" w:rsidP="007D04A2" w:rsidR="007D04A2" w:rsidRPr="007566C5">
      <w:pPr>
        <w:jc w:val="both"/>
      </w:pPr>
    </w:p>
    <w:p w:rsidRDefault="007D04A2" w:rsidP="007D04A2" w:rsidR="007D04A2" w:rsidRPr="007566C5">
      <w:pPr>
        <w:ind w:left="4956"/>
        <w:jc w:val="both"/>
      </w:pPr>
      <w:r w:rsidRPr="007566C5">
        <w:t xml:space="preserve">       </w:t>
      </w:r>
      <w:r w:rsidRPr="007566C5">
        <w:tab/>
      </w:r>
      <w:r w:rsidRPr="007566C5">
        <w:tab/>
        <w:t xml:space="preserve">Stečajni sudac </w:t>
      </w:r>
    </w:p>
    <w:p w:rsidRDefault="007D04A2" w:rsidP="007D04A2" w:rsidR="007D04A2" w:rsidRPr="007566C5">
      <w:pPr>
        <w:ind w:left="4956"/>
        <w:jc w:val="both"/>
      </w:pPr>
      <w:r w:rsidRPr="007566C5">
        <w:t xml:space="preserve">            Adrijana Labinjan Skok, v.r.</w:t>
      </w:r>
    </w:p>
    <w:p w:rsidRDefault="007D04A2" w:rsidP="007D04A2" w:rsidR="007D04A2">
      <w:pPr>
        <w:jc w:val="both"/>
      </w:pPr>
    </w:p>
    <w:p w:rsidRDefault="007D04A2" w:rsidP="007D04A2" w:rsidR="007D04A2" w:rsidRPr="00FD3025">
      <w:pPr>
        <w:pStyle w:val="Bezproreda"/>
      </w:pPr>
    </w:p>
    <w:p w:rsidRDefault="007D04A2" w:rsidP="007D04A2" w:rsidR="007D04A2" w:rsidRPr="007566C5">
      <w:pPr>
        <w:pStyle w:val="Bezproreda"/>
        <w:jc w:val="both"/>
      </w:pPr>
      <w:r w:rsidRPr="007566C5">
        <w:t>UPUTA O PRAVNOM LIJEKU:</w:t>
      </w:r>
    </w:p>
    <w:p w:rsidRDefault="007D04A2" w:rsidP="007D04A2" w:rsidR="007D04A2" w:rsidRPr="007566C5">
      <w:pPr>
        <w:pStyle w:val="Bezproreda"/>
        <w:jc w:val="both"/>
      </w:pPr>
      <w:r w:rsidRPr="007566C5">
        <w:t>Temeljem odredbe članka 11. stavka 9. Stečajnog zakona, protiv ovog zaključka nije dopuštena žalba.</w:t>
      </w:r>
    </w:p>
    <w:p w:rsidRDefault="007D04A2" w:rsidP="007D04A2" w:rsidR="007D04A2" w:rsidRPr="007566C5">
      <w:pPr>
        <w:pStyle w:val="Bezproreda"/>
        <w:jc w:val="both"/>
      </w:pPr>
    </w:p>
    <w:p w:rsidRDefault="007D04A2" w:rsidP="007D04A2" w:rsidR="007D04A2" w:rsidRPr="007566C5">
      <w:pPr>
        <w:pStyle w:val="Bezproreda"/>
        <w:jc w:val="both"/>
      </w:pPr>
      <w:r w:rsidRPr="007566C5">
        <w:t>DNA:</w:t>
      </w:r>
    </w:p>
    <w:p w:rsidRDefault="007D04A2" w:rsidP="007D04A2" w:rsidR="007D04A2" w:rsidRPr="007566C5">
      <w:pPr>
        <w:pStyle w:val="Bezproreda"/>
        <w:jc w:val="both"/>
      </w:pPr>
      <w:r w:rsidRPr="007566C5">
        <w:t>- stečajni upr</w:t>
      </w:r>
      <w:r>
        <w:t>avitelj</w:t>
      </w:r>
      <w:r w:rsidRPr="007566C5">
        <w:t xml:space="preserve"> Dražen Ezgeta, Poreč</w:t>
      </w:r>
      <w:r>
        <w:t>, M. Benussi 8</w:t>
      </w:r>
    </w:p>
    <w:p w:rsidRDefault="007D04A2" w:rsidP="007D04A2" w:rsidR="007D04A2" w:rsidRPr="007566C5">
      <w:pPr>
        <w:pStyle w:val="Bezproreda"/>
        <w:jc w:val="both"/>
      </w:pPr>
      <w:r w:rsidRPr="007566C5">
        <w:t xml:space="preserve">- Buković Bruno, Zagreb, Mlinarska </w:t>
      </w:r>
      <w:smartTag w:element="metricconverter" w:uri="urn:schemas-microsoft-com:office:smarttags">
        <w:smartTagPr>
          <w:attr w:val="61C" w:name="ProductID"/>
        </w:smartTagPr>
        <w:r w:rsidRPr="007566C5">
          <w:t>61C</w:t>
        </w:r>
      </w:smartTag>
      <w:r w:rsidRPr="007566C5">
        <w:t xml:space="preserve"> po pun. Zlati Dizdarević, odvjetnici iz Zagreba,</w:t>
      </w:r>
    </w:p>
    <w:p w:rsidRDefault="007D04A2" w:rsidP="007D04A2" w:rsidR="007D04A2" w:rsidRPr="007566C5">
      <w:pPr>
        <w:pStyle w:val="Bezproreda"/>
        <w:jc w:val="both"/>
      </w:pPr>
      <w:r w:rsidRPr="007566C5">
        <w:t xml:space="preserve">  Biankinijeva 3a</w:t>
      </w:r>
    </w:p>
    <w:p w:rsidRDefault="007D04A2" w:rsidP="007D04A2" w:rsidR="007D04A2" w:rsidRPr="007566C5">
      <w:pPr>
        <w:pStyle w:val="Bezproreda"/>
        <w:jc w:val="both"/>
      </w:pPr>
      <w:r>
        <w:t>- Republika Hrvatska</w:t>
      </w:r>
      <w:r w:rsidRPr="007566C5">
        <w:t xml:space="preserve"> po ŽDO Pula</w:t>
      </w:r>
      <w:r>
        <w:t>, Pula, Rovinjska ul. 2</w:t>
      </w:r>
    </w:p>
    <w:p w:rsidRDefault="007D04A2" w:rsidP="007D04A2" w:rsidR="007D04A2" w:rsidRPr="007566C5">
      <w:pPr>
        <w:pStyle w:val="Bezproreda"/>
        <w:jc w:val="both"/>
      </w:pPr>
      <w:r w:rsidRPr="007566C5">
        <w:t>- Zagrebačka banka d.d</w:t>
      </w:r>
      <w:r>
        <w:t>.</w:t>
      </w:r>
      <w:r w:rsidRPr="007566C5">
        <w:t xml:space="preserve">, Zagreb, </w:t>
      </w:r>
      <w:r>
        <w:t>Trg bana J. Jelačića 10</w:t>
      </w:r>
    </w:p>
    <w:p w:rsidRDefault="007D04A2" w:rsidP="007D04A2" w:rsidR="007D04A2">
      <w:pPr>
        <w:pStyle w:val="Bezproreda"/>
        <w:tabs>
          <w:tab w:pos="3932" w:val="left"/>
        </w:tabs>
        <w:jc w:val="both"/>
      </w:pPr>
      <w:r w:rsidRPr="007566C5">
        <w:t xml:space="preserve">- </w:t>
      </w:r>
      <w:r>
        <w:t>e-o</w:t>
      </w:r>
      <w:r w:rsidRPr="007566C5">
        <w:t>glasna ploča suda</w:t>
      </w:r>
      <w:r>
        <w:t xml:space="preserve"> 8 dana</w:t>
      </w:r>
      <w:r>
        <w:tab/>
      </w:r>
    </w:p>
    <w:p w:rsidRDefault="007D04A2" w:rsidP="007D04A2" w:rsidR="007D04A2"/>
    <w:p w:rsidRDefault="000F18BB" w:rsidR="000F18BB"/>
    <w:sectPr w:rsidSect="00604010" w:rsidR="000F18BB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0977" w:rsidR="001732A8">
      <w:pPr>
        <w:spacing w:lineRule="auto" w:line="240" w:after="0"/>
      </w:pPr>
      <w:r>
        <w:separator/>
      </w:r>
    </w:p>
  </w:endnote>
  <w:endnote w:id="0" w:type="continuationSeparator">
    <w:p w:rsidRDefault="003B0977" w:rsidR="001732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0977" w:rsidR="001732A8">
      <w:pPr>
        <w:spacing w:lineRule="auto" w:line="240" w:after="0"/>
      </w:pPr>
      <w:r>
        <w:separator/>
      </w:r>
    </w:p>
  </w:footnote>
  <w:footnote w:id="0" w:type="continuationSeparator">
    <w:p w:rsidRDefault="003B0977" w:rsidR="001732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010" w:rsidP="00604010" w:rsidR="0060401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04010" w:rsidR="0060401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010" w:rsidP="00604010" w:rsidR="00604010">
    <w:pPr>
      <w:pStyle w:val="Bezproreda"/>
      <w:ind w:firstLine="708" w:left="2124"/>
    </w:pPr>
    <w:r>
      <w:t xml:space="preserve">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014911">
      <w:rPr>
        <w:noProof/>
      </w:rPr>
      <w:t>2</w:t>
    </w:r>
    <w:r>
      <w:fldChar w:fldCharType="end"/>
    </w:r>
    <w:r>
      <w:tab/>
    </w:r>
    <w:r>
      <w:tab/>
    </w:r>
    <w:r>
      <w:tab/>
    </w:r>
    <w:r w:rsidRPr="00FD3025">
      <w:t xml:space="preserve"> </w:t>
    </w:r>
    <w:r>
      <w:t xml:space="preserve">       </w:t>
    </w:r>
    <w:r w:rsidR="003B0977" w:rsidRPr="007566C5">
      <w:t>Posl.br: Pu St-3/15</w:t>
    </w:r>
    <w:r w:rsidR="003B0977">
      <w:t>-89</w:t>
    </w:r>
  </w:p>
  <w:p w:rsidRDefault="00604010" w:rsidP="00604010" w:rsidR="00604010" w:rsidRPr="00C10B6C">
    <w:pPr>
      <w:pStyle w:val="Bezproreda"/>
    </w:pPr>
    <w:r w:rsidRPr="00C10B6C">
      <w:t xml:space="preserve">    </w:t>
    </w:r>
    <w:r>
      <w:t xml:space="preserve">    </w:t>
    </w:r>
    <w:r>
      <w:tab/>
    </w:r>
    <w:r>
      <w:tab/>
    </w:r>
    <w:r>
      <w:tab/>
    </w:r>
    <w:r>
      <w:tab/>
    </w:r>
    <w:r>
      <w:tab/>
    </w:r>
    <w:r>
      <w:tab/>
      <w:t xml:space="preserve">                                               </w:t>
    </w:r>
  </w:p>
  <w:p w:rsidRDefault="00604010" w:rsidP="00604010" w:rsidR="00604010">
    <w:pPr>
      <w:pStyle w:val="Zaglavlje"/>
      <w:jc w:val="center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4010" w:rsidR="00604010">
    <w:pPr>
      <w:pStyle w:val="Zaglavlje"/>
      <w:jc w:val="center"/>
    </w:pPr>
  </w:p>
  <w:p w:rsidRDefault="00604010" w:rsidR="0060401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04A2"/>
    <w:rsid w:val="00014911"/>
    <w:rsid w:val="000F18BB"/>
    <w:rsid w:val="001732A8"/>
    <w:rsid w:val="001C0EE0"/>
    <w:rsid w:val="003B0977"/>
    <w:rsid w:val="00604010"/>
    <w:rsid w:val="006938A8"/>
    <w:rsid w:val="007D04A2"/>
    <w:rsid w:val="00A95074"/>
    <w:rsid w:val="00BA3C2B"/>
    <w:rsid w:val="00E11D4B"/>
    <w:rsid w:val="00F8657F"/>
    <w:rsid w:val="00FE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next w:val="Bezproreda"/>
    <w:rsid w:val="007D04A2"/>
    <w:pPr>
      <w:spacing w:lineRule="auto" w:line="276" w:after="200"/>
      <w:contextualSpacing/>
    </w:pPr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7D04A2"/>
    <w:pPr>
      <w:tabs>
        <w:tab w:pos="4536" w:val="center"/>
        <w:tab w:pos="9072" w:val="right"/>
      </w:tabs>
      <w:spacing w:lineRule="auto" w:line="240" w:after="0"/>
      <w:contextualSpacing w:val="false"/>
    </w:pPr>
    <w:rPr>
      <w:bCs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D04A2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7D04A2"/>
  </w:style>
  <w:style w:styleId="Tekstbalonia" w:type="paragraph">
    <w:name w:val="Balloon Text"/>
    <w:basedOn w:val="Normal"/>
    <w:link w:val="TekstbaloniaChar"/>
    <w:uiPriority w:val="99"/>
    <w:semiHidden/>
    <w:unhideWhenUsed/>
    <w:rsid w:val="007D04A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04A2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B09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0977"/>
    <w:rPr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4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9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next w:val="Bezproreda"/>
    <w:rsid w:val="007D04A2"/>
    <w:pPr>
      <w:spacing w:after="200" w:line="276" w:lineRule="auto"/>
      <w:contextualSpacing/>
    </w:pPr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7D04A2"/>
    <w:pPr>
      <w:tabs>
        <w:tab w:pos="4536" w:val="center"/>
        <w:tab w:pos="9072" w:val="right"/>
      </w:tabs>
      <w:spacing w:after="0" w:line="240" w:lineRule="auto"/>
      <w:contextualSpacing w:val="0"/>
    </w:pPr>
    <w:rPr>
      <w:bCs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7D04A2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7D04A2"/>
  </w:style>
  <w:style w:styleId="Tekstbalonia" w:type="paragraph">
    <w:name w:val="Balloon Text"/>
    <w:basedOn w:val="Normal"/>
    <w:link w:val="TekstbaloniaChar"/>
    <w:uiPriority w:val="99"/>
    <w:semiHidden/>
    <w:unhideWhenUsed/>
    <w:rsid w:val="007D04A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04A2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B09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0977"/>
    <w:rPr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4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srpnja 2013.</izvorni_sadrzaj>
    <derivirana_varijabla naziv="DomainObject.Predmet.DatumRjesavanja_1">9. srpnja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St-3/2015</izvorni_sadrzaj>
    <derivirana_varijabla naziv="DomainObject.Predmet.OznakaBroj_1">Pu St-3/2015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>31.05.2001.</izvorni_sadrzaj>
    <derivirana_varijabla naziv="DomainObject.Predmet.PrimjedbaSuca_1">31.05.2001.</derivirana_varijabla>
  </DomainObject.Predmet.PrimjedbaSuca>
  <DomainObject.Predmet.ProtustrankaFormated>
    <izvorni_sadrzaj>  GIMONT d.o.o. u stečaju Buje</izvorni_sadrzaj>
    <derivirana_varijabla naziv="DomainObject.Predmet.ProtustrankaFormated_1">  GIMONT d.o.o. u stečaju Buje</derivirana_varijabla>
  </DomainObject.Predmet.ProtustrankaFormated>
  <DomainObject.Predmet.ProtustrankaFormatedOIB>
    <izvorni_sadrzaj>  GIMONT d.o.o. u stečaju Buje, OIB 61776763350</izvorni_sadrzaj>
    <derivirana_varijabla naziv="DomainObject.Predmet.ProtustrankaFormatedOIB_1">  GIMONT d.o.o. u stečaju Buje, OIB 61776763350</derivirana_varijabla>
  </DomainObject.Predmet.ProtustrankaFormatedOIB>
  <DomainObject.Predmet.ProtustrankaFormatedWithAdress>
    <izvorni_sadrzaj> GIMONT d.o.o. u stečaju Buje</izvorni_sadrzaj>
    <derivirana_varijabla naziv="DomainObject.Predmet.ProtustrankaFormatedWithAdress_1"> GIMONT d.o.o. u stečaju Buje</derivirana_varijabla>
  </DomainObject.Predmet.ProtustrankaFormatedWithAdress>
  <DomainObject.Predmet.ProtustrankaFormatedWithAdressOIB>
    <izvorni_sadrzaj> GIMONT d.o.o. u stečaju Buje, OIB 61776763350</izvorni_sadrzaj>
    <derivirana_varijabla naziv="DomainObject.Predmet.ProtustrankaFormatedWithAdressOIB_1"> GIMONT d.o.o. u stečaju Buje, OIB 61776763350</derivirana_varijabla>
  </DomainObject.Predmet.ProtustrankaFormatedWithAdressOIB>
  <DomainObject.Predmet.ProtustrankaWithAdress>
    <izvorni_sadrzaj>GIMONT d.o.o. u stečaju Buje </izvorni_sadrzaj>
    <derivirana_varijabla naziv="DomainObject.Predmet.ProtustrankaWithAdress_1">GIMONT d.o.o. u stečaju Buje </derivirana_varijabla>
  </DomainObject.Predmet.ProtustrankaWithAdress>
  <DomainObject.Predmet.ProtustrankaWithAdressOIB>
    <izvorni_sadrzaj>GIMONT d.o.o. u stečaju Buje, OIB 61776763350</izvorni_sadrzaj>
    <derivirana_varijabla naziv="DomainObject.Predmet.ProtustrankaWithAdressOIB_1">GIMONT d.o.o. u stečaju Buje, OIB 61776763350</derivirana_varijabla>
  </DomainObject.Predmet.ProtustrankaWithAdressOIB>
  <DomainObject.Predmet.ProtustrankaNazivFormated>
    <izvorni_sadrzaj>GIMONT d.o.o. u stečaju Buje</izvorni_sadrzaj>
    <derivirana_varijabla naziv="DomainObject.Predmet.ProtustrankaNazivFormated_1">GIMONT d.o.o. u stečaju Buje</derivirana_varijabla>
  </DomainObject.Predmet.ProtustrankaNazivFormated>
  <DomainObject.Predmet.ProtustrankaNazivFormatedOIB>
    <izvorni_sadrzaj>GIMONT d.o.o. u stečaju Buje, OIB 61776763350</izvorni_sadrzaj>
    <derivirana_varijabla naziv="DomainObject.Predmet.ProtustrankaNazivFormatedOIB_1">GIMONT d.o.o. u stečaju Buje, OIB 61776763350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- MINISTARSTVO FINANCIJA</izvorni_sadrzaj>
    <derivirana_varijabla naziv="DomainObject.Predmet.StrankaFormated_1">  REPUBLIKA HRVATSKA - MINISTARSTVO FINANCIJA</derivirana_varijabla>
  </DomainObject.Predmet.StrankaFormated>
  <DomainObject.Predmet.StrankaFormatedOIB>
    <izvorni_sadrzaj>  REPUBLIKA HRVATSKA - MINISTARSTVO FINANCIJA</izvorni_sadrzaj>
    <derivirana_varijabla naziv="DomainObject.Predmet.StrankaFormatedOIB_1">  REPUBLIKA HRVATSKA - MINISTARSTVO FINANCIJA</derivirana_varijabla>
  </DomainObject.Predmet.StrankaFormatedOIB>
  <DomainObject.Predmet.StrankaFormatedWithAdress>
    <izvorni_sadrzaj> REPUBLIKA HRVATSKA - MINISTARSTVO FINANCIJA</izvorni_sadrzaj>
    <derivirana_varijabla naziv="DomainObject.Predmet.StrankaFormatedWithAdress_1"> REPUBLIKA HRVATSKA - MINISTARSTVO FINANCIJA</derivirana_varijabla>
  </DomainObject.Predmet.StrankaFormatedWithAdress>
  <DomainObject.Predmet.StrankaFormatedWithAdressOIB>
    <izvorni_sadrzaj> REPUBLIKA HRVATSKA - MINISTARSTVO FINANCIJA</izvorni_sadrzaj>
    <derivirana_varijabla naziv="DomainObject.Predmet.StrankaFormatedWithAdressOIB_1"> REPUBLIKA HRVATSKA - MINISTARSTVO FINANCIJA</derivirana_varijabla>
  </DomainObject.Predmet.StrankaFormatedWithAdressOIB>
  <DomainObject.Predmet.StrankaWithAdress>
    <izvorni_sadrzaj>REPUBLIKA HRVATSKA - MINISTARSTVO FINANCIJA </izvorni_sadrzaj>
    <derivirana_varijabla naziv="DomainObject.Predmet.StrankaWithAdress_1">REPUBLIKA HRVATSKA - MINISTARSTVO FINANCIJA </derivirana_varijabla>
  </DomainObject.Predmet.StrankaWithAdress>
  <DomainObject.Predmet.StrankaWithAdressOIB>
    <izvorni_sadrzaj>REPUBLIKA HRVATSKA - MINISTARSTVO FINANCIJA</izvorni_sadrzaj>
    <derivirana_varijabla naziv="DomainObject.Predmet.StrankaWithAdressOIB_1">REPUBLIKA HRVATSKA - MINISTARSTVO FINANCIJA</derivirana_varijabla>
  </DomainObject.Predmet.StrankaWithAdressOIB>
  <DomainObject.Predmet.StrankaNazivFormated>
    <izvorni_sadrzaj>REPUBLIKA HRVATSKA - MINISTARSTVO FINANCIJA</izvorni_sadrzaj>
    <derivirana_varijabla naziv="DomainObject.Predmet.StrankaNazivFormated_1">REPUBLIKA HRVATSKA - MINISTARSTVO FINANCIJA</derivirana_varijabla>
  </DomainObject.Predmet.StrankaNazivFormated>
  <DomainObject.Predmet.StrankaNazivFormatedOIB>
    <izvorni_sadrzaj>REPUBLIKA HRVATSKA - MINISTARSTVO FINANCIJA</izvorni_sadrzaj>
    <derivirana_varijabla naziv="DomainObject.Predmet.StrankaNazivFormatedOIB_1">REPUBLIKA HRVATSKA - MINISTARSTVO FINANCIJA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855157.44</izvorni_sadrzaj>
    <derivirana_varijabla naziv="DomainObject.Predmet.TrenutnaVrijednost_1">855157.44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 - MINISTARSTVO FINANCIJA</item>
    </izvorni_sadrzaj>
    <derivirana_varijabla naziv="DomainObject.Predmet.StrankaListFormated_1">
      <item>REPUBLIKA HRVATSKA - MINISTARSTVO FINANCIJA</item>
    </derivirana_varijabla>
  </DomainObject.Predmet.StrankaListFormated>
  <DomainObject.Predmet.StrankaListFormatedOIB>
    <izvorni_sadrzaj>
      <item>REPUBLIKA HRVATSKA - MINISTARSTVO FINANCIJA</item>
    </izvorni_sadrzaj>
    <derivirana_varijabla naziv="DomainObject.Predmet.StrankaListFormatedOIB_1">
      <item>REPUBLIKA HRVATSKA - MINISTARSTVO FINANCIJA</item>
    </derivirana_varijabla>
  </DomainObject.Predmet.StrankaListFormatedOIB>
  <DomainObject.Predmet.StrankaListFormatedWithAdress>
    <izvorni_sadrzaj>
      <item>REPUBLIKA HRVATSKA - MINISTARSTVO FINANCIJA</item>
    </izvorni_sadrzaj>
    <derivirana_varijabla naziv="DomainObject.Predmet.StrankaListFormatedWithAdress_1">
      <item>REPUBLIKA HRVATSKA - MINISTARSTVO FINANCIJA</item>
    </derivirana_varijabla>
  </DomainObject.Predmet.StrankaListFormatedWithAdress>
  <DomainObject.Predmet.StrankaListFormatedWithAdressOIB>
    <izvorni_sadrzaj>
      <item>REPUBLIKA HRVATSKA - MINISTARSTVO FINANCIJA</item>
    </izvorni_sadrzaj>
    <derivirana_varijabla naziv="DomainObject.Predmet.StrankaListFormatedWithAdressOIB_1">
      <item>REPUBLIKA HRVATSKA - MINISTARSTVO FINANCIJA</item>
    </derivirana_varijabla>
  </DomainObject.Predmet.StrankaListFormatedWithAdressOIB>
  <DomainObject.Predmet.StrankaListNazivFormated>
    <izvorni_sadrzaj>
      <item>REPUBLIKA HRVATSKA - MINISTARSTVO FINANCIJA</item>
    </izvorni_sadrzaj>
    <derivirana_varijabla naziv="DomainObject.Predmet.StrankaListNazivFormated_1">
      <item>REPUBLIKA HRVATSKA - MINISTARSTVO FINANCIJA</item>
    </derivirana_varijabla>
  </DomainObject.Predmet.StrankaListNazivFormated>
  <DomainObject.Predmet.StrankaListNazivFormatedOIB>
    <izvorni_sadrzaj>
      <item>REPUBLIKA HRVATSKA - MINISTARSTVO FINANCIJA</item>
    </izvorni_sadrzaj>
    <derivirana_varijabla naziv="DomainObject.Predmet.StrankaListNazivFormatedOIB_1">
      <item>REPUBLIKA HRVATSKA - MINISTARSTVO FINANCIJA</item>
    </derivirana_varijabla>
  </DomainObject.Predmet.StrankaListNazivFormatedOIB>
  <DomainObject.Predmet.ProtuStrankaListFormated>
    <izvorni_sadrzaj>
      <item>GIMONT d.o.o. u stečaju Buje</item>
    </izvorni_sadrzaj>
    <derivirana_varijabla naziv="DomainObject.Predmet.ProtuStrankaListFormated_1">
      <item>GIMONT d.o.o. u stečaju Buje</item>
    </derivirana_varijabla>
  </DomainObject.Predmet.ProtuStrankaListFormated>
  <DomainObject.Predmet.ProtuStrankaListFormatedOIB>
    <izvorni_sadrzaj>
      <item>GIMONT d.o.o. u stečaju Buje, OIB 61776763350</item>
    </izvorni_sadrzaj>
    <derivirana_varijabla naziv="DomainObject.Predmet.ProtuStrankaListFormatedOIB_1">
      <item>GIMONT d.o.o. u stečaju Buje, OIB 61776763350</item>
    </derivirana_varijabla>
  </DomainObject.Predmet.ProtuStrankaListFormatedOIB>
  <DomainObject.Predmet.ProtuStrankaListFormatedWithAdress>
    <izvorni_sadrzaj>
      <item>GIMONT d.o.o. u stečaju Buje</item>
    </izvorni_sadrzaj>
    <derivirana_varijabla naziv="DomainObject.Predmet.ProtuStrankaListFormatedWithAdress_1">
      <item>GIMONT d.o.o. u stečaju Buje</item>
    </derivirana_varijabla>
  </DomainObject.Predmet.ProtuStrankaListFormatedWithAdress>
  <DomainObject.Predmet.ProtuStrankaListFormatedWithAdressOIB>
    <izvorni_sadrzaj>
      <item>GIMONT d.o.o. u stečaju Buje, OIB 61776763350</item>
    </izvorni_sadrzaj>
    <derivirana_varijabla naziv="DomainObject.Predmet.ProtuStrankaListFormatedWithAdressOIB_1">
      <item>GIMONT d.o.o. u stečaju Buje, OIB 61776763350</item>
    </derivirana_varijabla>
  </DomainObject.Predmet.ProtuStrankaListFormatedWithAdressOIB>
  <DomainObject.Predmet.ProtuStrankaListNazivFormated>
    <izvorni_sadrzaj>
      <item>GIMONT d.o.o. u stečaju Buje</item>
    </izvorni_sadrzaj>
    <derivirana_varijabla naziv="DomainObject.Predmet.ProtuStrankaListNazivFormated_1">
      <item>GIMONT d.o.o. u stečaju Buje</item>
    </derivirana_varijabla>
  </DomainObject.Predmet.ProtuStrankaListNazivFormated>
  <DomainObject.Predmet.ProtuStrankaListNazivFormatedOIB>
    <izvorni_sadrzaj>
      <item>GIMONT d.o.o. u stečaju Buje, OIB 61776763350</item>
    </izvorni_sadrzaj>
    <derivirana_varijabla naziv="DomainObject.Predmet.ProtuStrankaListNazivFormatedOIB_1">
      <item>GIMONT d.o.o. u stečaju Buje, OIB 61776763350</item>
    </derivirana_varijabla>
  </DomainObject.Predmet.ProtuStrankaListNazivFormatedOIB>
  <DomainObject.Predmet.OstaliListFormated>
    <izvorni_sadrzaj>
      <item>Dražen Ezgeta</item>
    </izvorni_sadrzaj>
    <derivirana_varijabla naziv="DomainObject.Predmet.OstaliListFormated_1">
      <item>Dražen Ezgeta</item>
    </derivirana_varijabla>
  </DomainObject.Predmet.OstaliListFormated>
  <DomainObject.Predmet.OstaliListFormatedOIB>
    <izvorni_sadrzaj>
      <item>Dražen Ezgeta, OIB 62061046523</item>
    </izvorni_sadrzaj>
    <derivirana_varijabla naziv="DomainObject.Predmet.OstaliListFormatedOIB_1">
      <item>Dražen Ezgeta, OIB 62061046523</item>
    </derivirana_varijabla>
  </DomainObject.Predmet.OstaliListFormatedOIB>
  <DomainObject.Predmet.OstaliListFormatedWithAdress>
    <izvorni_sadrzaj>
      <item>Dražen Ezgeta, Mateo Benussi 8, 52440 Poreč</item>
    </izvorni_sadrzaj>
    <derivirana_varijabla naziv="DomainObject.Predmet.OstaliListFormatedWithAdress_1">
      <item>Dražen Ezgeta, Mateo Benussi 8, 52440 Poreč</item>
    </derivirana_varijabla>
  </DomainObject.Predmet.OstaliListFormatedWithAdress>
  <DomainObject.Predmet.OstaliListFormatedWithAdressOIB>
    <izvorni_sadrzaj>
      <item>Dražen Ezgeta, OIB 62061046523, Mateo Benussi 8, 52440 Poreč</item>
    </izvorni_sadrzaj>
    <derivirana_varijabla naziv="DomainObject.Predmet.OstaliListFormatedWithAdressOIB_1">
      <item>Dražen Ezgeta, OIB 62061046523, Mateo Benussi 8, 52440 Poreč</item>
    </derivirana_varijabla>
  </DomainObject.Predmet.OstaliListFormatedWithAdressOIB>
  <DomainObject.Predmet.OstaliListNazivFormated>
    <izvorni_sadrzaj>
      <item>Dražen Ezgeta</item>
    </izvorni_sadrzaj>
    <derivirana_varijabla naziv="DomainObject.Predmet.OstaliListNazivFormated_1">
      <item>Dražen Ezgeta</item>
    </derivirana_varijabla>
  </DomainObject.Predmet.OstaliListNazivFormated>
  <DomainObject.Predmet.OstaliListNazivFormatedOIB>
    <izvorni_sadrzaj>
      <item>Dražen Ezgeta, OIB 62061046523</item>
    </izvorni_sadrzaj>
    <derivirana_varijabla naziv="DomainObject.Predmet.OstaliListNazivFormatedOIB_1"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- MINISTARSTVO FINANCIJA</izvorni_sadrzaj>
    <derivirana_varijabla naziv="DomainObject.Predmet.StrankaIDrugi_1">REPUBLIKA HRVATSKA - MINISTARSTVO FINANCIJA</derivirana_varijabla>
  </DomainObject.Predmet.StrankaIDrugi>
  <DomainObject.Predmet.ProtustrankaIDrugi>
    <izvorni_sadrzaj>GIMONT d.o.o. u stečaju Buje</izvorni_sadrzaj>
    <derivirana_varijabla naziv="DomainObject.Predmet.ProtustrankaIDrugi_1">GIMONT d.o.o. u stečaju Buje</derivirana_varijabla>
  </DomainObject.Predmet.ProtustrankaIDrugi>
  <DomainObject.Predmet.StrankaIDrugiAdressOIB>
    <izvorni_sadrzaj>REPUBLIKA HRVATSKA - MINISTARSTVO FINANCIJA</izvorni_sadrzaj>
    <derivirana_varijabla naziv="DomainObject.Predmet.StrankaIDrugiAdressOIB_1">REPUBLIKA HRVATSKA - MINISTARSTVO FINANCIJA</derivirana_varijabla>
  </DomainObject.Predmet.StrankaIDrugiAdressOIB>
  <DomainObject.Predmet.ProtustrankaIDrugiAdressOIB>
    <izvorni_sadrzaj>GIMONT d.o.o. u stečaju Buje, OIB 61776763350</izvorni_sadrzaj>
    <derivirana_varijabla naziv="DomainObject.Predmet.ProtustrankaIDrugiAdressOIB_1">GIMONT d.o.o. u stečaju Buje, OIB 61776763350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2013.</izvorni_sadrzaj>
    <derivirana_varijabla naziv="DomainObject.Predmet.OdlukaRjesenje.DatumDonosenjaOdluke_1">8. ožujka 2013.</derivirana_varijabla>
  </DomainObject.Predmet.OdlukaRjesenje.DatumDonosenjaOdluke>
  <DomainObject.Predmet.OdlukaRjesenje.DatumPravomocnosti>
    <izvorni_sadrzaj>27. ožujka 2013.</izvorni_sadrzaj>
    <derivirana_varijabla naziv="DomainObject.Predmet.OdlukaRjesenje.DatumPravomocnosti_1">27. ožujka 2013.</derivirana_varijabla>
  </DomainObject.Predmet.OdlukaRjesenje.DatumPravomocnosti>
  <DomainObject.Predmet.OdlukaRjesenje.Oznaka>
    <izvorni_sadrzaj>St-13/2011-25</izvorni_sadrzaj>
    <derivirana_varijabla naziv="DomainObject.Predmet.OdlukaRjesenje.Oznaka_1">St-13/2011-25</derivirana_varijabla>
  </DomainObject.Predmet.OdlukaRjesenje.Oznaka>
  <DomainObject.Predmet.SudioniciListNaziv>
    <izvorni_sadrzaj>
      <item>GIMONT d.o.o. u stečaju Buje</item>
      <item>REPUBLIKA HRVATSKA - MINISTARSTVO FINANCIJA</item>
      <item>Dražen Ezgeta</item>
    </izvorni_sadrzaj>
    <derivirana_varijabla naziv="DomainObject.Predmet.SudioniciListNaziv_1">
      <item>GIMONT d.o.o. u stečaju Buje</item>
      <item>REPUBLIKA HRVATSKA - MINISTARSTVO FINANCIJA</item>
      <item>Dražen Ezgeta</item>
    </derivirana_varijabla>
  </DomainObject.Predmet.SudioniciListNaziv>
  <DomainObject.Predmet.SudioniciListAdressOIB>
    <izvorni_sadrzaj>
      <item>GIMONT d.o.o. u stečaju Buje, OIB 61776763350</item>
      <item>REPUBLIKA HRVATSKA - MINISTARSTVO FINANCIJA</item>
      <item>Dražen Ezgeta, OIB 62061046523, Mateo Benussi 8,52440 Poreč</item>
    </izvorni_sadrzaj>
    <derivirana_varijabla naziv="DomainObject.Predmet.SudioniciListAdressOIB_1">
      <item>GIMONT d.o.o. u stečaju Buje, OIB 61776763350</item>
      <item>REPUBLIKA HRVATSKA - MINISTARSTVO FINANCIJA</item>
      <item>Dražen Ezgeta, OIB 62061046523, Mateo Benussi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61776763350</item>
      <item>, OIB null</item>
      <item>, OIB 62061046523</item>
    </izvorni_sadrzaj>
    <derivirana_varijabla naziv="DomainObject.Predmet.SudioniciListNazivOIB_1">
      <item>, OIB 61776763350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639</properties:Words>
  <properties:Characters>3539</properties:Characters>
  <properties:Lines>83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2017-09-08T05:21:00Z</dcterms:created>
  <dc:creator>korisnik</dc:creator>
  <cp:lastModifiedBy>Jasmina Matika</cp:lastModifiedBy>
  <dcterms:modified xmlns:xsi="http://www.w3.org/2001/XMLSchema-instance" xsi:type="dcterms:W3CDTF">2017-09-08T07:06:00Z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