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0ba3" w14:paraId="d9d0ba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373AF2">
        <w:rPr>
          <w:lang w:val="hr-HR"/>
        </w:rPr>
        <w:t>4</w:t>
      </w:r>
      <w:r w:rsidR="009079EA">
        <w:rPr>
          <w:lang w:val="hr-HR"/>
        </w:rPr>
        <w:t>16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D76C0B">
        <w:rPr>
          <w:lang w:val="hr-HR"/>
        </w:rPr>
        <w:t xml:space="preserve">EVIDENCIJA knjigovodstvena zadruga za knjigovodstvene usluge, Bjelovar, Milana Šufflaya 25b,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D76C0B">
        <w:rPr>
          <w:lang w:val="hr-HR"/>
        </w:rPr>
        <w:t>76480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D76C0B">
        <w:rPr>
          <w:lang w:val="hr-HR"/>
        </w:rPr>
        <w:t>49343958699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D76C0B">
        <w:rPr>
          <w:lang w:val="hr-HR"/>
        </w:rPr>
        <w:t>16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76C0B">
        <w:rPr>
          <w:lang w:val="hr-HR"/>
        </w:rPr>
        <w:t>45.999,90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D76C0B">
        <w:rPr>
          <w:lang w:val="hr-HR"/>
        </w:rPr>
        <w:t xml:space="preserve">Dunja Puhač, Bjelovar, </w:t>
      </w:r>
      <w:proofErr w:type="spellStart"/>
      <w:r w:rsidR="00D76C0B">
        <w:rPr>
          <w:lang w:val="hr-HR"/>
        </w:rPr>
        <w:t>Ivanovčanska</w:t>
      </w:r>
      <w:proofErr w:type="spellEnd"/>
      <w:r w:rsidR="00D76C0B">
        <w:rPr>
          <w:lang w:val="hr-HR"/>
        </w:rPr>
        <w:t xml:space="preserve"> 12, </w:t>
      </w:r>
      <w:r w:rsidR="006612D1">
        <w:rPr>
          <w:lang w:val="hr-HR"/>
        </w:rPr>
        <w:t xml:space="preserve">OIB: </w:t>
      </w:r>
      <w:r w:rsidR="00D76C0B">
        <w:rPr>
          <w:lang w:val="hr-HR"/>
        </w:rPr>
        <w:t>44774288208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D4A61">
        <w:rPr>
          <w:lang w:val="hr-HR"/>
        </w:rPr>
        <w:t>7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D4A61">
        <w:rPr>
          <w:lang w:val="hr-HR"/>
        </w:rPr>
        <w:t>7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A11" w:rsidR="00C22A11">
      <w:r>
        <w:separator/>
      </w:r>
    </w:p>
  </w:endnote>
  <w:endnote w:id="0" w:type="continuationSeparator">
    <w:p w:rsidRDefault="00C22A11" w:rsidR="00C22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A11" w:rsidR="00C22A11">
      <w:r>
        <w:separator/>
      </w:r>
    </w:p>
  </w:footnote>
  <w:footnote w:id="0" w:type="continuationSeparator">
    <w:p w:rsidRDefault="00C22A11" w:rsidR="00C22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D421C"/>
    <w:rsid w:val="000E2229"/>
    <w:rsid w:val="000E2494"/>
    <w:rsid w:val="000F5022"/>
    <w:rsid w:val="00123C08"/>
    <w:rsid w:val="00173214"/>
    <w:rsid w:val="00184DF0"/>
    <w:rsid w:val="0019644A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4B34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53C1D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22A11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46D03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6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6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St-416/2015-2</izvorni_sadrzaj>
    <derivirana_varijabla naziv="DomainObject.Oznaka_1">St-416/2015-2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EVIDENCIJA knjigovodstvena zadruga za knjigovodstvene usluge, Bjelovar</izvorni_sadrzaj>
    <derivirana_varijabla naziv="DomainObject.Predmet.ProtustrankaFormated_1">  EVIDENCIJA knjigovodstvena zadruga za knjigovodstvene usluge, Bjelovar</derivirana_varijabla>
  </DomainObject.Predmet.ProtustrankaFormated>
  <DomainObject.Predmet.ProtustrankaFormatedOIB>
    <izvorni_sadrzaj>  EVIDENCIJA knjigovodstvena zadruga za knjigovodstvene usluge, Bjelovar, OIB 49343958699</izvorni_sadrzaj>
    <derivirana_varijabla naziv="DomainObject.Predmet.ProtustrankaFormatedOIB_1">  EVIDENCIJA knjigovodstvena zadruga za knjigovodstvene usluge, Bjelovar, OIB 49343958699</derivirana_varijabla>
  </DomainObject.Predmet.ProtustrankaFormatedOIB>
  <DomainObject.Predmet.ProtustrankaFormatedWithAdress>
    <izvorni_sadrzaj> EVIDENCIJA knjigovodstvena zadruga za knjigovodstvene usluge, Bjelovar, Milana Šufflaya 25b, 43000 Bjelovar</izvorni_sadrzaj>
    <derivirana_varijabla naziv="DomainObject.Predmet.ProtustrankaFormatedWithAdress_1"> EVIDENCIJA knjigovodstvena zadruga za knjigovodstvene usluge, Bjelovar, Milana Šufflaya 25b, 43000 Bjelovar</derivirana_varijabla>
  </DomainObject.Predmet.ProtustrankaFormatedWithAdress>
  <DomainObject.Predmet.ProtustrankaFormatedWithAdressOIB>
    <izvorni_sadrzaj> EVIDENCIJA knjigovodstvena zadruga za knjigovodstvene usluge, Bjelovar, OIB 49343958699, Milana Šufflaya 25b, 43000 Bjelovar</izvorni_sadrzaj>
    <derivirana_varijabla naziv="DomainObject.Predmet.ProtustrankaFormatedWithAdressOIB_1"> EVIDENCIJA knjigovodstvena zadruga za knjigovodstvene usluge, Bjelovar, OIB 49343958699, Milana Šufflaya 25b, 43000 Bjelovar</derivirana_varijabla>
  </DomainObject.Predmet.ProtustrankaFormatedWithAdressOIB>
  <DomainObject.Predmet.ProtustrankaWithAdress>
    <izvorni_sadrzaj>EVIDENCIJA knjigovodstvena zadruga za knjigovodstvene usluge, Bjelovar Milana Šufflaya 25b, 43000 Bjelovar</izvorni_sadrzaj>
    <derivirana_varijabla naziv="DomainObject.Predmet.ProtustrankaWithAdress_1">EVIDENCIJA knjigovodstvena zadruga za knjigovodstvene usluge, Bjelovar Milana Šufflaya 25b, 43000 Bjelovar</derivirana_varijabla>
  </DomainObject.Predmet.ProtustrankaWithAdress>
  <DomainObject.Predmet.ProtustrankaWithAdressOIB>
    <izvorni_sadrzaj>EVIDENCIJA knjigovodstvena zadruga za knjigovodstvene usluge, Bjelovar, OIB 49343958699, Milana Šufflaya 25b, 43000 Bjelovar</izvorni_sadrzaj>
    <derivirana_varijabla naziv="DomainObject.Predmet.ProtustrankaWithAdressOIB_1">EVIDENCIJA knjigovodstvena zadruga za knjigovodstvene usluge, Bjelovar, OIB 49343958699, Milana Šufflaya 25b, 43000 Bjelovar</derivirana_varijabla>
  </DomainObject.Predmet.ProtustrankaWithAdressOIB>
  <DomainObject.Predmet.ProtustrankaNazivFormated>
    <izvorni_sadrzaj>EVIDENCIJA knjigovodstvena zadruga za knjigovodstvene usluge, Bjelovar</izvorni_sadrzaj>
    <derivirana_varijabla naziv="DomainObject.Predmet.ProtustrankaNazivFormated_1">EVIDENCIJA knjigovodstvena zadruga za knjigovodstvene usluge, Bjelovar</derivirana_varijabla>
  </DomainObject.Predmet.ProtustrankaNazivFormated>
  <DomainObject.Predmet.ProtustrankaNazivFormatedOIB>
    <izvorni_sadrzaj>EVIDENCIJA knjigovodstvena zadruga za knjigovodstvene usluge, Bjelovar, OIB 49343958699</izvorni_sadrzaj>
    <derivirana_varijabla naziv="DomainObject.Predmet.ProtustrankaNazivFormatedOIB_1">EVIDENCIJA knjigovodstvena zadruga za knjigovodstvene usluge, Bjelovar, OIB 49343958699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EVIDENCIJA knjigovodstvena zadruga za knjigovodstvene usluge, Bjelovar</item>
    </izvorni_sadrzaj>
    <derivirana_varijabla naziv="DomainObject.Predmet.ProtuStrankaListFormated_1">
      <item>EVIDENCIJA knjigovodstvena zadruga za knjigovodstvene usluge, Bjelovar</item>
    </derivirana_varijabla>
  </DomainObject.Predmet.ProtuStrankaListFormated>
  <DomainObject.Predmet.ProtuStrankaListFormatedOIB>
    <izvorni_sadrzaj>
      <item>EVIDENCIJA knjigovodstvena zadruga za knjigovodstvene usluge, Bjelovar, OIB 49343958699</item>
    </izvorni_sadrzaj>
    <derivirana_varijabla naziv="DomainObject.Predmet.ProtuStrankaListFormatedOIB_1">
      <item>EVIDENCIJA knjigovodstvena zadruga za knjigovodstvene usluge, Bjelovar, OIB 49343958699</item>
    </derivirana_varijabla>
  </DomainObject.Predmet.ProtuStrankaListFormatedOIB>
  <DomainObject.Predmet.ProtuStrankaListFormatedWithAdress>
    <izvorni_sadrzaj>
      <item>EVIDENCIJA knjigovodstvena zadruga za knjigovodstvene usluge, Bjelovar, Milana Šufflaya 25b, 43000 Bjelovar</item>
    </izvorni_sadrzaj>
    <derivirana_varijabla naziv="DomainObject.Predmet.ProtuStrankaListFormatedWithAdress_1">
      <item>EVIDENCIJA knjigovodstvena zadruga za knjigovodstvene usluge, Bjelovar, Milana Šufflaya 25b, 43000 Bjelovar</item>
    </derivirana_varijabla>
  </DomainObject.Predmet.ProtuStrankaListFormatedWithAdress>
  <DomainObject.Predmet.ProtuStrankaListFormatedWithAdressOIB>
    <izvorni_sadrzaj>
      <item>EVIDENCIJA knjigovodstvena zadruga za knjigovodstvene usluge, Bjelovar, OIB 49343958699, Milana Šufflaya 25b, 43000 Bjelovar</item>
    </izvorni_sadrzaj>
    <derivirana_varijabla naziv="DomainObject.Predmet.ProtuStrankaListFormatedWithAdressOIB_1">
      <item>EVIDENCIJA knjigovodstvena zadruga za knjigovodstvene usluge, Bjelovar, OIB 49343958699, Milana Šufflaya 25b, 43000 Bjelovar</item>
    </derivirana_varijabla>
  </DomainObject.Predmet.ProtuStrankaListFormatedWithAdressOIB>
  <DomainObject.Predmet.ProtuStrankaListNazivFormated>
    <izvorni_sadrzaj>
      <item>EVIDENCIJA knjigovodstvena zadruga za knjigovodstvene usluge, Bjelovar</item>
    </izvorni_sadrzaj>
    <derivirana_varijabla naziv="DomainObject.Predmet.ProtuStrankaListNazivFormated_1">
      <item>EVIDENCIJA knjigovodstvena zadruga za knjigovodstvene usluge, Bjelovar</item>
    </derivirana_varijabla>
  </DomainObject.Predmet.ProtuStrankaListNazivFormated>
  <DomainObject.Predmet.ProtuStrankaListNazivFormatedOIB>
    <izvorni_sadrzaj>
      <item>EVIDENCIJA knjigovodstvena zadruga za knjigovodstvene usluge, Bjelovar, OIB 49343958699</item>
    </izvorni_sadrzaj>
    <derivirana_varijabla naziv="DomainObject.Predmet.ProtuStrankaListNazivFormatedOIB_1">
      <item>EVIDENCIJA knjigovodstvena zadruga za knjigovodstvene usluge, Bjelovar, OIB 49343958699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St-416/2015-2</izvorni_sadrzaj>
    <derivirana_varijabla naziv="DomainObject.PoslovniBrojDokumenta_1">St-416/2015-2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EVIDENCIJA knjigovodstvena zadruga za knjigovodstvene usluge, Bjelovar</izvorni_sadrzaj>
    <derivirana_varijabla naziv="DomainObject.Predmet.ProtustrankaIDrugi_1">EVIDENCIJA knjigovodstvena zadruga za knjigovodstvene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EVIDENCIJA knjigovodstvena zadruga za knjigovodstvene usluge, Bjelovar, OIB 49343958699, Milana Šufflaya 25b, 43000 Bjelovar</izvorni_sadrzaj>
    <derivirana_varijabla naziv="DomainObject.Predmet.ProtustrankaIDrugiAdressOIB_1">EVIDENCIJA knjigovodstvena zadruga za knjigovodstvene usluge, Bjelovar, OIB 49343958699, Milana Šufflaya 25b,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EVIDENCIJA knjigovodstvena zadruga za knjigovodstvene usluge, Bjelovar</item>
    </izvorni_sadrzaj>
    <derivirana_varijabla naziv="DomainObject.Predmet.SudioniciListNaziv_1">
      <item>FINA, RC ZAGREB, Podružnica Bjelovar</item>
      <item>EVIDENCIJA knjigovodstvena zadruga za knjigovodstvene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EVIDENCIJA knjigovodstvena zadruga za knjigovodstvene usluge, Bjelovar, OIB 49343958699, Milana Šufflaya 25b,43000 Bjelovar</item>
    </izvorni_sadrzaj>
    <derivirana_varijabla naziv="DomainObject.Predmet.SudioniciListAdressOIB_1">
      <item>FINA, RC ZAGREB, Podružnica Bjelovar, OIB 85821130368, F. Supila 4,43000 Bjelovar</item>
      <item>EVIDENCIJA knjigovodstvena zadruga za knjigovodstvene usluge, Bjelovar, OIB 49343958699, Milana Šufflaya 25b,43000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49343958699</item>
    </izvorni_sadrzaj>
    <derivirana_varijabla naziv="DomainObject.Predmet.SudioniciListNazivOIB_1">
      <item>, OIB 85821130368</item>
      <item>, OIB 49343958699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1737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2015-12-07T08:01:00Z</dcterms:created>
  <dc:creator>ssabljic</dc:creator>
  <cp:lastModifiedBy>Suzana Sabljić</cp:lastModifiedBy>
  <cp:lastPrinted>2015-12-07T07:56:00Z</cp:lastPrinted>
  <dcterms:modified xmlns:xsi="http://www.w3.org/2001/XMLSchema-instance" xsi:type="dcterms:W3CDTF">2015-12-07T08:05:00Z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