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5923" w14:paraId="1c65923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6D7886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</w:t>
      </w:r>
    </w:p>
    <w:p w:rsidRDefault="002342CC" w:rsidP="002342CC" w:rsidR="0023770D" w:rsidRPr="00426317">
      <w:pPr>
        <w:ind w:hanging="720" w:left="360"/>
        <w:jc w:val="both"/>
      </w:pPr>
      <w:r w:rsidRPr="00426317">
        <w:t xml:space="preserve">                                          </w:t>
      </w:r>
      <w:r w:rsidR="006D244D" w:rsidRPr="00426317">
        <w:t xml:space="preserve">               </w:t>
      </w:r>
      <w:r w:rsidRPr="00426317">
        <w:t xml:space="preserve">    </w:t>
      </w: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6E11BB" w:rsidR="00F101EC" w:rsidRPr="00F101EC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6E11BB">
        <w:rPr>
          <w:b/>
        </w:rPr>
        <w:t xml:space="preserve">AMATERSKI ŠPORTSKI BILJAR </w:t>
      </w:r>
      <w:r w:rsidR="006E11BB" w:rsidRPr="006E11BB">
        <w:rPr>
          <w:b/>
        </w:rPr>
        <w:t>KLUB ''SNOOPY''</w:t>
      </w:r>
      <w:r w:rsidR="004D755B" w:rsidRPr="00FC2C90">
        <w:rPr>
          <w:b/>
        </w:rPr>
        <w:t xml:space="preserve">, </w:t>
      </w:r>
      <w:r w:rsidR="006E11BB" w:rsidRPr="006E11BB">
        <w:rPr>
          <w:b/>
        </w:rPr>
        <w:t>Osijek</w:t>
      </w:r>
      <w:r w:rsidR="008708FC" w:rsidRPr="00FC2C90">
        <w:rPr>
          <w:b/>
        </w:rPr>
        <w:t xml:space="preserve">, </w:t>
      </w:r>
      <w:proofErr w:type="spellStart"/>
      <w:r w:rsidR="006E11BB" w:rsidRPr="006E11BB">
        <w:rPr>
          <w:b/>
        </w:rPr>
        <w:t>Biljska</w:t>
      </w:r>
      <w:proofErr w:type="spellEnd"/>
      <w:r w:rsidR="006E11BB" w:rsidRPr="006E11BB">
        <w:rPr>
          <w:b/>
        </w:rPr>
        <w:t xml:space="preserve"> cesta 54</w:t>
      </w:r>
      <w:r w:rsidR="008708FC" w:rsidRPr="008708FC">
        <w:rPr>
          <w:b/>
        </w:rPr>
        <w:t xml:space="preserve">, </w:t>
      </w:r>
      <w:r w:rsidR="006E11BB">
        <w:rPr>
          <w:b/>
        </w:rPr>
        <w:t>Registarski broj</w:t>
      </w:r>
      <w:r w:rsidR="006E11BB" w:rsidRPr="006E11BB">
        <w:rPr>
          <w:b/>
        </w:rPr>
        <w:t>: 14004117</w:t>
      </w:r>
      <w:r w:rsidR="004D755B" w:rsidRPr="00FC2C90">
        <w:rPr>
          <w:b/>
        </w:rPr>
        <w:t xml:space="preserve">, </w:t>
      </w:r>
      <w:r w:rsidR="006E11BB">
        <w:rPr>
          <w:b/>
        </w:rPr>
        <w:t>OIB</w:t>
      </w:r>
      <w:r w:rsidR="006E11BB" w:rsidRPr="006E11BB">
        <w:rPr>
          <w:b/>
        </w:rPr>
        <w:t>: 38213937253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CD32AB">
        <w:t>1</w:t>
      </w:r>
      <w:r w:rsidR="008D0CCC">
        <w:t>3</w:t>
      </w:r>
      <w:r w:rsidR="006879D4">
        <w:t>. prosinca</w:t>
      </w:r>
      <w:r w:rsidR="004D755B" w:rsidRPr="00426317">
        <w:t xml:space="preserve"> </w:t>
      </w:r>
      <w:r w:rsidR="00204EAF" w:rsidRPr="00426317">
        <w:t xml:space="preserve">2016. </w:t>
      </w:r>
    </w:p>
    <w:p w:rsidRDefault="003D1957" w:rsidP="00582538" w:rsidR="003D1957">
      <w:pPr>
        <w:jc w:val="both"/>
      </w:pPr>
    </w:p>
    <w:p w:rsidRDefault="006D7886" w:rsidP="00582538" w:rsidR="006D7886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4F40E1" w:rsidP="00582538" w:rsidR="008C4A50">
      <w:pPr>
        <w:ind w:left="360"/>
        <w:jc w:val="both"/>
      </w:pPr>
      <w:r>
        <w:t xml:space="preserve">        </w:t>
      </w:r>
      <w:r w:rsidR="008C4A50" w:rsidRPr="00426317">
        <w:t xml:space="preserve">                                     </w:t>
      </w:r>
    </w:p>
    <w:p w:rsidRDefault="006D7886" w:rsidP="00582538" w:rsidR="006D7886" w:rsidRPr="00426317">
      <w:pPr>
        <w:ind w:left="360"/>
        <w:jc w:val="both"/>
      </w:pPr>
    </w:p>
    <w:p w:rsidRDefault="008C4A50" w:rsidP="006731CA" w:rsidR="00605915" w:rsidRPr="00426317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 xml:space="preserve">OTVARA SE stečajni postupak nad </w:t>
      </w:r>
      <w:r w:rsidR="006E11BB">
        <w:rPr>
          <w:b/>
        </w:rPr>
        <w:t xml:space="preserve">AMATERSKI ŠPORTSKI BILJAR </w:t>
      </w:r>
      <w:r w:rsidR="006E11BB" w:rsidRPr="006E11BB">
        <w:rPr>
          <w:b/>
        </w:rPr>
        <w:t>KLUB ''SNOOPY''</w:t>
      </w:r>
      <w:r w:rsidR="006E11BB" w:rsidRPr="00FC2C90">
        <w:rPr>
          <w:b/>
        </w:rPr>
        <w:t xml:space="preserve">, </w:t>
      </w:r>
      <w:r w:rsidR="006E11BB" w:rsidRPr="006E11BB">
        <w:rPr>
          <w:b/>
        </w:rPr>
        <w:t>Osijek</w:t>
      </w:r>
      <w:r w:rsidR="006E11BB" w:rsidRPr="00FC2C90">
        <w:rPr>
          <w:b/>
        </w:rPr>
        <w:t xml:space="preserve">, </w:t>
      </w:r>
      <w:proofErr w:type="spellStart"/>
      <w:r w:rsidR="006E11BB" w:rsidRPr="006E11BB">
        <w:rPr>
          <w:b/>
        </w:rPr>
        <w:t>Biljska</w:t>
      </w:r>
      <w:proofErr w:type="spellEnd"/>
      <w:r w:rsidR="006E11BB" w:rsidRPr="006E11BB">
        <w:rPr>
          <w:b/>
        </w:rPr>
        <w:t xml:space="preserve"> cesta 54</w:t>
      </w:r>
      <w:r w:rsidR="006E11BB" w:rsidRPr="008708FC">
        <w:rPr>
          <w:b/>
        </w:rPr>
        <w:t xml:space="preserve">, </w:t>
      </w:r>
      <w:r w:rsidR="006E11BB">
        <w:rPr>
          <w:b/>
        </w:rPr>
        <w:t>Registarski broj</w:t>
      </w:r>
      <w:r w:rsidR="006E11BB" w:rsidRPr="006E11BB">
        <w:rPr>
          <w:b/>
        </w:rPr>
        <w:t>: 14004117</w:t>
      </w:r>
      <w:r w:rsidR="006E11BB" w:rsidRPr="00FC2C90">
        <w:rPr>
          <w:b/>
        </w:rPr>
        <w:t xml:space="preserve">, </w:t>
      </w:r>
      <w:r w:rsidR="006E11BB">
        <w:rPr>
          <w:b/>
        </w:rPr>
        <w:t>OIB</w:t>
      </w:r>
      <w:r w:rsidR="006E11BB" w:rsidRPr="006E11BB">
        <w:rPr>
          <w:b/>
        </w:rPr>
        <w:t>: 38213937253</w:t>
      </w:r>
      <w:r w:rsidR="00204EAF" w:rsidRPr="00426317">
        <w:t xml:space="preserve">. </w:t>
      </w:r>
    </w:p>
    <w:p w:rsidRDefault="00605915" w:rsidP="00605915" w:rsidR="00605915" w:rsidRPr="00426317">
      <w:pPr>
        <w:pStyle w:val="Odlomakpopisa"/>
        <w:ind w:left="1500"/>
        <w:jc w:val="both"/>
      </w:pPr>
    </w:p>
    <w:p w:rsidRDefault="006C4CD3" w:rsidP="006C4CD3" w:rsidR="006C4CD3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Jadranka </w:t>
      </w:r>
      <w:proofErr w:type="spellStart"/>
      <w:r>
        <w:t>Šeput</w:t>
      </w:r>
      <w:proofErr w:type="spellEnd"/>
      <w:r>
        <w:t>, Osijek, Dalmatinska 17, OIB: 56729601545.</w:t>
      </w:r>
    </w:p>
    <w:p w:rsidRDefault="00623C71" w:rsidP="00605915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6E11BB">
        <w:rPr>
          <w:b/>
        </w:rPr>
        <w:t xml:space="preserve">AMATERSKI ŠPORTSKI BILJAR </w:t>
      </w:r>
      <w:r w:rsidR="006E11BB" w:rsidRPr="006E11BB">
        <w:rPr>
          <w:b/>
        </w:rPr>
        <w:t>KLUB ''SNOOPY''</w:t>
      </w:r>
      <w:r w:rsidR="006E11BB" w:rsidRPr="00FC2C90">
        <w:rPr>
          <w:b/>
        </w:rPr>
        <w:t xml:space="preserve">, </w:t>
      </w:r>
      <w:r w:rsidR="006E11BB" w:rsidRPr="006E11BB">
        <w:rPr>
          <w:b/>
        </w:rPr>
        <w:t>Osijek</w:t>
      </w:r>
      <w:r w:rsidR="006E11BB" w:rsidRPr="00FC2C90">
        <w:rPr>
          <w:b/>
        </w:rPr>
        <w:t xml:space="preserve">, </w:t>
      </w:r>
      <w:proofErr w:type="spellStart"/>
      <w:r w:rsidR="006E11BB" w:rsidRPr="006E11BB">
        <w:rPr>
          <w:b/>
        </w:rPr>
        <w:t>Biljska</w:t>
      </w:r>
      <w:proofErr w:type="spellEnd"/>
      <w:r w:rsidR="006E11BB" w:rsidRPr="006E11BB">
        <w:rPr>
          <w:b/>
        </w:rPr>
        <w:t xml:space="preserve"> cesta 54</w:t>
      </w:r>
      <w:r w:rsidR="006E11BB" w:rsidRPr="008708FC">
        <w:rPr>
          <w:b/>
        </w:rPr>
        <w:t xml:space="preserve">, </w:t>
      </w:r>
      <w:r w:rsidR="006E11BB">
        <w:rPr>
          <w:b/>
        </w:rPr>
        <w:t>Registarski broj</w:t>
      </w:r>
      <w:r w:rsidR="006E11BB" w:rsidRPr="006E11BB">
        <w:rPr>
          <w:b/>
        </w:rPr>
        <w:t>: 14004117</w:t>
      </w:r>
      <w:r w:rsidR="006E11BB" w:rsidRPr="00FC2C90">
        <w:rPr>
          <w:b/>
        </w:rPr>
        <w:t xml:space="preserve">, </w:t>
      </w:r>
      <w:r w:rsidR="006E11BB">
        <w:rPr>
          <w:b/>
        </w:rPr>
        <w:t>OIB</w:t>
      </w:r>
      <w:r w:rsidR="006E11BB" w:rsidRPr="006E11BB">
        <w:rPr>
          <w:b/>
        </w:rPr>
        <w:t>: 38213937253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955C5" w:rsidR="00F101EC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C759A0" w:rsidP="00C16ED2" w:rsidR="00C759A0">
      <w:pPr>
        <w:jc w:val="both"/>
        <w:rPr>
          <w:bCs/>
        </w:rPr>
      </w:pPr>
    </w:p>
    <w:p w:rsidRDefault="006D7886" w:rsidP="00C16ED2" w:rsidR="006D7886" w:rsidRPr="00426317">
      <w:pPr>
        <w:jc w:val="both"/>
        <w:rPr>
          <w:bCs/>
        </w:rPr>
      </w:pPr>
    </w:p>
    <w:p w:rsidRDefault="00831EFF" w:rsidP="00831EFF" w:rsidR="00831EFF">
      <w:pPr>
        <w:jc w:val="both"/>
      </w:pPr>
      <w:r w:rsidRPr="00426317">
        <w:t xml:space="preserve">             Financijska agencija Regionalni centar Osijek, Podružnica Osijek podnijela je dana </w:t>
      </w:r>
      <w:r w:rsidR="006E11BB">
        <w:t>19</w:t>
      </w:r>
      <w:r w:rsidR="00711FAD">
        <w:t xml:space="preserve">. </w:t>
      </w:r>
      <w:r w:rsidR="006E11BB">
        <w:t>kolovoza</w:t>
      </w:r>
      <w:r w:rsidRPr="00426317">
        <w:t xml:space="preserve"> 2016. zahtjev ovom sudu za provedbu skraćenog stečajnog postupka nad dužnikom </w:t>
      </w:r>
      <w:r w:rsidR="006E11BB">
        <w:rPr>
          <w:b/>
        </w:rPr>
        <w:t xml:space="preserve">AMATERSKI ŠPORTSKI BILJAR KLUB ''SNOOPY'', Osijek, </w:t>
      </w:r>
      <w:proofErr w:type="spellStart"/>
      <w:r w:rsidR="006E11BB">
        <w:rPr>
          <w:b/>
        </w:rPr>
        <w:t>Biljska</w:t>
      </w:r>
      <w:proofErr w:type="spellEnd"/>
      <w:r w:rsidR="006E11BB">
        <w:rPr>
          <w:b/>
        </w:rPr>
        <w:t xml:space="preserve"> cesta 54, Registarski broj: 14004117, OIB: 38213937253</w:t>
      </w:r>
      <w:r w:rsidRPr="00426317">
        <w:t xml:space="preserve">. </w:t>
      </w:r>
      <w:r w:rsidR="00520D43">
        <w:t xml:space="preserve"> </w:t>
      </w:r>
    </w:p>
    <w:p w:rsidRDefault="006D7886" w:rsidP="00831EFF" w:rsidR="006D7886">
      <w:pPr>
        <w:jc w:val="both"/>
      </w:pPr>
    </w:p>
    <w:p w:rsidRDefault="00CC254C" w:rsidP="00831EFF" w:rsidR="00CC254C">
      <w:pPr>
        <w:jc w:val="both"/>
      </w:pPr>
    </w:p>
    <w:p w:rsidRDefault="00CC254C" w:rsidP="00831EFF" w:rsidR="00CC254C" w:rsidRPr="00426317">
      <w:pPr>
        <w:jc w:val="both"/>
      </w:pP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lastRenderedPageBreak/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C759A0" w:rsidP="006501B5" w:rsidR="00C759A0" w:rsidRPr="00426317">
      <w:pPr>
        <w:pStyle w:val="Tijeloteksta"/>
      </w:pPr>
    </w:p>
    <w:p w:rsidRDefault="00831EFF" w:rsidP="00831EFF" w:rsidR="00831EFF" w:rsidRPr="00426317">
      <w:pPr>
        <w:pStyle w:val="Tijeloteksta"/>
        <w:ind w:firstLine="708"/>
      </w:pPr>
      <w:r w:rsidRPr="00426317">
        <w:t xml:space="preserve">Kako su ispunjene pretpostavke iz citirane odredbe SZ-a, Trgovački sud u Osijeku je dana </w:t>
      </w:r>
      <w:r w:rsidR="00DC53A6">
        <w:t>14</w:t>
      </w:r>
      <w:r w:rsidR="002316FD">
        <w:t>. rujna</w:t>
      </w:r>
      <w:r w:rsidRPr="00426317">
        <w:t xml:space="preserve"> 2016. objavio oglas na mrežnoj stranici e-oglasna ploča sudova pod poslovnim brojem St-</w:t>
      </w:r>
      <w:r w:rsidR="005B0BA3">
        <w:t>2165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DA2504">
        <w:t>1</w:t>
      </w:r>
      <w:r w:rsidR="008D0CCC">
        <w:t>3</w:t>
      </w:r>
      <w:r w:rsidR="004D57F7">
        <w:t>. prosinca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K </w:t>
      </w:r>
      <w:r w:rsidR="00A05F37">
        <w:t>25.1.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162" w:rsidP="00FD0D3C" w:rsidR="00671162">
      <w:r>
        <w:separator/>
      </w:r>
    </w:p>
  </w:endnote>
  <w:endnote w:id="0" w:type="continuationSeparator">
    <w:p w:rsidRDefault="00671162" w:rsidP="00FD0D3C" w:rsidR="00671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162" w:rsidP="00FD0D3C" w:rsidR="00671162">
      <w:r>
        <w:separator/>
      </w:r>
    </w:p>
  </w:footnote>
  <w:footnote w:id="0" w:type="continuationSeparator">
    <w:p w:rsidRDefault="00671162" w:rsidP="00FD0D3C" w:rsidR="006711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162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07491B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A46B68" w:rsidP="00A46B68" w:rsidR="00A46B68">
    <w:pPr>
      <w:pStyle w:val="Zaglavlje"/>
      <w:jc w:val="right"/>
    </w:pPr>
    <w:r w:rsidRPr="00552F4F">
      <w:t>3 St-</w:t>
    </w:r>
    <w:r w:rsidR="005B0BA3">
      <w:t>2165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5B0BA3">
      <w:t>2165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07CD9"/>
    <w:rsid w:val="00013252"/>
    <w:rsid w:val="00017F4A"/>
    <w:rsid w:val="00020F4F"/>
    <w:rsid w:val="000219FB"/>
    <w:rsid w:val="00045AFB"/>
    <w:rsid w:val="00054465"/>
    <w:rsid w:val="000578BE"/>
    <w:rsid w:val="0006489C"/>
    <w:rsid w:val="00065487"/>
    <w:rsid w:val="0007491B"/>
    <w:rsid w:val="00083CA8"/>
    <w:rsid w:val="00086CC9"/>
    <w:rsid w:val="00090738"/>
    <w:rsid w:val="000A5A2D"/>
    <w:rsid w:val="000A72CD"/>
    <w:rsid w:val="000C0DB0"/>
    <w:rsid w:val="000C47AE"/>
    <w:rsid w:val="000E075B"/>
    <w:rsid w:val="000E3D7E"/>
    <w:rsid w:val="000E5CC1"/>
    <w:rsid w:val="000E6A82"/>
    <w:rsid w:val="000E78E7"/>
    <w:rsid w:val="00102AA4"/>
    <w:rsid w:val="00105CFE"/>
    <w:rsid w:val="00134B5A"/>
    <w:rsid w:val="00146A74"/>
    <w:rsid w:val="001539A9"/>
    <w:rsid w:val="00155BD6"/>
    <w:rsid w:val="0015637B"/>
    <w:rsid w:val="001566DE"/>
    <w:rsid w:val="001635F3"/>
    <w:rsid w:val="001643FC"/>
    <w:rsid w:val="00171061"/>
    <w:rsid w:val="001710FA"/>
    <w:rsid w:val="001778C9"/>
    <w:rsid w:val="00180465"/>
    <w:rsid w:val="0019039C"/>
    <w:rsid w:val="00191741"/>
    <w:rsid w:val="00195D04"/>
    <w:rsid w:val="001B2D10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40F5"/>
    <w:rsid w:val="00215DA9"/>
    <w:rsid w:val="0022748C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32F6"/>
    <w:rsid w:val="002A0AB3"/>
    <w:rsid w:val="002A2FA0"/>
    <w:rsid w:val="002A52BB"/>
    <w:rsid w:val="002C5E10"/>
    <w:rsid w:val="002C74DA"/>
    <w:rsid w:val="002D0F9F"/>
    <w:rsid w:val="002E3FA7"/>
    <w:rsid w:val="002F7DCA"/>
    <w:rsid w:val="00310D5A"/>
    <w:rsid w:val="00313E0B"/>
    <w:rsid w:val="0031512F"/>
    <w:rsid w:val="00315DA9"/>
    <w:rsid w:val="00320F3B"/>
    <w:rsid w:val="003254DA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648"/>
    <w:rsid w:val="004E6A4C"/>
    <w:rsid w:val="004F1ABF"/>
    <w:rsid w:val="004F3B9A"/>
    <w:rsid w:val="004F40E1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48FE"/>
    <w:rsid w:val="00566CDF"/>
    <w:rsid w:val="00572E04"/>
    <w:rsid w:val="00581BA4"/>
    <w:rsid w:val="00582538"/>
    <w:rsid w:val="005927E2"/>
    <w:rsid w:val="00595ED5"/>
    <w:rsid w:val="005A2702"/>
    <w:rsid w:val="005B021C"/>
    <w:rsid w:val="005B0BA3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01B5"/>
    <w:rsid w:val="0065408A"/>
    <w:rsid w:val="00656BD6"/>
    <w:rsid w:val="00667887"/>
    <w:rsid w:val="00671162"/>
    <w:rsid w:val="006731CA"/>
    <w:rsid w:val="006879D4"/>
    <w:rsid w:val="006923A0"/>
    <w:rsid w:val="006969F2"/>
    <w:rsid w:val="006B0A71"/>
    <w:rsid w:val="006B7979"/>
    <w:rsid w:val="006C4CD3"/>
    <w:rsid w:val="006C6A8D"/>
    <w:rsid w:val="006D244D"/>
    <w:rsid w:val="006D26FC"/>
    <w:rsid w:val="006D7886"/>
    <w:rsid w:val="006E11BB"/>
    <w:rsid w:val="006F7B62"/>
    <w:rsid w:val="0071192E"/>
    <w:rsid w:val="00711FAD"/>
    <w:rsid w:val="007272CA"/>
    <w:rsid w:val="007305A3"/>
    <w:rsid w:val="00751321"/>
    <w:rsid w:val="00763366"/>
    <w:rsid w:val="007711C6"/>
    <w:rsid w:val="00781F35"/>
    <w:rsid w:val="00782E35"/>
    <w:rsid w:val="007937C6"/>
    <w:rsid w:val="0079451D"/>
    <w:rsid w:val="00795074"/>
    <w:rsid w:val="007A3125"/>
    <w:rsid w:val="007A4B35"/>
    <w:rsid w:val="007B19D5"/>
    <w:rsid w:val="007C0B45"/>
    <w:rsid w:val="007C1675"/>
    <w:rsid w:val="007C4617"/>
    <w:rsid w:val="007D7533"/>
    <w:rsid w:val="007E0889"/>
    <w:rsid w:val="007E7F9D"/>
    <w:rsid w:val="007F179D"/>
    <w:rsid w:val="007F728B"/>
    <w:rsid w:val="007F7404"/>
    <w:rsid w:val="00803611"/>
    <w:rsid w:val="00811407"/>
    <w:rsid w:val="00812BBF"/>
    <w:rsid w:val="008151B4"/>
    <w:rsid w:val="00815972"/>
    <w:rsid w:val="00830399"/>
    <w:rsid w:val="00831EFF"/>
    <w:rsid w:val="00854B77"/>
    <w:rsid w:val="00857E27"/>
    <w:rsid w:val="00862BB7"/>
    <w:rsid w:val="00862C08"/>
    <w:rsid w:val="008708FC"/>
    <w:rsid w:val="008954D0"/>
    <w:rsid w:val="008955C5"/>
    <w:rsid w:val="008C4A50"/>
    <w:rsid w:val="008D0CCC"/>
    <w:rsid w:val="008D7B94"/>
    <w:rsid w:val="00900445"/>
    <w:rsid w:val="00913130"/>
    <w:rsid w:val="009202C9"/>
    <w:rsid w:val="00926AFE"/>
    <w:rsid w:val="00944B78"/>
    <w:rsid w:val="0094584D"/>
    <w:rsid w:val="009776BC"/>
    <w:rsid w:val="00980238"/>
    <w:rsid w:val="00982E7C"/>
    <w:rsid w:val="009865D2"/>
    <w:rsid w:val="009B409D"/>
    <w:rsid w:val="009B556F"/>
    <w:rsid w:val="009C31E6"/>
    <w:rsid w:val="009C5E36"/>
    <w:rsid w:val="009D1C07"/>
    <w:rsid w:val="009D224B"/>
    <w:rsid w:val="009D363B"/>
    <w:rsid w:val="009D42F4"/>
    <w:rsid w:val="00A013EC"/>
    <w:rsid w:val="00A05496"/>
    <w:rsid w:val="00A05F37"/>
    <w:rsid w:val="00A11D11"/>
    <w:rsid w:val="00A12C16"/>
    <w:rsid w:val="00A235A5"/>
    <w:rsid w:val="00A2428C"/>
    <w:rsid w:val="00A2752E"/>
    <w:rsid w:val="00A35140"/>
    <w:rsid w:val="00A353A4"/>
    <w:rsid w:val="00A46B68"/>
    <w:rsid w:val="00A47FBD"/>
    <w:rsid w:val="00A54BCD"/>
    <w:rsid w:val="00A579DC"/>
    <w:rsid w:val="00A93359"/>
    <w:rsid w:val="00A93F0F"/>
    <w:rsid w:val="00A94EE7"/>
    <w:rsid w:val="00A97A22"/>
    <w:rsid w:val="00AB4254"/>
    <w:rsid w:val="00AB7F38"/>
    <w:rsid w:val="00AC0D47"/>
    <w:rsid w:val="00AD10D4"/>
    <w:rsid w:val="00AF376F"/>
    <w:rsid w:val="00B0206D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2DA1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59A0"/>
    <w:rsid w:val="00C76909"/>
    <w:rsid w:val="00C803E3"/>
    <w:rsid w:val="00C83026"/>
    <w:rsid w:val="00C84D29"/>
    <w:rsid w:val="00CA7583"/>
    <w:rsid w:val="00CA7DA3"/>
    <w:rsid w:val="00CB3D16"/>
    <w:rsid w:val="00CC0820"/>
    <w:rsid w:val="00CC254C"/>
    <w:rsid w:val="00CD017A"/>
    <w:rsid w:val="00CD32AB"/>
    <w:rsid w:val="00CD3B3C"/>
    <w:rsid w:val="00CE2DA1"/>
    <w:rsid w:val="00CF2F58"/>
    <w:rsid w:val="00D13E6B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A2504"/>
    <w:rsid w:val="00DB02A0"/>
    <w:rsid w:val="00DB052E"/>
    <w:rsid w:val="00DB25D0"/>
    <w:rsid w:val="00DC416F"/>
    <w:rsid w:val="00DC4443"/>
    <w:rsid w:val="00DC53A6"/>
    <w:rsid w:val="00DD35AD"/>
    <w:rsid w:val="00DD390A"/>
    <w:rsid w:val="00DD3CFA"/>
    <w:rsid w:val="00DD4697"/>
    <w:rsid w:val="00DE5440"/>
    <w:rsid w:val="00DF0F5B"/>
    <w:rsid w:val="00DF1A33"/>
    <w:rsid w:val="00DF3709"/>
    <w:rsid w:val="00DF46FE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0A4A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00F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101EC"/>
    <w:rsid w:val="00F2091F"/>
    <w:rsid w:val="00F24363"/>
    <w:rsid w:val="00F3263A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9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4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9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9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4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9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2165</izvorni_sadrzaj>
    <derivirana_varijabla naziv="DomainObject.Predmet.Broj_1">2165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St-2165/2016</izvorni_sadrzaj>
    <derivirana_varijabla naziv="DomainObject.Predmet.OznakaBroj_1">St-2165/2016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AMATERSKI ŠPORTSKI BILJAR KLUB ''SNOOPY''</izvorni_sadrzaj>
    <derivirana_varijabla naziv="DomainObject.Predmet.ProtustrankaFormated_1">  AMATERSKI ŠPORTSKI BILJAR KLUB ''SNOOPY''</derivirana_varijabla>
  </DomainObject.Predmet.ProtustrankaFormated>
  <DomainObject.Predmet.ProtustrankaFormatedOIB>
    <izvorni_sadrzaj>  AMATERSKI ŠPORTSKI BILJAR KLUB ''SNOOPY'', OIB 38213937253</izvorni_sadrzaj>
    <derivirana_varijabla naziv="DomainObject.Predmet.ProtustrankaFormatedOIB_1">  AMATERSKI ŠPORTSKI BILJAR KLUB ''SNOOPY'', OIB 38213937253</derivirana_varijabla>
  </DomainObject.Predmet.ProtustrankaFormatedOIB>
  <DomainObject.Predmet.ProtustrankaFormatedWithAdress>
    <izvorni_sadrzaj> AMATERSKI ŠPORTSKI BILJAR KLUB ''SNOOPY'', Biljska Cesta 54, 31000 Osijek</izvorni_sadrzaj>
    <derivirana_varijabla naziv="DomainObject.Predmet.ProtustrankaFormatedWithAdress_1"> AMATERSKI ŠPORTSKI BILJAR KLUB ''SNOOPY'', Biljska Cesta 54, 31000 Osijek</derivirana_varijabla>
  </DomainObject.Predmet.ProtustrankaFormatedWithAdress>
  <DomainObject.Predmet.ProtustrankaFormatedWithAdressOIB>
    <izvorni_sadrzaj> AMATERSKI ŠPORTSKI BILJAR KLUB ''SNOOPY'', OIB 38213937253, Biljska Cesta 54, 31000 Osijek</izvorni_sadrzaj>
    <derivirana_varijabla naziv="DomainObject.Predmet.ProtustrankaFormatedWithAdressOIB_1"> AMATERSKI ŠPORTSKI BILJAR KLUB ''SNOOPY'', OIB 38213937253, Biljska Cesta 54, 31000 Osijek</derivirana_varijabla>
  </DomainObject.Predmet.ProtustrankaFormatedWithAdressOIB>
  <DomainObject.Predmet.ProtustrankaWithAdress>
    <izvorni_sadrzaj>AMATERSKI ŠPORTSKI BILJAR KLUB ''SNOOPY'' Biljska Cesta 54, 31000 Osijek</izvorni_sadrzaj>
    <derivirana_varijabla naziv="DomainObject.Predmet.ProtustrankaWithAdress_1">AMATERSKI ŠPORTSKI BILJAR KLUB ''SNOOPY'' Biljska Cesta 54, 31000 Osijek</derivirana_varijabla>
  </DomainObject.Predmet.ProtustrankaWithAdress>
  <DomainObject.Predmet.ProtustrankaWithAdressOIB>
    <izvorni_sadrzaj>AMATERSKI ŠPORTSKI BILJAR KLUB ''SNOOPY'', OIB 38213937253, Biljska Cesta 54, 31000 Osijek</izvorni_sadrzaj>
    <derivirana_varijabla naziv="DomainObject.Predmet.ProtustrankaWithAdressOIB_1">AMATERSKI ŠPORTSKI BILJAR KLUB ''SNOOPY'', OIB 38213937253, Biljska Cesta 54, 31000 Osijek</derivirana_varijabla>
  </DomainObject.Predmet.ProtustrankaWithAdressOIB>
  <DomainObject.Predmet.ProtustrankaNazivFormated>
    <izvorni_sadrzaj>AMATERSKI ŠPORTSKI BILJAR KLUB ''SNOOPY''</izvorni_sadrzaj>
    <derivirana_varijabla naziv="DomainObject.Predmet.ProtustrankaNazivFormated_1">AMATERSKI ŠPORTSKI BILJAR KLUB ''SNOOPY''</derivirana_varijabla>
  </DomainObject.Predmet.ProtustrankaNazivFormated>
  <DomainObject.Predmet.ProtustrankaNazivFormatedOIB>
    <izvorni_sadrzaj>AMATERSKI ŠPORTSKI BILJAR KLUB ''SNOOPY'', OIB 38213937253</izvorni_sadrzaj>
    <derivirana_varijabla naziv="DomainObject.Predmet.ProtustrankaNazivFormatedOIB_1">AMATERSKI ŠPORTSKI BILJAR KLUB ''SNOOPY'', OIB 38213937253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AMATERSKI ŠPORTSKI BILJAR KLUB ''SNOOPY''</item>
    </izvorni_sadrzaj>
    <derivirana_varijabla naziv="DomainObject.Predmet.ProtuStrankaListFormated_1">
      <item>AMATERSKI ŠPORTSKI BILJAR KLUB ''SNOOPY''</item>
    </derivirana_varijabla>
  </DomainObject.Predmet.ProtuStrankaListFormated>
  <DomainObject.Predmet.ProtuStrankaListFormatedOIB>
    <izvorni_sadrzaj>
      <item>AMATERSKI ŠPORTSKI BILJAR KLUB ''SNOOPY'', OIB 38213937253</item>
    </izvorni_sadrzaj>
    <derivirana_varijabla naziv="DomainObject.Predmet.ProtuStrankaListFormatedOIB_1">
      <item>AMATERSKI ŠPORTSKI BILJAR KLUB ''SNOOPY'', OIB 38213937253</item>
    </derivirana_varijabla>
  </DomainObject.Predmet.ProtuStrankaListFormatedOIB>
  <DomainObject.Predmet.ProtuStrankaListFormatedWithAdress>
    <izvorni_sadrzaj>
      <item>AMATERSKI ŠPORTSKI BILJAR KLUB ''SNOOPY'', Biljska Cesta 54, 31000 Osijek</item>
    </izvorni_sadrzaj>
    <derivirana_varijabla naziv="DomainObject.Predmet.ProtuStrankaListFormatedWithAdress_1">
      <item>AMATERSKI ŠPORTSKI BILJAR KLUB ''SNOOPY'', Biljska Cesta 54, 31000 Osijek</item>
    </derivirana_varijabla>
  </DomainObject.Predmet.ProtuStrankaListFormatedWithAdress>
  <DomainObject.Predmet.ProtuStrankaListFormatedWithAdressOIB>
    <izvorni_sadrzaj>
      <item>AMATERSKI ŠPORTSKI BILJAR KLUB ''SNOOPY'', OIB 38213937253, Biljska Cesta 54, 31000 Osijek</item>
    </izvorni_sadrzaj>
    <derivirana_varijabla naziv="DomainObject.Predmet.ProtuStrankaListFormatedWithAdressOIB_1">
      <item>AMATERSKI ŠPORTSKI BILJAR KLUB ''SNOOPY'', OIB 38213937253, Biljska Cesta 54, 31000 Osijek</item>
    </derivirana_varijabla>
  </DomainObject.Predmet.ProtuStrankaListFormatedWithAdressOIB>
  <DomainObject.Predmet.ProtuStrankaListNazivFormated>
    <izvorni_sadrzaj>
      <item>AMATERSKI ŠPORTSKI BILJAR KLUB ''SNOOPY''</item>
    </izvorni_sadrzaj>
    <derivirana_varijabla naziv="DomainObject.Predmet.ProtuStrankaListNazivFormated_1">
      <item>AMATERSKI ŠPORTSKI BILJAR KLUB ''SNOOPY''</item>
    </derivirana_varijabla>
  </DomainObject.Predmet.ProtuStrankaListNazivFormated>
  <DomainObject.Predmet.ProtuStrankaListNazivFormatedOIB>
    <izvorni_sadrzaj>
      <item>AMATERSKI ŠPORTSKI BILJAR KLUB ''SNOOPY'', OIB 38213937253</item>
    </izvorni_sadrzaj>
    <derivirana_varijabla naziv="DomainObject.Predmet.ProtuStrankaListNazivFormatedOIB_1">
      <item>AMATERSKI ŠPORTSKI BILJAR KLUB ''SNOOPY'', OIB 38213937253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AMATERSKI ŠPORTSKI BILJAR KLUB ''SNOOPY''</izvorni_sadrzaj>
    <derivirana_varijabla naziv="DomainObject.Predmet.ProtustrankaIDrugi_1">AMATERSKI ŠPORTSKI BILJAR KLUB ''SNOOPY''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AMATERSKI ŠPORTSKI BILJAR KLUB ''SNOOPY'', OIB 38213937253, Biljska Cesta 54, 31000 Osijek</izvorni_sadrzaj>
    <derivirana_varijabla naziv="DomainObject.Predmet.ProtustrankaIDrugiAdressOIB_1">AMATERSKI ŠPORTSKI BILJAR KLUB ''SNOOPY'', OIB 38213937253, Biljska Cesta 54,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AMATERSKI ŠPORTSKI BILJAR KLUB ''SNOOPY''</item>
    </izvorni_sadrzaj>
    <derivirana_varijabla naziv="DomainObject.Predmet.SudioniciListNaziv_1">
      <item>FINA RC OSIJEK</item>
      <item>AMATERSKI ŠPORTSKI BILJAR KLUB ''SNOOPY''</item>
    </derivirana_varijabla>
  </DomainObject.Predmet.SudioniciListNaziv>
  <DomainObject.Predmet.SudioniciListAdressOIB>
    <izvorni_sadrzaj>
      <item>FINA RC OSIJEK, OIB 85821130368</item>
      <item>AMATERSKI ŠPORTSKI BILJAR KLUB ''SNOOPY'', OIB 38213937253, Biljska Cesta 54,31000 Osijek</item>
    </izvorni_sadrzaj>
    <derivirana_varijabla naziv="DomainObject.Predmet.SudioniciListAdressOIB_1">
      <item>FINA RC OSIJEK, OIB 85821130368</item>
      <item>AMATERSKI ŠPORTSKI BILJAR KLUB ''SNOOPY'', OIB 38213937253, Biljska Cesta 54,31000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38213937253</item>
    </izvorni_sadrzaj>
    <derivirana_varijabla naziv="DomainObject.Predmet.SudioniciListNazivOIB_1">
      <item>, OIB 85821130368</item>
      <item>, OIB 38213937253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1C898-8A2D-466A-B2E2-6070F56E6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2669</properties:Characters>
  <properties:Lines>94</properties:Lines>
  <properties:Paragraphs>29</properties:Paragraphs>
  <properties:TotalTime>394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2016-12-13T08:15:00Z</dcterms:modified>
  <cp:revision>599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