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dc0e" w14:paraId="f96dc0e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967F16">
        <w:t>UDRUGA MLADIH "PESKI" ĐURĐEVAC, Đurđevac, Grkinska 4,</w:t>
      </w:r>
      <w:r w:rsidR="00F10C2B" w:rsidRPr="0058263E">
        <w:t xml:space="preserve"> OIB:</w:t>
      </w:r>
      <w:r w:rsidR="0058263E">
        <w:t xml:space="preserve"> </w:t>
      </w:r>
      <w:r w:rsidR="00967F16">
        <w:t>05098834726</w:t>
      </w:r>
      <w:r w:rsidR="00637444" w:rsidRPr="0058263E">
        <w:t xml:space="preserve">, dana </w:t>
      </w:r>
      <w:r w:rsidR="0058263E">
        <w:t>2</w:t>
      </w:r>
      <w:r w:rsidR="007538E2">
        <w:t>4</w:t>
      </w:r>
      <w:r w:rsidR="0058263E">
        <w:t xml:space="preserve">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6E7553">
        <w:t xml:space="preserve">Stečajnog zakona </w:t>
      </w:r>
      <w:r w:rsidR="0058263E">
        <w:t>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967F16">
        <w:t xml:space="preserve">UDRUGA MLADIH "PESKI" ĐURĐEVAC, Đurđevac, Grkinska 4, </w:t>
      </w:r>
      <w:r w:rsidR="0081351D" w:rsidRPr="0058263E">
        <w:t>OIB:</w:t>
      </w:r>
      <w:r>
        <w:t xml:space="preserve"> </w:t>
      </w:r>
      <w:r w:rsidR="00967F16">
        <w:t>05098834726</w:t>
      </w:r>
      <w:r w:rsidR="00CB6C18" w:rsidRPr="0058263E">
        <w:t xml:space="preserve"> iznosi </w:t>
      </w:r>
      <w:r w:rsidR="00967F16">
        <w:t>1.599,06</w:t>
      </w:r>
      <w:r w:rsidR="00026649">
        <w:t xml:space="preserve"> kn.</w:t>
      </w:r>
      <w:r w:rsidR="00D62E1A">
        <w:t xml:space="preserve">          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 xml:space="preserve">oziva se </w:t>
      </w:r>
      <w:r w:rsidR="00967F16">
        <w:t xml:space="preserve">predsjednik udruge Goran Sabočanec, </w:t>
      </w:r>
      <w:r w:rsidR="0081351D" w:rsidRPr="0058263E">
        <w:t xml:space="preserve">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 xml:space="preserve">pozorava se </w:t>
      </w:r>
      <w:r w:rsidR="00967F16">
        <w:t>predsjednik udruge</w:t>
      </w:r>
      <w:r w:rsidR="00E6563E">
        <w:t xml:space="preserve"> </w:t>
      </w:r>
      <w:r w:rsidR="00CB6C18" w:rsidRPr="0058263E">
        <w:t>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1351D" w:rsidR="0081351D">
      <w:pPr>
        <w:jc w:val="center"/>
      </w:pPr>
      <w:r>
        <w:t>U Varaždinu, 2</w:t>
      </w:r>
      <w:r w:rsidR="007538E2">
        <w:t>4</w:t>
      </w:r>
      <w:r>
        <w:t>. rujna 2015.</w:t>
      </w:r>
    </w:p>
    <w:p w:rsidRDefault="0058263E" w:rsidP="0081351D" w:rsidR="0058263E">
      <w:pPr>
        <w:jc w:val="center"/>
      </w:pP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3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967F16">
      <w:t>190/15-3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26649"/>
    <w:rsid w:val="000D3AEC"/>
    <w:rsid w:val="000D41E5"/>
    <w:rsid w:val="000E1119"/>
    <w:rsid w:val="000E51F0"/>
    <w:rsid w:val="000F0403"/>
    <w:rsid w:val="001159F0"/>
    <w:rsid w:val="00161263"/>
    <w:rsid w:val="001770D9"/>
    <w:rsid w:val="001938C2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34F06"/>
    <w:rsid w:val="0047710E"/>
    <w:rsid w:val="00497129"/>
    <w:rsid w:val="004C1E71"/>
    <w:rsid w:val="004F1C08"/>
    <w:rsid w:val="00525276"/>
    <w:rsid w:val="005253B8"/>
    <w:rsid w:val="00550E19"/>
    <w:rsid w:val="005737D1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E7553"/>
    <w:rsid w:val="006F25A8"/>
    <w:rsid w:val="00733A5A"/>
    <w:rsid w:val="00735822"/>
    <w:rsid w:val="00741660"/>
    <w:rsid w:val="007538E2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67F16"/>
    <w:rsid w:val="00982CC9"/>
    <w:rsid w:val="009D0C5B"/>
    <w:rsid w:val="00A00D9B"/>
    <w:rsid w:val="00A05A32"/>
    <w:rsid w:val="00A7279A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2E1A"/>
    <w:rsid w:val="00D65D0F"/>
    <w:rsid w:val="00D8212F"/>
    <w:rsid w:val="00DA54DB"/>
    <w:rsid w:val="00DE5384"/>
    <w:rsid w:val="00E024D4"/>
    <w:rsid w:val="00E1490A"/>
    <w:rsid w:val="00E30FC5"/>
    <w:rsid w:val="00E6563E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3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8C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38C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38C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38C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3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8C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38C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38C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38C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MALDIH "PESKI" ĐURĐEVAC</izvorni_sadrzaj>
    <derivirana_varijabla naziv="DomainObject.Predmet.ProtustrankaFormated_1">  UDRUGA MALDIH "PESKI" ĐURĐEVAC</derivirana_varijabla>
  </DomainObject.Predmet.ProtustrankaFormated>
  <DomainObject.Predmet.ProtustrankaFormatedOIB>
    <izvorni_sadrzaj>  UDRUGA MALDIH "PESKI" ĐURĐEVAC, OIB 05098834726</izvorni_sadrzaj>
    <derivirana_varijabla naziv="DomainObject.Predmet.ProtustrankaFormatedOIB_1">  UDRUGA MALDIH "PESKI" ĐURĐEVAC, OIB 05098834726</derivirana_varijabla>
  </DomainObject.Predmet.ProtustrankaFormatedOIB>
  <DomainObject.Predmet.ProtustrankaFormatedWithAdress>
    <izvorni_sadrzaj> UDRUGA MALDIH "PESKI" ĐURĐEVAC, Grinska 4, 48350 Đurđevac</izvorni_sadrzaj>
    <derivirana_varijabla naziv="DomainObject.Predmet.ProtustrankaFormatedWithAdress_1"> UDRUGA MALDIH "PESKI" ĐURĐEVAC, Grinska 4, 48350 Đurđevac</derivirana_varijabla>
  </DomainObject.Predmet.ProtustrankaFormatedWithAdress>
  <DomainObject.Predmet.ProtustrankaFormatedWithAdressOIB>
    <izvorni_sadrzaj> UDRUGA MALDIH "PESKI" ĐURĐEVAC, OIB 05098834726, Grinska 4, 48350 Đurđevac</izvorni_sadrzaj>
    <derivirana_varijabla naziv="DomainObject.Predmet.ProtustrankaFormatedWithAdressOIB_1"> UDRUGA MALDIH "PESKI" ĐURĐEVAC, OIB 05098834726, Grinska 4, 48350 Đurđevac</derivirana_varijabla>
  </DomainObject.Predmet.ProtustrankaFormatedWithAdressOIB>
  <DomainObject.Predmet.ProtustrankaWithAdress>
    <izvorni_sadrzaj>UDRUGA MALDIH "PESKI" ĐURĐEVAC Grinska 4, 48350 Đurđevac</izvorni_sadrzaj>
    <derivirana_varijabla naziv="DomainObject.Predmet.ProtustrankaWithAdress_1">UDRUGA MALDIH "PESKI" ĐURĐEVAC Grinska 4, 48350 Đurđevac</derivirana_varijabla>
  </DomainObject.Predmet.ProtustrankaWithAdress>
  <DomainObject.Predmet.ProtustrankaWithAdressOIB>
    <izvorni_sadrzaj>UDRUGA MALDIH "PESKI" ĐURĐEVAC, OIB 05098834726, Grinska 4, 48350 Đurđevac</izvorni_sadrzaj>
    <derivirana_varijabla naziv="DomainObject.Predmet.ProtustrankaWithAdressOIB_1">UDRUGA MALDIH "PESKI" ĐURĐEVAC, OIB 05098834726, Grinska 4, 48350 Đurđevac</derivirana_varijabla>
  </DomainObject.Predmet.ProtustrankaWithAdressOIB>
  <DomainObject.Predmet.ProtustrankaNazivFormated>
    <izvorni_sadrzaj>UDRUGA MALDIH "PESKI" ĐURĐEVAC</izvorni_sadrzaj>
    <derivirana_varijabla naziv="DomainObject.Predmet.ProtustrankaNazivFormated_1">UDRUGA MALDIH "PESKI" ĐURĐEVAC</derivirana_varijabla>
  </DomainObject.Predmet.ProtustrankaNazivFormated>
  <DomainObject.Predmet.ProtustrankaNazivFormatedOIB>
    <izvorni_sadrzaj>UDRUGA MALDIH "PESKI" ĐURĐEVAC, OIB 05098834726</izvorni_sadrzaj>
    <derivirana_varijabla naziv="DomainObject.Predmet.ProtustrankaNazivFormatedOIB_1">UDRUGA MALDIH "PESKI" ĐURĐEVAC, OIB 05098834726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1599.06</izvorni_sadrzaj>
    <derivirana_varijabla naziv="DomainObject.Predmet.TrenutnaVrijednost_1">1599.06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UDRUGA MALDIH "PESKI" ĐURĐEVAC</item>
    </izvorni_sadrzaj>
    <derivirana_varijabla naziv="DomainObject.Predmet.ProtuStrankaListFormated_1">
      <item>UDRUGA MALDIH "PESKI" ĐURĐEVAC</item>
    </derivirana_varijabla>
  </DomainObject.Predmet.ProtuStrankaListFormated>
  <DomainObject.Predmet.ProtuStrankaListFormatedOIB>
    <izvorni_sadrzaj>
      <item>UDRUGA MALDIH "PESKI" ĐURĐEVAC, OIB 05098834726</item>
    </izvorni_sadrzaj>
    <derivirana_varijabla naziv="DomainObject.Predmet.ProtuStrankaListFormatedOIB_1">
      <item>UDRUGA MALDIH "PESKI" ĐURĐEVAC, OIB 05098834726</item>
    </derivirana_varijabla>
  </DomainObject.Predmet.ProtuStrankaListFormatedOIB>
  <DomainObject.Predmet.ProtuStrankaListFormatedWithAdress>
    <izvorni_sadrzaj>
      <item>UDRUGA MALDIH "PESKI" ĐURĐEVAC, Grinska 4, 48350 Đurđevac</item>
    </izvorni_sadrzaj>
    <derivirana_varijabla naziv="DomainObject.Predmet.ProtuStrankaListFormatedWithAdress_1">
      <item>UDRUGA MALDIH "PESKI" ĐURĐEVAC, Grinska 4, 48350 Đurđevac</item>
    </derivirana_varijabla>
  </DomainObject.Predmet.ProtuStrankaListFormatedWithAdress>
  <DomainObject.Predmet.ProtuStrankaListFormatedWithAdressOIB>
    <izvorni_sadrzaj>
      <item>UDRUGA MALDIH "PESKI" ĐURĐEVAC, OIB 05098834726, Grinska 4, 48350 Đurđevac</item>
    </izvorni_sadrzaj>
    <derivirana_varijabla naziv="DomainObject.Predmet.ProtuStrankaListFormatedWithAdressOIB_1">
      <item>UDRUGA MALDIH "PESKI" ĐURĐEVAC, OIB 05098834726, Grinska 4, 48350 Đurđevac</item>
    </derivirana_varijabla>
  </DomainObject.Predmet.ProtuStrankaListFormatedWithAdressOIB>
  <DomainObject.Predmet.ProtuStrankaListNazivFormated>
    <izvorni_sadrzaj>
      <item>UDRUGA MALDIH "PESKI" ĐURĐEVAC</item>
    </izvorni_sadrzaj>
    <derivirana_varijabla naziv="DomainObject.Predmet.ProtuStrankaListNazivFormated_1">
      <item>UDRUGA MALDIH "PESKI" ĐURĐEVAC</item>
    </derivirana_varijabla>
  </DomainObject.Predmet.ProtuStrankaListNazivFormated>
  <DomainObject.Predmet.ProtuStrankaListNazivFormatedOIB>
    <izvorni_sadrzaj>
      <item>UDRUGA MALDIH "PESKI" ĐURĐEVAC, OIB 05098834726</item>
    </izvorni_sadrzaj>
    <derivirana_varijabla naziv="DomainObject.Predmet.ProtuStrankaListNazivFormatedOIB_1">
      <item>UDRUGA MALDIH "PESKI" ĐURĐEVAC, OIB 05098834726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UDRUGA MALDIH "PESKI" ĐURĐEVAC</izvorni_sadrzaj>
    <derivirana_varijabla naziv="DomainObject.Predmet.ProtustrankaIDrugi_1">UDRUGA MALDIH "PESKI" ĐURĐEVAC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UDRUGA MALDIH "PESKI" ĐURĐEVAC, OIB 05098834726, Grinska 4, 48350 Đurđevac</izvorni_sadrzaj>
    <derivirana_varijabla naziv="DomainObject.Predmet.ProtustrankaIDrugiAdressOIB_1">UDRUGA MALDIH "PESKI" ĐURĐEVAC, OIB 05098834726, Grinska 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UDRUGA MALDIH "PESKI" ĐURĐEVAC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UDRUGA MALDIH "PESKI" ĐURĐEVAC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UDRUGA MALDIH "PESKI" ĐURĐEVAC, OIB 05098834726, Grinska 4,48350 Đurđevac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UDRUGA MALDIH "PESKI" ĐURĐEVAC, OIB 05098834726, Grinska 4,48350 Đurđevac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05098834726</item>
      <item>, OIB null</item>
      <item>, OIB null</item>
    </izvorni_sadrzaj>
    <derivirana_varijabla naziv="DomainObject.Predmet.SudioniciListNazivOIB_1">
      <item>, OIB null</item>
      <item>, OIB 05098834726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40EB1-57A0-4CD2-9446-D68DA7F61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1801</properties:Characters>
  <properties:Lines>47</properties:Lines>
  <properties:Paragraphs>13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2015-09-24T08:45:00Z</dcterms:modified>
  <cp:revision>16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