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702d" w14:paraId="734702d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256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562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71524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32562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Jadransko osiguranje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