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47fc" w14:paraId="adb47fc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5D055D">
        <w:rPr>
          <w:szCs w:val="24"/>
        </w:rPr>
        <w:t>987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0F77CF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5D055D">
        <w:t>GMR d.o.o., Varaždin, Vjekoslava Špinčića 71</w:t>
      </w:r>
      <w:r w:rsidR="000F77CF">
        <w:t>, OIB:</w:t>
      </w:r>
      <w:r w:rsidR="005D055D">
        <w:t xml:space="preserve"> 56660371533</w:t>
      </w:r>
      <w:r w:rsidR="007D3B29">
        <w:t xml:space="preserve">, dana </w:t>
      </w:r>
      <w:r w:rsidR="00525C45">
        <w:rPr>
          <w:szCs w:val="24"/>
        </w:rPr>
        <w:t>28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5D055D" w:rsidRPr="005D055D">
        <w:t xml:space="preserve"> </w:t>
      </w:r>
      <w:r w:rsidR="005D055D">
        <w:t>GMR d.o.o., Varaždin, Vjekoslava Špinčića 71, OIB: 56660371533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25C45">
        <w:rPr>
          <w:szCs w:val="24"/>
        </w:rPr>
        <w:t>28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525C45">
        <w:rPr>
          <w:szCs w:val="24"/>
        </w:rPr>
        <w:t>15,0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5D055D" w:rsidR="007D3B2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5D055D">
        <w:t>GMR d.o.o., Varaždin, Vjekoslava Špinčića 71, OIB: 56660371533.</w:t>
      </w:r>
    </w:p>
    <w:p w:rsidRDefault="000F77CF" w:rsidP="00CE3446" w:rsidR="000F77CF">
      <w:pPr>
        <w:jc w:val="both"/>
      </w:pPr>
    </w:p>
    <w:p w:rsidRDefault="00DF4B3F" w:rsidP="00BE6F91" w:rsidR="003E49A3">
      <w:pPr>
        <w:ind w:firstLine="708"/>
        <w:jc w:val="both"/>
      </w:pPr>
      <w:r w:rsidRPr="00962A57">
        <w:t xml:space="preserve">III Za stečajnog upravitelja imenuje se </w:t>
      </w:r>
      <w:r w:rsidR="003E49A3">
        <w:t>Marijan Drljanovčan, Antuna Mihanovića 131, Miholjanec, OIB: 49708160625.</w:t>
      </w:r>
    </w:p>
    <w:p w:rsidRDefault="003E49A3" w:rsidP="003E49A3" w:rsidR="003E49A3">
      <w:pPr>
        <w:jc w:val="both"/>
      </w:pPr>
    </w:p>
    <w:p w:rsidRDefault="007A75CE" w:rsidP="00BE6F91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5D055D" w:rsidRPr="005D055D">
        <w:t xml:space="preserve"> </w:t>
      </w:r>
      <w:r w:rsidR="005D055D">
        <w:t>GMR d.o.o., Varaždin, Vjekoslava Špinčića 71, OIB: 56660371533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F77CF">
        <w:rPr>
          <w:szCs w:val="24"/>
        </w:rPr>
        <w:t>02.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0F77CF">
        <w:rPr>
          <w:szCs w:val="24"/>
        </w:rPr>
        <w:t>28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F77CF" w:rsidR="00BF401D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5D055D">
        <w:t>GMR d.o.o., Varaždin, Vjekoslava Špinčića 71</w:t>
      </w:r>
    </w:p>
    <w:p w:rsidRDefault="007D3B29" w:rsidP="00DF4B3F" w:rsid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Osoba ovlaštena</w:t>
      </w:r>
      <w:r w:rsidR="00C06E09" w:rsidRPr="005D055D">
        <w:rPr>
          <w:szCs w:val="24"/>
        </w:rPr>
        <w:t xml:space="preserve"> za zastupanje dužnika</w:t>
      </w:r>
      <w:r w:rsidRPr="005D055D">
        <w:rPr>
          <w:szCs w:val="24"/>
        </w:rPr>
        <w:t xml:space="preserve"> </w:t>
      </w:r>
      <w:r w:rsidR="005D055D">
        <w:t>Andreja Jagačić, Varaždin, Vjekoslava Špinčića 72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3E49A3" w:rsidRPr="00962A57">
        <w:t xml:space="preserve">se </w:t>
      </w:r>
      <w:r w:rsidR="003E49A3">
        <w:t>Marijan Drljanovčan, Antuna Mihanovića 131, Miholjanec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7247FE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C06" w:rsidP="007A75CE" w:rsidR="00897C06">
      <w:r>
        <w:separator/>
      </w:r>
    </w:p>
  </w:endnote>
  <w:endnote w:id="0" w:type="continuationSeparator">
    <w:p w:rsidRDefault="00897C06" w:rsidP="007A75CE" w:rsidR="00897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C06" w:rsidP="007A75CE" w:rsidR="00897C06">
      <w:r>
        <w:separator/>
      </w:r>
    </w:p>
  </w:footnote>
  <w:footnote w:id="0" w:type="continuationSeparator">
    <w:p w:rsidRDefault="00897C06" w:rsidP="007A75CE" w:rsidR="00897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7499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5D055D">
      <w:t>987</w:t>
    </w:r>
    <w:r w:rsidR="00B8373D">
      <w:t>/201</w:t>
    </w:r>
    <w:r w:rsidR="00467EEF">
      <w:t>5</w:t>
    </w:r>
    <w:r w:rsidR="00B8373D">
      <w:t>-</w:t>
    </w:r>
    <w:r w:rsidR="000F77CF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0F77CF"/>
    <w:rsid w:val="00182D43"/>
    <w:rsid w:val="001E69F5"/>
    <w:rsid w:val="00255595"/>
    <w:rsid w:val="0028731D"/>
    <w:rsid w:val="002A6059"/>
    <w:rsid w:val="002B657B"/>
    <w:rsid w:val="002D464C"/>
    <w:rsid w:val="00375932"/>
    <w:rsid w:val="0037785D"/>
    <w:rsid w:val="003B5155"/>
    <w:rsid w:val="003E2AE0"/>
    <w:rsid w:val="003E49A3"/>
    <w:rsid w:val="00423959"/>
    <w:rsid w:val="004448AE"/>
    <w:rsid w:val="00467EEF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1AAA"/>
    <w:rsid w:val="006F25A8"/>
    <w:rsid w:val="00704110"/>
    <w:rsid w:val="007247FE"/>
    <w:rsid w:val="00735822"/>
    <w:rsid w:val="00736EF3"/>
    <w:rsid w:val="00741660"/>
    <w:rsid w:val="00797499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97C06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A56BA2"/>
    <w:rsid w:val="00A92369"/>
    <w:rsid w:val="00AC5AD3"/>
    <w:rsid w:val="00AE3548"/>
    <w:rsid w:val="00B34567"/>
    <w:rsid w:val="00B375FC"/>
    <w:rsid w:val="00B7038C"/>
    <w:rsid w:val="00B81C47"/>
    <w:rsid w:val="00B8373D"/>
    <w:rsid w:val="00BE6F91"/>
    <w:rsid w:val="00BF401D"/>
    <w:rsid w:val="00BF5CAE"/>
    <w:rsid w:val="00C06E09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4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4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4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4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7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4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4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4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4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St-987/2015</izvorni_sadrzaj>
    <derivirana_varijabla naziv="DomainObject.Predmet.OznakaBroj_1">St-987/2015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GLOBALNA MARKETINŠKA RJEŠENJA društvo s ograničenom odgovornošću za usluge zastupanog po punomoćniku Andreja Jagačić</izvorni_sadrzaj>
    <derivirana_varijabla naziv="DomainObject.Predmet.ProtustrankaFormated_1">  GLOBALNA MARKETINŠKA RJEŠENJA društvo s ograničenom odgovornošću za usluge zastupanog po punomoćniku Andreja Jagačić</derivirana_varijabla>
  </DomainObject.Predmet.ProtustrankaFormated>
  <DomainObject.Predmet.ProtustrankaFormatedOIB>
    <izvorni_sadrzaj>  GLOBALNA MARKETINŠKA RJEŠENJA društvo s ograničenom odgovornošću za usluge, OIB 56660371533 zastupanog po punomoćniku Andreja Jagačić</izvorni_sadrzaj>
    <derivirana_varijabla naziv="DomainObject.Predmet.ProtustrankaFormatedOIB_1">  GLOBALNA MARKETINŠKA RJEŠENJA društvo s ograničenom odgovornošću za usluge, OIB 56660371533 zastupanog po punomoćniku Andreja Jagačić</derivirana_varijabla>
  </DomainObject.Predmet.ProtustrankaFormatedOIB>
  <DomainObject.Predmet.ProtustrankaFormatedWithAdress>
    <izvorni_sadrzaj> GLOBALNA MARKETINŠKA RJEŠENJA društvo s ograničenom odgovornošću za usluge, Vjekoslava Špinčića 72, 42000 Varaždin zastupanog po punomoćniku Andreja Jagačić</izvorni_sadrzaj>
    <derivirana_varijabla naziv="DomainObject.Predmet.ProtustrankaFormatedWithAdress_1"> GLOBALNA MARKETINŠKA RJEŠENJA društvo s ograničenom odgovornošću za usluge, Vjekoslava Špinčića 72, 42000 Varaždin zastupanog po punomoćniku Andreja Jagačić</derivirana_varijabla>
  </DomainObject.Predmet.ProtustrankaFormatedWithAdress>
  <DomainObject.Predmet.ProtustrankaFormatedWithAdressOIB>
    <izvorni_sadrzaj> GLOBALNA MARKETINŠKA RJEŠENJA društvo s ograničenom odgovornošću za usluge, OIB 56660371533, Vjekoslava Špinčića 72, 42000 Varaždin zastupanog po punomoćniku Andreja Jagačić</izvorni_sadrzaj>
    <derivirana_varijabla naziv="DomainObject.Predmet.ProtustrankaFormatedWithAdressOIB_1"> GLOBALNA MARKETINŠKA RJEŠENJA društvo s ograničenom odgovornošću za usluge, OIB 56660371533, Vjekoslava Špinčića 72, 42000 Varaždin zastupanog po punomoćniku Andreja Jagačić</derivirana_varijabla>
  </DomainObject.Predmet.ProtustrankaFormatedWithAdressOIB>
  <DomainObject.Predmet.ProtustrankaWithAdress>
    <izvorni_sadrzaj>GLOBALNA MARKETINŠKA RJEŠENJA društvo s ograničenom odgovornošću za usluge Vjekoslava Špinčića 72, 42000 Varaždin</izvorni_sadrzaj>
    <derivirana_varijabla naziv="DomainObject.Predmet.ProtustrankaWithAdress_1">GLOBALNA MARKETINŠKA RJEŠENJA društvo s ograničenom odgovornošću za usluge Vjekoslava Špinčića 72, 42000 Varaždin</derivirana_varijabla>
  </DomainObject.Predmet.ProtustrankaWithAdress>
  <DomainObject.Predmet.ProtustrankaWithAdressOIB>
    <izvorni_sadrzaj>GLOBALNA MARKETINŠKA RJEŠENJA društvo s ograničenom odgovornošću za usluge, OIB 56660371533, Vjekoslava Špinčića 72, 42000 Varaždin</izvorni_sadrzaj>
    <derivirana_varijabla naziv="DomainObject.Predmet.ProtustrankaWithAdressOIB_1">GLOBALNA MARKETINŠKA RJEŠENJA društvo s ograničenom odgovornošću za usluge, OIB 56660371533, Vjekoslava Špinčića 72, 42000 Varaždin</derivirana_varijabla>
  </DomainObject.Predmet.ProtustrankaWithAdressOIB>
  <DomainObject.Predmet.ProtustrankaNazivFormated>
    <izvorni_sadrzaj>GLOBALNA MARKETINŠKA RJEŠENJA društvo s ograničenom odgovornošću za usluge</izvorni_sadrzaj>
    <derivirana_varijabla naziv="DomainObject.Predmet.ProtustrankaNazivFormated_1">GLOBALNA MARKETINŠKA RJEŠENJA društvo s ograničenom odgovornošću za usluge</derivirana_varijabla>
  </DomainObject.Predmet.ProtustrankaNazivFormated>
  <DomainObject.Predmet.ProtustrankaNazivFormatedOIB>
    <izvorni_sadrzaj>GLOBALNA MARKETINŠKA RJEŠENJA društvo s ograničenom odgovornošću za usluge, OIB 56660371533</izvorni_sadrzaj>
    <derivirana_varijabla naziv="DomainObject.Predmet.ProtustrankaNazivFormatedOIB_1">GLOBALNA MARKETINŠKA RJEŠENJA društvo s ograničenom odgovornošću za usluge, OIB 56660371533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491.03</izvorni_sadrzaj>
    <derivirana_varijabla naziv="DomainObject.Predmet.TrenutnaVrijednost_1">491.03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GLOBALNA MARKETINŠKA RJEŠENJA društvo s ograničenom odgovornošću za usluge zastupanog po punomoćniku Andreja Jagačić</item>
    </izvorni_sadrzaj>
    <derivirana_varijabla naziv="DomainObject.Predmet.ProtuStrankaListFormated_1">
      <item>GLOBALNA MARKETINŠKA RJEŠENJA društvo s ograničenom odgovornošću za usluge zastupanog po punomoćniku Andreja Jagačić</item>
    </derivirana_varijabla>
  </DomainObject.Predmet.ProtuStrankaListFormated>
  <DomainObject.Predmet.ProtuStrankaListFormatedOIB>
    <izvorni_sadrzaj>
      <item>GLOBALNA MARKETINŠKA RJEŠENJA društvo s ograničenom odgovornošću za usluge, OIB 56660371533 zastupanog po punomoćniku Andreja Jagačić</item>
    </izvorni_sadrzaj>
    <derivirana_varijabla naziv="DomainObject.Predmet.ProtuStrankaListFormatedOIB_1">
      <item>GLOBALNA MARKETINŠKA RJEŠENJA društvo s ograničenom odgovornošću za usluge, OIB 56660371533 zastupanog po punomoćniku Andreja Jagačić</item>
    </derivirana_varijabla>
  </DomainObject.Predmet.ProtuStrankaListFormatedOIB>
  <DomainObject.Predmet.ProtuStrankaListFormatedWithAdress>
    <izvorni_sadrzaj>
      <item>GLOBALNA MARKETINŠKA RJEŠENJA društvo s ograničenom odgovornošću za usluge, Vjekoslava Špinčića 72, 42000 Varaždin zastupanog po punomoćniku Andreja Jagačić</item>
    </izvorni_sadrzaj>
    <derivirana_varijabla naziv="DomainObject.Predmet.ProtuStrankaListFormatedWithAdress_1">
      <item>GLOBALNA MARKETINŠKA RJEŠENJA društvo s ograničenom odgovornošću za usluge, Vjekoslava Špinčića 72, 42000 Varaždin zastupanog po punomoćniku Andreja Jagačić</item>
    </derivirana_varijabla>
  </DomainObject.Predmet.ProtuStrankaListFormatedWithAdress>
  <DomainObject.Predmet.ProtuStrankaListFormatedWithAdressOIB>
    <izvorni_sadrzaj>
      <item>GLOBALNA MARKETINŠKA RJEŠENJA društvo s ograničenom odgovornošću za usluge, OIB 56660371533, Vjekoslava Špinčića 72, 42000 Varaždin zastupanog po punomoćniku Andreja Jagačić</item>
    </izvorni_sadrzaj>
    <derivirana_varijabla naziv="DomainObject.Predmet.ProtuStrankaListFormatedWithAdressOIB_1">
      <item>GLOBALNA MARKETINŠKA RJEŠENJA društvo s ograničenom odgovornošću za usluge, OIB 56660371533, Vjekoslava Špinčića 72, 42000 Varaždin zastupanog po punomoćniku Andreja Jagačić</item>
    </derivirana_varijabla>
  </DomainObject.Predmet.ProtuStrankaListFormatedWithAdressOIB>
  <DomainObject.Predmet.ProtuStrankaListNazivFormated>
    <izvorni_sadrzaj>
      <item>GLOBALNA MARKETINŠKA RJEŠENJA društvo s ograničenom odgovornošću za usluge</item>
    </izvorni_sadrzaj>
    <derivirana_varijabla naziv="DomainObject.Predmet.ProtuStrankaListNazivFormated_1">
      <item>GLOBALNA MARKETINŠKA RJEŠENJA društvo s ograničenom odgovornošću za usluge</item>
    </derivirana_varijabla>
  </DomainObject.Predmet.ProtuStrankaListNazivFormated>
  <DomainObject.Predmet.ProtuStrankaListNazivFormatedOIB>
    <izvorni_sadrzaj>
      <item>GLOBALNA MARKETINŠKA RJEŠENJA društvo s ograničenom odgovornošću za usluge, OIB 56660371533</item>
    </izvorni_sadrzaj>
    <derivirana_varijabla naziv="DomainObject.Predmet.ProtuStrankaListNazivFormatedOIB_1">
      <item>GLOBALNA MARKETINŠKA RJEŠENJA društvo s ograničenom odgovornošću za usluge, OIB 56660371533</item>
    </derivirana_varijabla>
  </DomainObject.Predmet.ProtuStrankaListNazivFormatedOIB>
  <DomainObject.Predmet.OstaliListFormated>
    <izvorni_sadrzaj>
      <item>Sudski registar, Trgovački sud u Varaždinu</item>
      <item>Andreja Jagačić punomoćnik sudionika u postupku GLOBALNA MARKETINŠKA RJEŠENJA društvo s ograničenom odgovornošću za usluge</item>
    </izvorni_sadrzaj>
    <derivirana_varijabla naziv="DomainObject.Predmet.OstaliListFormated_1">
      <item>Sudski registar, Trgovački sud u Varaždinu</item>
      <item>Andreja Jagačić punomoćnik sudionika u postupku GLOBALNA MARKETINŠKA RJEŠENJA društvo s ograničenom odgovornošću za usluge</item>
    </derivirana_varijabla>
  </DomainObject.Predmet.OstaliListFormated>
  <DomainObject.Predmet.OstaliListFormatedOIB>
    <izvorni_sadrzaj>
      <item>Sudski registar, Trgovački sud u Varaždinu</item>
      <item>Andreja Jagačić, OIB 52331472398 punomoćnik sudionika u postupku GLOBALNA MARKETINŠKA RJEŠENJA društvo s ograničenom odgovornošću za usluge</item>
    </izvorni_sadrzaj>
    <derivirana_varijabla naziv="DomainObject.Predmet.OstaliListFormatedOIB_1">
      <item>Sudski registar, Trgovački sud u Varaždinu</item>
      <item>Andreja Jagačić, OIB 52331472398 punomoćnik sudionika u postupku GLOBALNA MARKETINŠKA RJEŠENJA društvo s ograničenom odgovornošću za usluge</item>
    </derivirana_varijabla>
  </DomainObject.Predmet.OstaliListFormatedOIB>
  <DomainObject.Predmet.OstaliListFormatedWithAdress>
    <izvorni_sadrzaj>
      <item>Sudski registar, Trgovački sud u Varaždinu</item>
      <item>Andreja Jagačić, Vjekoslava Špinčića 72, 42000 Varaždin punomoćnik sudionika u postupku GLOBALNA MARKETINŠKA RJEŠENJA društvo s ograničenom odgovornošću za usluge</item>
    </izvorni_sadrzaj>
    <derivirana_varijabla naziv="DomainObject.Predmet.OstaliListFormatedWithAdress_1">
      <item>Sudski registar, Trgovački sud u Varaždinu</item>
      <item>Andreja Jagačić, Vjekoslava Špinčića 72, 42000 Varaždin punomoćnik sudionika u postupku GLOBALNA MARKETINŠKA RJEŠENJA društvo s ograničenom odgovornošću za usluge</item>
    </derivirana_varijabla>
  </DomainObject.Predmet.OstaliListFormatedWithAdress>
  <DomainObject.Predmet.OstaliListFormatedWithAdressOIB>
    <izvorni_sadrzaj>
      <item>Sudski registar, Trgovački sud u Varaždinu</item>
      <item>Andreja Jagačić, OIB 52331472398, Vjekoslava Špinčića 72, 42000 Varaždin punomoćnik sudionika u postupku GLOBALNA MARKETINŠKA RJEŠENJA društvo s ograničenom odgovornošću za usluge</item>
    </izvorni_sadrzaj>
    <derivirana_varijabla naziv="DomainObject.Predmet.OstaliListFormatedWithAdressOIB_1">
      <item>Sudski registar, Trgovački sud u Varaždinu</item>
      <item>Andreja Jagačić, OIB 52331472398, Vjekoslava Špinčića 72, 42000 Varaždin punomoćnik sudionika u postupku GLOBALNA MARKETINŠKA RJEŠENJA društvo s ograničenom odgovornošću za usluge</item>
    </derivirana_varijabla>
  </DomainObject.Predmet.OstaliListFormatedWithAdressOIB>
  <DomainObject.Predmet.OstaliListNazivFormated>
    <izvorni_sadrzaj>
      <item>Sudski registar, Trgovački sud u Varaždinu</item>
      <item>Andreja Jagačić</item>
    </izvorni_sadrzaj>
    <derivirana_varijabla naziv="DomainObject.Predmet.OstaliListNazivFormated_1">
      <item>Sudski registar, Trgovački sud u Varaždinu</item>
      <item>Andreja Jagačić</item>
    </derivirana_varijabla>
  </DomainObject.Predmet.OstaliListNazivFormated>
  <DomainObject.Predmet.OstaliListNazivFormatedOIB>
    <izvorni_sadrzaj>
      <item>Sudski registar, Trgovački sud u Varaždinu</item>
      <item>Andreja Jagačić, OIB 52331472398</item>
    </izvorni_sadrzaj>
    <derivirana_varijabla naziv="DomainObject.Predmet.OstaliListNazivFormatedOIB_1">
      <item>Sudski registar, Trgovački sud u Varaždinu</item>
      <item>Andreja Jagačić, OIB 52331472398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GLOBALNA MARKETINŠKA RJEŠENJA društvo s ograničenom odgovornošću za usluge</izvorni_sadrzaj>
    <derivirana_varijabla naziv="DomainObject.Predmet.ProtustrankaIDrugi_1">GLOBALNA MARKETINŠKA RJEŠENJA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GLOBALNA MARKETINŠKA RJEŠENJA društvo s ograničenom odgovornošću za usluge, OIB 56660371533, Vjekoslava Špinčića 72, 42000 Varaždin</izvorni_sadrzaj>
    <derivirana_varijabla naziv="DomainObject.Predmet.ProtustrankaIDrugiAdressOIB_1">GLOBALNA MARKETINŠKA RJEŠENJA društvo s ograničenom odgovornošću za usluge, OIB 56660371533, Vjekoslava Špinčića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GLOBALNA MARKETINŠKA RJEŠENJA društvo s ograničenom odgovornošću za usluge</item>
      <item>Sudski registar, Trgovački sud u Varaždinu</item>
      <item>Andreja Jagačić</item>
    </izvorni_sadrzaj>
    <derivirana_varijabla naziv="DomainObject.Predmet.SudioniciListNaziv_1">
      <item>Financijska agencija</item>
      <item>GLOBALNA MARKETINŠKA RJEŠENJA društvo s ograničenom odgovornošću za usluge</item>
      <item>Sudski registar, Trgovački sud u Varaždinu</item>
      <item>Andreja Jagačić</item>
    </derivirana_varijabla>
  </DomainObject.Predmet.SudioniciListNaziv>
  <DomainObject.Predmet.SudioniciListAdressOIB>
    <izvorni_sadrzaj>
      <item>Financijska agencija, OIB 85821130368, A. Cesarca 2,42000 Varaždin</item>
      <item>GLOBALNA MARKETINŠKA RJEŠENJA društvo s ograničenom odgovornošću za usluge, OIB 56660371533, Vjekoslava Špinčića 72,42000 Varaždin</item>
      <item>Sudski registar, Trgovački sud u Varaždinu</item>
      <item>Andreja Jagačić, OIB 52331472398, Vjekoslava Špinčića 72,42000 Varaždin</item>
    </izvorni_sadrzaj>
    <derivirana_varijabla naziv="DomainObject.Predmet.SudioniciListAdressOIB_1">
      <item>Financijska agencija, OIB 85821130368, A. Cesarca 2,42000 Varaždin</item>
      <item>GLOBALNA MARKETINŠKA RJEŠENJA društvo s ograničenom odgovornošću za usluge, OIB 56660371533, Vjekoslava Špinčića 72,42000 Varaždin</item>
      <item>Sudski registar, Trgovački sud u Varaždinu</item>
      <item>Andreja Jagačić, OIB 52331472398, Vjekoslava Špinčića 72,42000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56660371533</item>
      <item>, OIB null</item>
      <item>, OIB 52331472398</item>
    </izvorni_sadrzaj>
    <derivirana_varijabla naziv="DomainObject.Predmet.SudioniciListNazivOIB_1">
      <item>, OIB 85821130368</item>
      <item>, OIB 56660371533</item>
      <item>, OIB null</item>
      <item>, OIB 52331472398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2730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2016-01-28T11:49:00Z</dcterms:created>
  <dc:creator>Ljubica Makovec</dc:creator>
  <cp:lastModifiedBy>Maja Marčec</cp:lastModifiedBy>
  <cp:lastPrinted>2016-01-28T12:02:00Z</cp:lastPrinted>
  <dcterms:modified xmlns:xsi="http://www.w3.org/2001/XMLSchema-instance" xsi:type="dcterms:W3CDTF">2016-01-28T12:03:00Z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