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25ac" w14:paraId="9ed25ac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033AA6">
        <w:rPr>
          <w:sz w:val="22"/>
          <w:szCs w:val="22"/>
        </w:rPr>
        <w:t>563/18</w:t>
      </w:r>
      <w:r w:rsidR="005B3CCB">
        <w:rPr>
          <w:sz w:val="22"/>
          <w:szCs w:val="22"/>
        </w:rPr>
        <w:t xml:space="preserve">-3     </w:t>
      </w:r>
      <w:r w:rsidR="00DA0998">
        <w:rPr>
          <w:sz w:val="22"/>
          <w:szCs w:val="22"/>
        </w:rPr>
        <w:t xml:space="preserve">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596090" w:rsidRPr="00596090">
        <w:t>AUTOMATIC d.o.o.</w:t>
      </w:r>
      <w:r w:rsidR="00596090">
        <w:t xml:space="preserve"> Zagreb, Radnička cesta 43, OIB </w:t>
      </w:r>
      <w:r w:rsidR="00596090" w:rsidRPr="00596090">
        <w:t>54684135713</w:t>
      </w:r>
      <w:r w:rsidR="00596090">
        <w:t xml:space="preserve">, MBS </w:t>
      </w:r>
      <w:r w:rsidR="00596090" w:rsidRPr="00596090">
        <w:t>080943167</w:t>
      </w:r>
      <w:r w:rsidR="00596090">
        <w:t xml:space="preserve">,  </w:t>
      </w:r>
      <w:r w:rsidR="003F558C">
        <w:t xml:space="preserve"> </w:t>
      </w:r>
      <w:r w:rsidR="00973723">
        <w:t xml:space="preserve">dana </w:t>
      </w:r>
      <w:r w:rsidR="006D0250">
        <w:t xml:space="preserve">1.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193361">
        <w:t xml:space="preserve">Robert </w:t>
      </w:r>
      <w:proofErr w:type="spellStart"/>
      <w:r w:rsidR="00193361" w:rsidRPr="00193361">
        <w:t>Kolarec</w:t>
      </w:r>
      <w:proofErr w:type="spellEnd"/>
      <w:r w:rsidR="00193361">
        <w:t xml:space="preserve">, OIB </w:t>
      </w:r>
      <w:r w:rsidR="00193361" w:rsidRPr="00193361">
        <w:t>23563819387</w:t>
      </w:r>
      <w:r w:rsidR="00193361">
        <w:t xml:space="preserve">, Zagreb, </w:t>
      </w:r>
      <w:proofErr w:type="spellStart"/>
      <w:r w:rsidR="00193361">
        <w:t>Zmajanska</w:t>
      </w:r>
      <w:proofErr w:type="spellEnd"/>
      <w:r w:rsidR="00193361">
        <w:t xml:space="preserve"> 26,  </w:t>
      </w:r>
      <w:r w:rsidR="00BE0168">
        <w:t xml:space="preserve">da u </w:t>
      </w:r>
      <w:r>
        <w:t>roku od 8 (osam) dana od dana primitka ovog rješenja uplati:</w:t>
      </w:r>
    </w:p>
    <w:p w:rsidRDefault="00EC26B5" w:rsidP="00193361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BE0168">
        <w:t>1.</w:t>
      </w:r>
      <w:r w:rsidR="00193361">
        <w:t>247,00 k</w:t>
      </w:r>
      <w:r w:rsidR="006D65FC">
        <w:t>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193361">
        <w:t>563</w:t>
      </w:r>
      <w:r w:rsidR="00BE0168">
        <w:t>-18</w:t>
      </w:r>
      <w:r w:rsidR="008F79EC">
        <w:t xml:space="preserve">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F77409">
        <w:t>1</w:t>
      </w:r>
      <w:r w:rsidR="00630704">
        <w:t xml:space="preserve">.247,00 </w:t>
      </w:r>
      <w:r w:rsidR="00740595">
        <w:t>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193361">
        <w:t>563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056E8E" w:rsidR="00056E8E">
      <w:pPr>
        <w:pStyle w:val="Tijeloteksta"/>
        <w:ind w:firstLine="708"/>
      </w:pPr>
      <w:r w:rsidRPr="00847D9A">
        <w:t xml:space="preserve">FINA Regionalni centar Zagreb je </w:t>
      </w:r>
      <w:r w:rsidR="00630704">
        <w:t>14</w:t>
      </w:r>
      <w:r w:rsidR="0022293B">
        <w:t>. kolovoza 201</w:t>
      </w:r>
      <w:r w:rsidRPr="00847D9A">
        <w:t xml:space="preserve">7. dostavila Trgovačkom sudu u Zagrebu prijedlog za otvaranje stečajnog postupka nad dužnikom </w:t>
      </w:r>
      <w:r w:rsidR="00630704">
        <w:t>AUTOMATIC d.o.o. Zagreb, Radnička cesta 43, OIB 54684135713, MBS 080943167</w:t>
      </w:r>
      <w:r w:rsidR="0022293B">
        <w:t xml:space="preserve">, </w:t>
      </w:r>
      <w:r w:rsidRPr="00847D9A">
        <w:t xml:space="preserve">Klasa: 110-07/17-01/04, </w:t>
      </w:r>
    </w:p>
    <w:p w:rsidRDefault="00056E8E" w:rsidP="00056E8E" w:rsidR="00056E8E">
      <w:pPr>
        <w:pStyle w:val="Tijeloteksta"/>
        <w:ind w:firstLine="708"/>
      </w:pPr>
    </w:p>
    <w:p w:rsidRDefault="00056E8E" w:rsidP="00056E8E" w:rsidR="00056E8E">
      <w:pPr>
        <w:pStyle w:val="Tijeloteksta"/>
        <w:ind w:firstLine="708"/>
      </w:pPr>
    </w:p>
    <w:p w:rsidRDefault="005619CB" w:rsidP="00F77409" w:rsidR="00847D9A" w:rsidRPr="00847D9A">
      <w:pPr>
        <w:pStyle w:val="Tijeloteksta"/>
      </w:pPr>
      <w:proofErr w:type="spellStart"/>
      <w:r w:rsidRPr="00847D9A">
        <w:t>Ur.broj</w:t>
      </w:r>
      <w:proofErr w:type="spellEnd"/>
      <w:r w:rsidRPr="00847D9A">
        <w:t>: 04-06-17-</w:t>
      </w:r>
      <w:r w:rsidR="00240F4A">
        <w:t>4</w:t>
      </w:r>
      <w:r w:rsidR="0070424D">
        <w:t>129</w:t>
      </w:r>
      <w:r w:rsidR="0022293B">
        <w:t xml:space="preserve"> </w:t>
      </w:r>
      <w:r w:rsidR="00847D9A" w:rsidRPr="00847D9A">
        <w:t xml:space="preserve"> jer na dan </w:t>
      </w:r>
      <w:r w:rsidR="0070424D">
        <w:t>09</w:t>
      </w:r>
      <w:r w:rsidR="0022293B">
        <w:t>. kolovoza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70424D">
        <w:t xml:space="preserve">84.859,98 </w:t>
      </w:r>
      <w:r w:rsidR="003E2DB1">
        <w:t>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70424D">
        <w:t xml:space="preserve">3.753,00 </w:t>
      </w:r>
      <w:r w:rsidR="003E2DB1">
        <w:t xml:space="preserve">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E57B55">
        <w:t>1.</w:t>
      </w:r>
      <w:r w:rsidR="0070424D">
        <w:t>247,00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4C4D9D">
      <w:pPr>
        <w:tabs>
          <w:tab w:pos="4392" w:val="center"/>
          <w:tab w:pos="6390" w:val="left"/>
        </w:tabs>
      </w:pPr>
      <w:r>
        <w:tab/>
        <w:t xml:space="preserve">U Osijeku </w:t>
      </w:r>
      <w:r w:rsidR="003E2DB1">
        <w:t xml:space="preserve">1. kolovoza 2018.   </w:t>
      </w:r>
      <w:r w:rsidR="00217E66">
        <w:t xml:space="preserve">           </w:t>
      </w:r>
    </w:p>
    <w:p w:rsidRDefault="00217E66" w:rsidP="002E5413" w:rsidR="00832751">
      <w:pPr>
        <w:tabs>
          <w:tab w:pos="4392" w:val="center"/>
          <w:tab w:pos="6390" w:val="left"/>
        </w:tabs>
      </w:pPr>
      <w:r>
        <w:t xml:space="preserve">     </w:t>
      </w:r>
    </w:p>
    <w:p w:rsidRDefault="00F77409" w:rsidP="00F77409" w:rsidR="00F7740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77409" w:rsidP="00F77409" w:rsidR="00F7740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77409" w:rsidP="00F77409" w:rsidR="00F77409"/>
    <w:p w:rsidRDefault="00F77409" w:rsidP="00F77409" w:rsidR="00F77409">
      <w:pPr>
        <w:ind w:firstLine="720" w:left="5760"/>
      </w:pPr>
    </w:p>
    <w:p w:rsidRDefault="00F77409" w:rsidP="00F77409" w:rsidR="00F77409">
      <w:pPr>
        <w:jc w:val="both"/>
      </w:pPr>
      <w:r>
        <w:t xml:space="preserve">NAPUTAK  O PRAVNOM LIJEKU </w:t>
      </w:r>
    </w:p>
    <w:p w:rsidRDefault="00F77409" w:rsidP="00F77409" w:rsidR="00F7740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77409" w:rsidP="00F77409" w:rsidR="00F77409">
      <w:pPr>
        <w:jc w:val="both"/>
      </w:pPr>
    </w:p>
    <w:p w:rsidRDefault="00F77409" w:rsidP="00F77409" w:rsidR="00F77409">
      <w:pPr>
        <w:jc w:val="both"/>
      </w:pPr>
    </w:p>
    <w:p w:rsidRDefault="00F77409" w:rsidP="00F77409" w:rsidR="00F77409">
      <w:pPr>
        <w:jc w:val="both"/>
      </w:pPr>
    </w:p>
    <w:p w:rsidRDefault="00F77409" w:rsidP="00F77409" w:rsidR="00F77409">
      <w:pPr>
        <w:tabs>
          <w:tab w:pos="6075" w:val="left"/>
        </w:tabs>
      </w:pPr>
      <w:r>
        <w:t>DNA</w:t>
      </w:r>
      <w:r>
        <w:tab/>
      </w:r>
    </w:p>
    <w:p w:rsidRDefault="00F77409" w:rsidP="00F77409" w:rsidR="00F77409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F77409" w:rsidP="00F77409" w:rsidR="00F77409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77409" w:rsidP="00F77409" w:rsidR="00F77409">
      <w:pPr>
        <w:numPr>
          <w:ilvl w:val="0"/>
          <w:numId w:val="13"/>
        </w:numPr>
      </w:pPr>
      <w:r>
        <w:t>FINA po pravomoćnosti</w:t>
      </w:r>
    </w:p>
    <w:p w:rsidRDefault="00F77409" w:rsidP="00F77409" w:rsidR="00F77409">
      <w:pPr>
        <w:numPr>
          <w:ilvl w:val="0"/>
          <w:numId w:val="13"/>
        </w:numPr>
      </w:pPr>
      <w:r>
        <w:t>31.8.</w:t>
      </w:r>
    </w:p>
    <w:p w:rsidRDefault="00F77409" w:rsidP="00F77409" w:rsidR="00F77409"/>
    <w:p w:rsidRDefault="00F77409" w:rsidP="00F77409" w:rsidR="00F77409"/>
    <w:p w:rsidRDefault="00276DCF" w:rsidP="002E5413" w:rsidR="00276DCF">
      <w:pPr>
        <w:tabs>
          <w:tab w:pos="4392" w:val="center"/>
          <w:tab w:pos="6390" w:val="left"/>
        </w:tabs>
      </w:pPr>
    </w:p>
    <w:sectPr w:rsidSect="00547DC7" w:rsidR="00276DCF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2A2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</w:t>
    </w:r>
    <w:r w:rsidR="0070424D">
      <w:rPr>
        <w:sz w:val="22"/>
        <w:szCs w:val="22"/>
      </w:rPr>
      <w:t>563</w:t>
    </w:r>
    <w:r w:rsidR="003E2DB1" w:rsidRPr="003E2DB1">
      <w:rPr>
        <w:sz w:val="22"/>
        <w:szCs w:val="22"/>
      </w:rPr>
      <w:t xml:space="preserve">/18-3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AA6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3361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76DCF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05F5"/>
    <w:rsid w:val="003924AF"/>
    <w:rsid w:val="003D02B1"/>
    <w:rsid w:val="003D43B8"/>
    <w:rsid w:val="003D770E"/>
    <w:rsid w:val="003E2DB1"/>
    <w:rsid w:val="003F2E92"/>
    <w:rsid w:val="003F558C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3A"/>
    <w:rsid w:val="004939D6"/>
    <w:rsid w:val="004C3969"/>
    <w:rsid w:val="004C4D9D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6090"/>
    <w:rsid w:val="005976AC"/>
    <w:rsid w:val="00597AE0"/>
    <w:rsid w:val="005B3CCB"/>
    <w:rsid w:val="005B59B6"/>
    <w:rsid w:val="005D7EC1"/>
    <w:rsid w:val="005E0CFB"/>
    <w:rsid w:val="005F0ABC"/>
    <w:rsid w:val="005F3B49"/>
    <w:rsid w:val="00630704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0424D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76EA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E0168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D56FF"/>
    <w:rsid w:val="00CE4CFB"/>
    <w:rsid w:val="00D022CE"/>
    <w:rsid w:val="00D152A2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57B5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77409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15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8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AUTOMATIC d.o.o.</izvorni_sadrzaj>
    <derivirana_varijabla naziv="DomainObject.Predmet.ProtustrankaFormated_1">  AUTOMATIC d.o.o.</derivirana_varijabla>
  </DomainObject.Predmet.ProtustrankaFormated>
  <DomainObject.Predmet.ProtustrankaFormatedOIB>
    <izvorni_sadrzaj>  AUTOMATIC d.o.o., OIB 54684135713</izvorni_sadrzaj>
    <derivirana_varijabla naziv="DomainObject.Predmet.ProtustrankaFormatedOIB_1">  AUTOMATIC d.o.o., OIB 54684135713</derivirana_varijabla>
  </DomainObject.Predmet.ProtustrankaFormatedOIB>
  <DomainObject.Predmet.ProtustrankaFormatedWithAdress>
    <izvorni_sadrzaj> AUTOMATIC d.o.o., Radnička cesta 43, 10000 Zagreb</izvorni_sadrzaj>
    <derivirana_varijabla naziv="DomainObject.Predmet.ProtustrankaFormatedWithAdress_1"> AUTOMATIC d.o.o., Radnička cesta 43, 10000 Zagreb</derivirana_varijabla>
  </DomainObject.Predmet.ProtustrankaFormatedWithAdress>
  <DomainObject.Predmet.ProtustrankaFormatedWithAdressOIB>
    <izvorni_sadrzaj> AUTOMATIC d.o.o., OIB 54684135713, Radnička cesta 43, 10000 Zagreb</izvorni_sadrzaj>
    <derivirana_varijabla naziv="DomainObject.Predmet.ProtustrankaFormatedWithAdressOIB_1"> AUTOMATIC d.o.o., OIB 54684135713, Radnička cesta 43, 10000 Zagreb</derivirana_varijabla>
  </DomainObject.Predmet.ProtustrankaFormatedWithAdressOIB>
  <DomainObject.Predmet.ProtustrankaWithAdress>
    <izvorni_sadrzaj>AUTOMATIC d.o.o. Radnička cesta 43, 10000 Zagreb</izvorni_sadrzaj>
    <derivirana_varijabla naziv="DomainObject.Predmet.ProtustrankaWithAdress_1">AUTOMATIC d.o.o. Radnička cesta 43, 10000 Zagreb</derivirana_varijabla>
  </DomainObject.Predmet.ProtustrankaWithAdress>
  <DomainObject.Predmet.ProtustrankaWithAdressOIB>
    <izvorni_sadrzaj>AUTOMATIC d.o.o., OIB 54684135713, Radnička cesta 43, 10000 Zagreb</izvorni_sadrzaj>
    <derivirana_varijabla naziv="DomainObject.Predmet.ProtustrankaWithAdressOIB_1">AUTOMATIC d.o.o., OIB 54684135713, Radnička cesta 43, 10000 Zagreb</derivirana_varijabla>
  </DomainObject.Predmet.ProtustrankaWithAdressOIB>
  <DomainObject.Predmet.ProtustrankaNazivFormated>
    <izvorni_sadrzaj>AUTOMATIC d.o.o.</izvorni_sadrzaj>
    <derivirana_varijabla naziv="DomainObject.Predmet.ProtustrankaNazivFormated_1">AUTOMATIC d.o.o.</derivirana_varijabla>
  </DomainObject.Predmet.ProtustrankaNazivFormated>
  <DomainObject.Predmet.ProtustrankaNazivFormatedOIB>
    <izvorni_sadrzaj>AUTOMATIC d.o.o., OIB 54684135713</izvorni_sadrzaj>
    <derivirana_varijabla naziv="DomainObject.Predmet.ProtustrankaNazivFormatedOIB_1">AUTOMATIC d.o.o., OIB 54684135713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AUTOMATIC d.o.o.</item>
    </izvorni_sadrzaj>
    <derivirana_varijabla naziv="DomainObject.Predmet.ProtuStrankaListFormated_1">
      <item>AUTOMATIC d.o.o.</item>
    </derivirana_varijabla>
  </DomainObject.Predmet.ProtuStrankaListFormated>
  <DomainObject.Predmet.ProtuStrankaListFormatedOIB>
    <izvorni_sadrzaj>
      <item>AUTOMATIC d.o.o., OIB 54684135713</item>
    </izvorni_sadrzaj>
    <derivirana_varijabla naziv="DomainObject.Predmet.ProtuStrankaListFormatedOIB_1">
      <item>AUTOMATIC d.o.o., OIB 54684135713</item>
    </derivirana_varijabla>
  </DomainObject.Predmet.ProtuStrankaListFormatedOIB>
  <DomainObject.Predmet.ProtuStrankaListFormatedWithAdress>
    <izvorni_sadrzaj>
      <item>AUTOMATIC d.o.o., Radnička cesta 43, 10000 Zagreb</item>
    </izvorni_sadrzaj>
    <derivirana_varijabla naziv="DomainObject.Predmet.ProtuStrankaListFormatedWithAdress_1">
      <item>AUTOMATIC d.o.o., Radnička cesta 43, 10000 Zagreb</item>
    </derivirana_varijabla>
  </DomainObject.Predmet.ProtuStrankaListFormatedWithAdress>
  <DomainObject.Predmet.ProtuStrankaListFormatedWithAdressOIB>
    <izvorni_sadrzaj>
      <item>AUTOMATIC d.o.o., OIB 54684135713, Radnička cesta 43, 10000 Zagreb</item>
    </izvorni_sadrzaj>
    <derivirana_varijabla naziv="DomainObject.Predmet.ProtuStrankaListFormatedWithAdressOIB_1">
      <item>AUTOMATIC d.o.o., OIB 54684135713, Radnička cesta 43, 10000 Zagreb</item>
    </derivirana_varijabla>
  </DomainObject.Predmet.ProtuStrankaListFormatedWithAdressOIB>
  <DomainObject.Predmet.ProtuStrankaListNazivFormated>
    <izvorni_sadrzaj>
      <item>AUTOMATIC d.o.o.</item>
    </izvorni_sadrzaj>
    <derivirana_varijabla naziv="DomainObject.Predmet.ProtuStrankaListNazivFormated_1">
      <item>AUTOMATIC d.o.o.</item>
    </derivirana_varijabla>
  </DomainObject.Predmet.ProtuStrankaListNazivFormated>
  <DomainObject.Predmet.ProtuStrankaListNazivFormatedOIB>
    <izvorni_sadrzaj>
      <item>AUTOMATIC d.o.o., OIB 54684135713</item>
    </izvorni_sadrzaj>
    <derivirana_varijabla naziv="DomainObject.Predmet.ProtuStrankaListNazivFormatedOIB_1">
      <item>AUTOMATIC d.o.o., OIB 54684135713</item>
    </derivirana_varijabla>
  </DomainObject.Predmet.ProtuStrankaListNazivFormatedOIB>
  <DomainObject.Predmet.OstaliListFormated>
    <izvorni_sadrzaj>
      <item>Robert Kolarec</item>
    </izvorni_sadrzaj>
    <derivirana_varijabla naziv="DomainObject.Predmet.OstaliListFormated_1">
      <item>Robert Kolarec</item>
    </derivirana_varijabla>
  </DomainObject.Predmet.OstaliListFormated>
  <DomainObject.Predmet.OstaliListFormatedOIB>
    <izvorni_sadrzaj>
      <item>Robert Kolarec, OIB 23563819387</item>
    </izvorni_sadrzaj>
    <derivirana_varijabla naziv="DomainObject.Predmet.OstaliListFormatedOIB_1">
      <item>Robert Kolarec, OIB 23563819387</item>
    </derivirana_varijabla>
  </DomainObject.Predmet.OstaliListFormatedOIB>
  <DomainObject.Predmet.OstaliListFormatedWithAdress>
    <izvorni_sadrzaj>
      <item>Robert Kolarec, Zmajanska 26, 10000 Zagreb</item>
    </izvorni_sadrzaj>
    <derivirana_varijabla naziv="DomainObject.Predmet.OstaliListFormatedWithAdress_1">
      <item>Robert Kolarec, Zmajanska 26, 10000 Zagreb</item>
    </derivirana_varijabla>
  </DomainObject.Predmet.OstaliListFormatedWithAdress>
  <DomainObject.Predmet.OstaliListFormatedWithAdressOIB>
    <izvorni_sadrzaj>
      <item>Robert Kolarec, OIB 23563819387, Zmajanska 26, 10000 Zagreb</item>
    </izvorni_sadrzaj>
    <derivirana_varijabla naziv="DomainObject.Predmet.OstaliListFormatedWithAdressOIB_1">
      <item>Robert Kolarec, OIB 23563819387, Zmajanska 26, 10000 Zagreb</item>
    </derivirana_varijabla>
  </DomainObject.Predmet.OstaliListFormatedWithAdressOIB>
  <DomainObject.Predmet.OstaliListNazivFormated>
    <izvorni_sadrzaj>
      <item>Robert Kolarec</item>
    </izvorni_sadrzaj>
    <derivirana_varijabla naziv="DomainObject.Predmet.OstaliListNazivFormated_1">
      <item>Robert Kolarec</item>
    </derivirana_varijabla>
  </DomainObject.Predmet.OstaliListNazivFormated>
  <DomainObject.Predmet.OstaliListNazivFormatedOIB>
    <izvorni_sadrzaj>
      <item>Robert Kolarec, OIB 23563819387</item>
    </izvorni_sadrzaj>
    <derivirana_varijabla naziv="DomainObject.Predmet.OstaliListNazivFormatedOIB_1">
      <item>Robert Kolarec, OIB 23563819387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AUTOMATIC d.o.o.</izvorni_sadrzaj>
    <derivirana_varijabla naziv="DomainObject.Predmet.ProtustrankaIDrugi_1">AUTOMATIC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AUTOMATIC d.o.o., OIB 54684135713, Radnička cesta 43, 10000 Zagreb</izvorni_sadrzaj>
    <derivirana_varijabla naziv="DomainObject.Predmet.ProtustrankaIDrugiAdressOIB_1">AUTOMATIC d.o.o., OIB 54684135713,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AUTOMATIC d.o.o.</item>
      <item>FINA Regionalni centar Zagreb</item>
      <item>Robert Kolarec</item>
    </izvorni_sadrzaj>
    <derivirana_varijabla naziv="DomainObject.Predmet.SudioniciListNaziv_1">
      <item>AUTOMATIC d.o.o.</item>
      <item>FINA Regionalni centar Zagreb</item>
      <item>Robert Kolarec</item>
    </derivirana_varijabla>
  </DomainObject.Predmet.SudioniciListNaziv>
  <DomainObject.Predmet.SudioniciListAdressOIB>
    <izvorni_sadrzaj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izvorni_sadrzaj>
    <derivirana_varijabla naziv="DomainObject.Predmet.SudioniciListAdressOIB_1"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54684135713</item>
      <item>, OIB 85821130368</item>
      <item>, OIB 23563819387</item>
    </izvorni_sadrzaj>
    <derivirana_varijabla naziv="DomainObject.Predmet.SudioniciListNazivOIB_1">
      <item>, OIB 54684135713</item>
      <item>, OIB 85821130368</item>
      <item>, OIB 23563819387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FD8EC-AACE-4ACD-8600-9BEEDE3FC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3361</properties:Characters>
  <properties:Lines>98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2018-08-01T11:53:00Z</dcterms:created>
  <dc:creator>Korisnik</dc:creator>
  <cp:lastModifiedBy>Sanja Ban</cp:lastModifiedBy>
  <cp:lastPrinted>2018-08-01T11:53:00Z</cp:lastPrinted>
  <dcterms:modified xmlns:xsi="http://www.w3.org/2001/XMLSchema-instance" xsi:type="dcterms:W3CDTF">2018-08-01T11:54:00Z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(St-563-18 AUTOMATIC  razlika za  trošak prethodg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