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1b17" w14:paraId="2981b1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034230">
        <w:rPr>
          <w:rFonts w:hAnsi="Times New Roman" w:ascii="Times New Roman"/>
          <w:szCs w:val="24"/>
        </w:rPr>
        <w:t>5916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34230" w:rsidRPr="00CF7608">
        <w:rPr>
          <w:rFonts w:hAnsi="Times New Roman" w:ascii="Times New Roman"/>
          <w:szCs w:val="24"/>
        </w:rPr>
        <w:t>ZAGREB-RAD građevinsko-zanatska zadruga</w:t>
      </w:r>
      <w:r w:rsidR="00034230">
        <w:rPr>
          <w:rFonts w:hAnsi="Times New Roman" w:ascii="Times New Roman"/>
          <w:szCs w:val="24"/>
        </w:rPr>
        <w:t xml:space="preserve">, Zagreb (Grad Zagreb), Kranjčevićeva 11, OIB: </w:t>
      </w:r>
      <w:r w:rsidR="00034230" w:rsidRPr="00CF7608">
        <w:rPr>
          <w:rFonts w:hAnsi="Times New Roman" w:ascii="Times New Roman"/>
          <w:szCs w:val="24"/>
        </w:rPr>
        <w:t>14161061350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034230" w:rsidP="00FF649E" w:rsidR="0003423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34230" w:rsidRPr="00CF7608">
        <w:rPr>
          <w:rFonts w:hAnsi="Times New Roman" w:ascii="Times New Roman"/>
          <w:szCs w:val="24"/>
        </w:rPr>
        <w:t>ZAGREB-RAD građevinsko-zanatska zadruga</w:t>
      </w:r>
      <w:r w:rsidR="00034230">
        <w:rPr>
          <w:rFonts w:hAnsi="Times New Roman" w:ascii="Times New Roman"/>
          <w:szCs w:val="24"/>
        </w:rPr>
        <w:t xml:space="preserve">, Zagreb (Grad Zagreb), Kranjčevićeva 11, OIB: </w:t>
      </w:r>
      <w:r w:rsidR="00034230" w:rsidRPr="00CF7608">
        <w:rPr>
          <w:rFonts w:hAnsi="Times New Roman" w:ascii="Times New Roman"/>
          <w:szCs w:val="24"/>
        </w:rPr>
        <w:t>14161061350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34230">
        <w:rPr>
          <w:rFonts w:hAnsi="Times New Roman" w:ascii="Times New Roman"/>
        </w:rPr>
        <w:t xml:space="preserve">1.816,65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8374C" w:rsidR="0088374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2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374C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7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7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7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7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7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7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7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7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5916</izvorni_sadrzaj>
    <derivirana_varijabla naziv="DomainObject.Predmet.Broj_1">5916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St-5916/2015</izvorni_sadrzaj>
    <derivirana_varijabla naziv="DomainObject.Predmet.OznakaBroj_1">St-5916/2015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ZAGREB-RAD građevinsko-zanatska zadruga zastupanog po punomoćniku Ivanka Lovrić</izvorni_sadrzaj>
    <derivirana_varijabla naziv="DomainObject.Predmet.ProtustrankaFormated_1">  ZAGREB-RAD građevinsko-zanatska zadruga zastupanog po punomoćniku Ivanka Lovrić</derivirana_varijabla>
  </DomainObject.Predmet.ProtustrankaFormated>
  <DomainObject.Predmet.ProtustrankaFormatedOIB>
    <izvorni_sadrzaj>  ZAGREB-RAD građevinsko-zanatska zadruga, OIB 14161061350 zastupanog po punomoćniku Ivanka Lovrić</izvorni_sadrzaj>
    <derivirana_varijabla naziv="DomainObject.Predmet.ProtustrankaFormatedOIB_1">  ZAGREB-RAD građevinsko-zanatska zadruga, OIB 14161061350 zastupanog po punomoćniku Ivanka Lovrić</derivirana_varijabla>
  </DomainObject.Predmet.ProtustrankaFormatedOIB>
  <DomainObject.Predmet.ProtustrankaFormatedWithAdress>
    <izvorni_sadrzaj> ZAGREB-RAD građevinsko-zanatska zadruga, Kranjčevićeva 11, 10000 Zagreb zastupanog po punomoćniku Ivanka Lovrić</izvorni_sadrzaj>
    <derivirana_varijabla naziv="DomainObject.Predmet.ProtustrankaFormatedWithAdress_1"> ZAGREB-RAD građevinsko-zanatska zadruga, Kranjčevićeva 11, 10000 Zagreb zastupanog po punomoćniku Ivanka Lovrić</derivirana_varijabla>
  </DomainObject.Predmet.ProtustrankaFormatedWithAdress>
  <DomainObject.Predmet.ProtustrankaFormatedWithAdressOIB>
    <izvorni_sadrzaj> ZAGREB-RAD građevinsko-zanatska zadruga, OIB 14161061350, Kranjčevićeva 11, 10000 Zagreb zastupanog po punomoćniku Ivanka Lovrić</izvorni_sadrzaj>
    <derivirana_varijabla naziv="DomainObject.Predmet.ProtustrankaFormatedWithAdressOIB_1"> ZAGREB-RAD građevinsko-zanatska zadruga, OIB 14161061350, Kranjčevićeva 11, 10000 Zagreb zastupanog po punomoćniku Ivanka Lovrić</derivirana_varijabla>
  </DomainObject.Predmet.ProtustrankaFormatedWithAdressOIB>
  <DomainObject.Predmet.ProtustrankaWithAdress>
    <izvorni_sadrzaj>ZAGREB-RAD građevinsko-zanatska zadruga Kranjčevićeva 11, 10000 Zagreb</izvorni_sadrzaj>
    <derivirana_varijabla naziv="DomainObject.Predmet.ProtustrankaWithAdress_1">ZAGREB-RAD građevinsko-zanatska zadruga Kranjčevićeva 11, 10000 Zagreb</derivirana_varijabla>
  </DomainObject.Predmet.ProtustrankaWithAdress>
  <DomainObject.Predmet.ProtustrankaWithAdressOIB>
    <izvorni_sadrzaj>ZAGREB-RAD građevinsko-zanatska zadruga, OIB 14161061350, Kranjčevićeva 11, 10000 Zagreb</izvorni_sadrzaj>
    <derivirana_varijabla naziv="DomainObject.Predmet.ProtustrankaWithAdressOIB_1">ZAGREB-RAD građevinsko-zanatska zadruga, OIB 14161061350, Kranjčevićeva 11, 10000 Zagreb</derivirana_varijabla>
  </DomainObject.Predmet.ProtustrankaWithAdressOIB>
  <DomainObject.Predmet.ProtustrankaNazivFormated>
    <izvorni_sadrzaj>ZAGREB-RAD građevinsko-zanatska zadruga</izvorni_sadrzaj>
    <derivirana_varijabla naziv="DomainObject.Predmet.ProtustrankaNazivFormated_1">ZAGREB-RAD građevinsko-zanatska zadruga</derivirana_varijabla>
  </DomainObject.Predmet.ProtustrankaNazivFormated>
  <DomainObject.Predmet.ProtustrankaNazivFormatedOIB>
    <izvorni_sadrzaj>ZAGREB-RAD građevinsko-zanatska zadruga, OIB 14161061350</izvorni_sadrzaj>
    <derivirana_varijabla naziv="DomainObject.Predmet.ProtustrankaNazivFormatedOIB_1">ZAGREB-RAD građevinsko-zanatska zadruga, OIB 14161061350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ZAGREB-RAD građevinsko-zanatska zadruga zastupanog po punomoćniku Ivanka Lovrić</item>
    </izvorni_sadrzaj>
    <derivirana_varijabla naziv="DomainObject.Predmet.ProtuStrankaListFormated_1">
      <item>ZAGREB-RAD građevinsko-zanatska zadruga zastupanog po punomoćniku Ivanka Lovrić</item>
    </derivirana_varijabla>
  </DomainObject.Predmet.ProtuStrankaListFormated>
  <DomainObject.Predmet.ProtuStrankaListFormatedOIB>
    <izvorni_sadrzaj>
      <item>ZAGREB-RAD građevinsko-zanatska zadruga, OIB 14161061350 zastupanog po punomoćniku Ivanka Lovrić</item>
    </izvorni_sadrzaj>
    <derivirana_varijabla naziv="DomainObject.Predmet.ProtuStrankaListFormatedOIB_1">
      <item>ZAGREB-RAD građevinsko-zanatska zadruga, OIB 14161061350 zastupanog po punomoćniku Ivanka Lovrić</item>
    </derivirana_varijabla>
  </DomainObject.Predmet.ProtuStrankaListFormatedOIB>
  <DomainObject.Predmet.ProtuStrankaListFormatedWithAdress>
    <izvorni_sadrzaj>
      <item>ZAGREB-RAD građevinsko-zanatska zadruga, Kranjčevićeva 11, 10000 Zagreb zastupanog po punomoćniku Ivanka Lovrić</item>
    </izvorni_sadrzaj>
    <derivirana_varijabla naziv="DomainObject.Predmet.ProtuStrankaListFormatedWithAdress_1">
      <item>ZAGREB-RAD građevinsko-zanatska zadruga, Kranjčevićeva 11, 10000 Zagreb zastupanog po punomoćniku Ivanka Lovrić</item>
    </derivirana_varijabla>
  </DomainObject.Predmet.ProtuStrankaListFormatedWithAdress>
  <DomainObject.Predmet.ProtuStrankaListFormatedWithAdressOIB>
    <izvorni_sadrzaj>
      <item>ZAGREB-RAD građevinsko-zanatska zadruga, OIB 14161061350, Kranjčevićeva 11, 10000 Zagreb zastupanog po punomoćniku Ivanka Lovrić</item>
    </izvorni_sadrzaj>
    <derivirana_varijabla naziv="DomainObject.Predmet.ProtuStrankaListFormatedWithAdressOIB_1">
      <item>ZAGREB-RAD građevinsko-zanatska zadruga, OIB 14161061350, Kranjčevićeva 11, 10000 Zagreb zastupanog po punomoćniku Ivanka Lovrić</item>
    </derivirana_varijabla>
  </DomainObject.Predmet.ProtuStrankaListFormatedWithAdressOIB>
  <DomainObject.Predmet.ProtuStrankaListNazivFormated>
    <izvorni_sadrzaj>
      <item>ZAGREB-RAD građevinsko-zanatska zadruga</item>
    </izvorni_sadrzaj>
    <derivirana_varijabla naziv="DomainObject.Predmet.ProtuStrankaListNazivFormated_1">
      <item>ZAGREB-RAD građevinsko-zanatska zadruga</item>
    </derivirana_varijabla>
  </DomainObject.Predmet.ProtuStrankaListNazivFormated>
  <DomainObject.Predmet.ProtuStrankaListNazivFormatedOIB>
    <izvorni_sadrzaj>
      <item>ZAGREB-RAD građevinsko-zanatska zadruga, OIB 14161061350</item>
    </izvorni_sadrzaj>
    <derivirana_varijabla naziv="DomainObject.Predmet.ProtuStrankaListNazivFormatedOIB_1">
      <item>ZAGREB-RAD građevinsko-zanatska zadruga, OIB 14161061350</item>
    </derivirana_varijabla>
  </DomainObject.Predmet.ProtuStrankaListNazivFormatedOIB>
  <DomainObject.Predmet.OstaliListFormated>
    <izvorni_sadrzaj>
      <item>Ivanka Lovrić punomoćnik sudionika u postupku ZAGREB-RAD građevinsko-zanatska zadruga</item>
    </izvorni_sadrzaj>
    <derivirana_varijabla naziv="DomainObject.Predmet.OstaliListFormated_1">
      <item>Ivanka Lovrić punomoćnik sudionika u postupku ZAGREB-RAD građevinsko-zanatska zadruga</item>
    </derivirana_varijabla>
  </DomainObject.Predmet.OstaliListFormated>
  <DomainObject.Predmet.OstaliListFormatedOIB>
    <izvorni_sadrzaj>
      <item>Ivanka Lovrić, OIB 14436378673 punomoćnik sudionika u postupku ZAGREB-RAD građevinsko-zanatska zadruga</item>
    </izvorni_sadrzaj>
    <derivirana_varijabla naziv="DomainObject.Predmet.OstaliListFormatedOIB_1">
      <item>Ivanka Lovrić, OIB 14436378673 punomoćnik sudionika u postupku ZAGREB-RAD građevinsko-zanatska zadruga</item>
    </derivirana_varijabla>
  </DomainObject.Predmet.OstaliListFormatedOIB>
  <DomainObject.Predmet.OstaliListFormatedWithAdress>
    <izvorni_sadrzaj>
      <item>Ivanka Lovrić, Ive Tijardovića 10, 10000 Zagreb punomoćnik sudionika u postupku ZAGREB-RAD građevinsko-zanatska zadruga</item>
    </izvorni_sadrzaj>
    <derivirana_varijabla naziv="DomainObject.Predmet.OstaliListFormatedWithAdress_1">
      <item>Ivanka Lovrić, Ive Tijardovića 10, 10000 Zagreb punomoćnik sudionika u postupku ZAGREB-RAD građevinsko-zanatska zadruga</item>
    </derivirana_varijabla>
  </DomainObject.Predmet.OstaliListFormatedWithAdress>
  <DomainObject.Predmet.OstaliListFormatedWithAdressOIB>
    <izvorni_sadrzaj>
      <item>Ivanka Lovrić, OIB 14436378673, Ive Tijardovića 10, 10000 Zagreb punomoćnik sudionika u postupku ZAGREB-RAD građevinsko-zanatska zadruga</item>
    </izvorni_sadrzaj>
    <derivirana_varijabla naziv="DomainObject.Predmet.OstaliListFormatedWithAdressOIB_1">
      <item>Ivanka Lovrić, OIB 14436378673, Ive Tijardovića 10, 10000 Zagreb punomoćnik sudionika u postupku ZAGREB-RAD građevinsko-zanatska zadruga</item>
    </derivirana_varijabla>
  </DomainObject.Predmet.OstaliListFormatedWithAdressOIB>
  <DomainObject.Predmet.OstaliListNazivFormated>
    <izvorni_sadrzaj>
      <item>Ivanka Lovrić</item>
    </izvorni_sadrzaj>
    <derivirana_varijabla naziv="DomainObject.Predmet.OstaliListNazivFormated_1">
      <item>Ivanka Lovrić</item>
    </derivirana_varijabla>
  </DomainObject.Predmet.OstaliListNazivFormated>
  <DomainObject.Predmet.OstaliListNazivFormatedOIB>
    <izvorni_sadrzaj>
      <item>Ivanka Lovrić, OIB 14436378673</item>
    </izvorni_sadrzaj>
    <derivirana_varijabla naziv="DomainObject.Predmet.OstaliListNazivFormatedOIB_1">
      <item>Ivanka Lovrić, OIB 14436378673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ZAGREB-RAD građevinsko-zanatska zadruga</izvorni_sadrzaj>
    <derivirana_varijabla naziv="DomainObject.Predmet.ProtustrankaIDrugi_1">ZAGREB-RAD građevinsko-zanatska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ZAGREB-RAD građevinsko-zanatska zadruga, OIB 14161061350, Kranjčevićeva 11, 10000 Zagreb</izvorni_sadrzaj>
    <derivirana_varijabla naziv="DomainObject.Predmet.ProtustrankaIDrugiAdressOIB_1">ZAGREB-RAD građevinsko-zanatska zadruga, OIB 14161061350,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ZAGREB-RAD građevinsko-zanatska zadruga</item>
      <item>Ivanka Lovrić</item>
    </izvorni_sadrzaj>
    <derivirana_varijabla naziv="DomainObject.Predmet.SudioniciListNaziv_1">
      <item>FINA Regionalni centar Zagreb</item>
      <item>ZAGREB-RAD građevinsko-zanatska zadruga</item>
      <item>Ivanka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izvorni_sadrzaj>
    <derivirana_varijabla naziv="DomainObject.Predmet.SudioniciListAdressOIB_1">
      <item>FINA Regionalni centar Zagreb, OIB 85821130368, Trg svibanjskih žrtava 1995. br. 1,10000 Zagreb</item>
      <item>ZAGREB-RAD građevinsko-zanatska zadruga, OIB 14161061350, Kranjčevićeva 11,10000 Zagreb</item>
      <item>Ivanka Lovrić, OIB 14436378673, Ive Tijardovića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14161061350</item>
      <item>, OIB 14436378673</item>
    </izvorni_sadrzaj>
    <derivirana_varijabla naziv="DomainObject.Predmet.SudioniciListNazivOIB_1">
      <item>, OIB 85821130368</item>
      <item>, OIB 14161061350</item>
      <item>, OIB 14436378673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1689</properties:Characters>
  <properties:Lines>46</properties:Lines>
  <properties:Paragraphs>23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2016-03-02T12:57:00Z</cp:lastPrinted>
  <dcterms:modified xmlns:xsi="http://www.w3.org/2001/XMLSchema-instance" xsi:type="dcterms:W3CDTF">2016-03-02T13:00:00Z</dcterms:modified>
  <cp:revision>147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